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d540" w14:paraId="441d540" w:rsidRDefault="00077179" w:rsidP="0070027B" w:rsidR="00077179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323E92" w:rsidP="0070027B" w:rsidR="0070027B" w:rsidRPr="0010389C">
      <w:pPr>
        <w:jc w:val="both"/>
      </w:pPr>
      <w:r>
        <w:t xml:space="preserve">     </w:t>
      </w:r>
      <w:r w:rsidR="0070027B"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2C0C4B">
        <w:t xml:space="preserve">                   </w:t>
      </w:r>
      <w:r w:rsidR="00B4530F">
        <w:t xml:space="preserve">   </w:t>
      </w:r>
      <w:r w:rsidR="002C0C4B">
        <w:t xml:space="preserve">  </w:t>
      </w:r>
    </w:p>
    <w:p w:rsidRDefault="00077179" w:rsidP="0070027B" w:rsidR="0070027B" w:rsidRPr="0010389C">
      <w:pPr>
        <w:jc w:val="both"/>
      </w:pPr>
      <w:r>
        <w:t xml:space="preserve">        Zagreb, </w:t>
      </w:r>
      <w:r w:rsidR="0070027B" w:rsidRPr="0010389C">
        <w:t>Amruševa 2/II</w:t>
      </w:r>
    </w:p>
    <w:p w:rsidRDefault="00AE30AB" w:rsidP="00AE30AB" w:rsidR="00AE30AB">
      <w:pPr>
        <w:jc w:val="center"/>
      </w:pPr>
    </w:p>
    <w:p w:rsidRDefault="00A13387" w:rsidP="00AE30AB" w:rsidR="002417B8" w:rsidRPr="0010389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89. </w:t>
      </w:r>
      <w:r w:rsidRPr="0010389C">
        <w:t>St-</w:t>
      </w:r>
      <w:r>
        <w:t>28/96-7</w:t>
      </w:r>
    </w:p>
    <w:p w:rsidRDefault="00077179" w:rsidP="00C23899" w:rsidR="00077179" w:rsidRPr="00B50AEF">
      <w:pPr>
        <w:jc w:val="center"/>
      </w:pPr>
      <w:r>
        <w:t>R E P U B L I K A  H R V A T S K A</w:t>
      </w:r>
    </w:p>
    <w:p w:rsidRDefault="002417B8" w:rsidP="0070027B" w:rsidR="002417B8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077179" w:rsidR="00EB51F8" w:rsidRPr="00126186">
      <w:pPr>
        <w:ind w:firstLine="708"/>
        <w:jc w:val="both"/>
      </w:pPr>
      <w:r w:rsidRPr="0010389C">
        <w:t xml:space="preserve">Trgovački sud u Zagrebu, po sucu </w:t>
      </w:r>
      <w:r w:rsidR="002C0C4B">
        <w:t>Nikolini Dorić Hadžisejdić,</w:t>
      </w:r>
      <w:r w:rsidRPr="0010389C">
        <w:t xml:space="preserve"> </w:t>
      </w:r>
      <w:r w:rsidRPr="0010389C">
        <w:rPr>
          <w:lang w:val="pt-BR"/>
        </w:rPr>
        <w:t>u stečajnom postupku nad</w:t>
      </w:r>
      <w:r w:rsidR="00D76400">
        <w:rPr>
          <w:lang w:val="pt-BR"/>
        </w:rPr>
        <w:t xml:space="preserve"> </w:t>
      </w:r>
      <w:r w:rsidR="00D76400" w:rsidRPr="00126186">
        <w:rPr>
          <w:lang w:val="pt-BR"/>
        </w:rPr>
        <w:t xml:space="preserve">dužnikom </w:t>
      </w:r>
      <w:r w:rsidR="00920B01">
        <w:rPr>
          <w:lang w:val="pt-BR"/>
        </w:rPr>
        <w:t>Tvornica dugmadi Zagreb d.d. u stečaju, Zagreb, Savska cesta 166,</w:t>
      </w:r>
      <w:r w:rsidR="004F508F" w:rsidRPr="00920B01">
        <w:rPr>
          <w:color w:val="FF0000"/>
        </w:rPr>
        <w:t xml:space="preserve"> </w:t>
      </w:r>
      <w:r w:rsidR="00A13387">
        <w:rPr>
          <w:lang w:val="pt-BR"/>
        </w:rPr>
        <w:t>8</w:t>
      </w:r>
      <w:r w:rsidR="00077179">
        <w:rPr>
          <w:lang w:val="pt-BR"/>
        </w:rPr>
        <w:t xml:space="preserve">. </w:t>
      </w:r>
      <w:r w:rsidR="003A5DEF">
        <w:rPr>
          <w:lang w:val="pt-BR"/>
        </w:rPr>
        <w:t>ožujka</w:t>
      </w:r>
      <w:r w:rsidR="004F508F" w:rsidRPr="00126186">
        <w:rPr>
          <w:lang w:val="pt-BR"/>
        </w:rPr>
        <w:t xml:space="preserve"> </w:t>
      </w:r>
      <w:r w:rsidR="00D76400" w:rsidRPr="00126186">
        <w:rPr>
          <w:lang w:val="pt-BR"/>
        </w:rPr>
        <w:t>2</w:t>
      </w:r>
      <w:r w:rsidR="004F508F">
        <w:rPr>
          <w:lang w:val="pt-BR"/>
        </w:rPr>
        <w:t>019</w:t>
      </w:r>
      <w:r w:rsidR="00EB51F8" w:rsidRPr="00126186">
        <w:rPr>
          <w:lang w:val="pt-BR"/>
        </w:rPr>
        <w:t>.</w:t>
      </w:r>
      <w:r w:rsidR="00EB51F8" w:rsidRPr="00126186">
        <w:t>,</w:t>
      </w:r>
    </w:p>
    <w:p w:rsidRDefault="00C12410" w:rsidP="0023149C" w:rsidR="00C12410">
      <w:pPr>
        <w:jc w:val="both"/>
      </w:pPr>
    </w:p>
    <w:p w:rsidRDefault="002417B8" w:rsidP="0023149C" w:rsidR="002417B8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A13387">
      <w:r w:rsidRPr="0010389C">
        <w:t xml:space="preserve"> </w:t>
      </w:r>
    </w:p>
    <w:p w:rsidRDefault="0075137A" w:rsidP="0075137A" w:rsidR="00A93839" w:rsidRPr="00A13387">
      <w:pPr>
        <w:pStyle w:val="Odlomakpopisa"/>
        <w:numPr>
          <w:ilvl w:val="0"/>
          <w:numId w:val="2"/>
        </w:numPr>
        <w:jc w:val="both"/>
      </w:pPr>
      <w:r w:rsidRPr="00A13387">
        <w:t xml:space="preserve">Određuje se upis stečajne mase iza dužnika </w:t>
      </w:r>
      <w:r w:rsidR="00920B01" w:rsidRPr="00A13387">
        <w:rPr>
          <w:lang w:val="pt-BR"/>
        </w:rPr>
        <w:t>Tvornica dugmadi Zagreb d.d. u stečaju, Zagreb, Savska cesta 166</w:t>
      </w:r>
      <w:r w:rsidRPr="00A13387">
        <w:t>, u sudski registar Trgovačkog suda u Zagrebu.</w:t>
      </w:r>
    </w:p>
    <w:p w:rsidRDefault="0075137A" w:rsidP="0075137A" w:rsidR="0075137A" w:rsidRPr="00A13387">
      <w:pPr>
        <w:pStyle w:val="Odlomakpopisa"/>
        <w:numPr>
          <w:ilvl w:val="0"/>
          <w:numId w:val="2"/>
        </w:numPr>
        <w:jc w:val="both"/>
      </w:pPr>
      <w:r w:rsidRPr="00A13387">
        <w:t xml:space="preserve">Sjedište stečajne mase </w:t>
      </w:r>
      <w:r w:rsidR="009301DB" w:rsidRPr="00A13387">
        <w:t xml:space="preserve">je </w:t>
      </w:r>
      <w:r w:rsidR="006B4838" w:rsidRPr="00A13387">
        <w:t xml:space="preserve">na adresi stečajnog upravitelja: </w:t>
      </w:r>
      <w:r w:rsidR="00A13387" w:rsidRPr="00A13387">
        <w:t>Jelenje, Podkilavac 10, Dražice</w:t>
      </w:r>
      <w:r w:rsidR="009301DB" w:rsidRPr="00A13387">
        <w:t>.</w:t>
      </w:r>
    </w:p>
    <w:p w:rsidRDefault="00A13387" w:rsidP="00FC6537" w:rsidR="009301DB" w:rsidRPr="00A13387">
      <w:pPr>
        <w:numPr>
          <w:ilvl w:val="0"/>
          <w:numId w:val="2"/>
        </w:numPr>
        <w:autoSpaceDN w:val="false"/>
        <w:jc w:val="both"/>
      </w:pPr>
      <w:r w:rsidRPr="00A13387">
        <w:t>Vesna Stančić, OIB: 45477363422, Jelenje, Podkilavac 10, Dražice</w:t>
      </w:r>
      <w:r w:rsidR="009301DB" w:rsidRPr="00A13387">
        <w:t>, zastupa stečajnu masu.</w:t>
      </w:r>
    </w:p>
    <w:p w:rsidRDefault="002417B8" w:rsidP="009301DB" w:rsidR="002417B8" w:rsidRPr="00A13387">
      <w:pPr>
        <w:ind w:left="360"/>
        <w:jc w:val="both"/>
      </w:pPr>
    </w:p>
    <w:p w:rsidRDefault="00C12410" w:rsidP="00D85CC6" w:rsidR="00C12410" w:rsidRPr="00A13387">
      <w:pPr>
        <w:jc w:val="center"/>
      </w:pPr>
      <w:r w:rsidRPr="00A13387">
        <w:t>Obrazloženje</w:t>
      </w:r>
    </w:p>
    <w:p w:rsidRDefault="00C12410" w:rsidP="00C12410" w:rsidR="00C12410" w:rsidRPr="0010389C"/>
    <w:p w:rsidRDefault="009301DB" w:rsidP="00BF4AE4" w:rsidR="009301DB">
      <w:pPr>
        <w:ind w:firstLine="708"/>
        <w:jc w:val="both"/>
        <w:rPr>
          <w:lang w:val="pt-BR"/>
        </w:rPr>
      </w:pPr>
      <w:r>
        <w:t xml:space="preserve">Rješenjem </w:t>
      </w:r>
      <w:r w:rsidR="008148A0">
        <w:t xml:space="preserve">ovog </w:t>
      </w:r>
      <w:r w:rsidR="00006FAE">
        <w:t>posl. br. St-</w:t>
      </w:r>
      <w:r w:rsidR="00920B01">
        <w:t>28/96-183 od 19. studenog 2003. z</w:t>
      </w:r>
      <w:r w:rsidR="008148A0">
        <w:t>aključen</w:t>
      </w:r>
      <w:r w:rsidR="00920B01">
        <w:t xml:space="preserve"> je </w:t>
      </w:r>
      <w:r w:rsidR="008148A0">
        <w:t>stečajni postupak nad dužnikom</w:t>
      </w:r>
      <w:r w:rsidR="006B4838">
        <w:t xml:space="preserve"> </w:t>
      </w:r>
      <w:r w:rsidR="00920B01">
        <w:rPr>
          <w:lang w:val="pt-BR"/>
        </w:rPr>
        <w:t>Tvornica dugmadi Zagreb d.d. u stečaju, Zagreb, Savska cesta 166</w:t>
      </w:r>
      <w:r>
        <w:rPr>
          <w:lang w:val="pt-BR"/>
        </w:rPr>
        <w:t xml:space="preserve">, koji je, </w:t>
      </w:r>
      <w:r w:rsidR="0091540B">
        <w:rPr>
          <w:lang w:val="pt-BR"/>
        </w:rPr>
        <w:t>potom, brisan iz sudskog reg</w:t>
      </w:r>
      <w:r>
        <w:rPr>
          <w:lang w:val="pt-BR"/>
        </w:rPr>
        <w:t>istra.</w:t>
      </w:r>
    </w:p>
    <w:p w:rsidRDefault="006747F8" w:rsidP="00696D74" w:rsidR="00582372">
      <w:pPr>
        <w:ind w:firstLine="720"/>
        <w:jc w:val="both"/>
        <w:rPr>
          <w:lang w:val="pt-BR"/>
        </w:rPr>
      </w:pPr>
      <w:r w:rsidRPr="00790ACC">
        <w:rPr>
          <w:lang w:val="pt-BR"/>
        </w:rPr>
        <w:t xml:space="preserve">Podneskom </w:t>
      </w:r>
      <w:r w:rsidR="00A13387">
        <w:rPr>
          <w:lang w:val="pt-BR"/>
        </w:rPr>
        <w:t>(list 632 spisa)</w:t>
      </w:r>
      <w:r w:rsidRPr="00790ACC">
        <w:rPr>
          <w:lang w:val="pt-BR"/>
        </w:rPr>
        <w:t xml:space="preserve"> zainteresirana osoba </w:t>
      </w:r>
      <w:r>
        <w:rPr>
          <w:lang w:val="pt-BR"/>
        </w:rPr>
        <w:t>Aleksandra Karlović iz Zagreba, Vrbik X</w:t>
      </w:r>
      <w:r w:rsidR="007F7B89">
        <w:rPr>
          <w:lang w:val="pt-BR"/>
        </w:rPr>
        <w:t xml:space="preserve">. </w:t>
      </w:r>
      <w:r>
        <w:rPr>
          <w:lang w:val="pt-BR"/>
        </w:rPr>
        <w:t>br</w:t>
      </w:r>
      <w:r w:rsidR="007F7B89">
        <w:rPr>
          <w:lang w:val="pt-BR"/>
        </w:rPr>
        <w:t>.</w:t>
      </w:r>
      <w:r>
        <w:rPr>
          <w:lang w:val="pt-BR"/>
        </w:rPr>
        <w:t xml:space="preserve"> 2, OIB: 51350923200, u bitnom je navela da je nasljednica iza pok</w:t>
      </w:r>
      <w:r w:rsidR="00582372">
        <w:rPr>
          <w:lang w:val="pt-BR"/>
        </w:rPr>
        <w:t xml:space="preserve">. </w:t>
      </w:r>
      <w:r>
        <w:rPr>
          <w:lang w:val="pt-BR"/>
        </w:rPr>
        <w:t xml:space="preserve">oca Danila Karlovića koji je </w:t>
      </w:r>
      <w:r w:rsidR="00582372">
        <w:rPr>
          <w:lang w:val="pt-BR"/>
        </w:rPr>
        <w:t>ku</w:t>
      </w:r>
      <w:r>
        <w:rPr>
          <w:lang w:val="pt-BR"/>
        </w:rPr>
        <w:t>pio u stečajnom postupku nad dužnikom nekretninu upisanu u zk,ul,br, 4611, k.o. Grad Zagreb., a na kojoj nekretnini je upisana zabilježba postupka kod Općinskog suda u Zagrebu radi određivanja privremene mjere posl. br. I-1066/1997. Navela je da se predmet sada vodi pod posl. br. Ovr-2656/14 te da je 14. prosinca 2016.</w:t>
      </w:r>
      <w:r w:rsidR="002B696D">
        <w:rPr>
          <w:lang w:val="pt-BR"/>
        </w:rPr>
        <w:t xml:space="preserve"> </w:t>
      </w:r>
      <w:r>
        <w:rPr>
          <w:lang w:val="pt-BR"/>
        </w:rPr>
        <w:t>doneseno</w:t>
      </w:r>
      <w:r w:rsidR="002B696D">
        <w:rPr>
          <w:lang w:val="pt-BR"/>
        </w:rPr>
        <w:t xml:space="preserve"> rješenje o prekid</w:t>
      </w:r>
      <w:r>
        <w:rPr>
          <w:lang w:val="pt-BR"/>
        </w:rPr>
        <w:t>u postupka</w:t>
      </w:r>
      <w:r w:rsidR="002B696D">
        <w:rPr>
          <w:lang w:val="pt-BR"/>
        </w:rPr>
        <w:t xml:space="preserve"> te kako bi se mogao nastaviti prekinuti postupak te brisati upisana zabil</w:t>
      </w:r>
      <w:r w:rsidR="00582372">
        <w:rPr>
          <w:lang w:val="pt-BR"/>
        </w:rPr>
        <w:t>ježba pod brojem Z-26151/2004 i</w:t>
      </w:r>
      <w:r w:rsidR="002B696D">
        <w:rPr>
          <w:lang w:val="pt-BR"/>
        </w:rPr>
        <w:t xml:space="preserve"> kako bi nakon toga mogla rješavati uknjižbu prava vlsništva predložila je da se upiše stečajna masa iza dužnika. </w:t>
      </w:r>
      <w:r>
        <w:rPr>
          <w:lang w:val="pt-BR"/>
        </w:rPr>
        <w:t xml:space="preserve"> </w:t>
      </w:r>
    </w:p>
    <w:p w:rsidRDefault="00696D74" w:rsidP="00696D74" w:rsidR="00696D74">
      <w:pPr>
        <w:ind w:firstLine="720"/>
        <w:jc w:val="both"/>
      </w:pPr>
      <w:r>
        <w:rPr>
          <w:lang w:val="pt-BR"/>
        </w:rPr>
        <w:t xml:space="preserve">Slijedom navedenog, </w:t>
      </w:r>
      <w:r>
        <w:t xml:space="preserve">na temelju odredaba članka 133. stavka 1. i 2. </w:t>
      </w:r>
      <w:r w:rsidR="002C630B" w:rsidRPr="00F27587">
        <w:t>Stečajnog zakona („Narodne novine“ broj 71/15</w:t>
      </w:r>
      <w:r w:rsidR="002C630B">
        <w:t>.</w:t>
      </w:r>
      <w:r w:rsidR="002C630B" w:rsidRPr="00F27587">
        <w:t>,</w:t>
      </w:r>
      <w:r w:rsidR="002C630B">
        <w:t xml:space="preserve"> 104/17</w:t>
      </w:r>
      <w:r w:rsidR="002C630B" w:rsidRPr="00F27587">
        <w:t xml:space="preserve"> dalje: SZ)</w:t>
      </w:r>
      <w:r>
        <w:t>, odlučeno</w:t>
      </w:r>
      <w:r w:rsidR="002C630B">
        <w:t xml:space="preserve"> je</w:t>
      </w:r>
      <w:r>
        <w:t xml:space="preserve"> kao u točci I. izreke rješenja.</w:t>
      </w:r>
      <w:r w:rsidR="002C630B">
        <w:t xml:space="preserve"> </w:t>
      </w:r>
      <w:r>
        <w:t>Odluka iz točke II. izreke rješenja temelji se na odredbi članka 438. stavka 1. točki 4. SZ-a, a odluka iz točke III. izreke rješenja na odredbi članka 89. stavka 1. točki 13. u vezi s odredbama članka 133. stavka 1. – 3. SZ-a.</w:t>
      </w:r>
    </w:p>
    <w:p w:rsidRDefault="007130E8" w:rsidP="00696D74" w:rsidR="007130E8">
      <w:pPr>
        <w:ind w:firstLine="720"/>
        <w:jc w:val="both"/>
      </w:pPr>
      <w:r w:rsidRPr="003A5DEF">
        <w:t>Stečajni upravitelj je izabran metodom slučajnog odabira s liste A stečajnih upravitelja kako to propisuje odredba čl. 84. st. 1. SZ-a</w:t>
      </w:r>
    </w:p>
    <w:p w:rsidRDefault="002C630B" w:rsidP="00363447" w:rsidR="002C630B">
      <w:pPr>
        <w:jc w:val="center"/>
      </w:pPr>
    </w:p>
    <w:p w:rsidRDefault="002417B8" w:rsidP="00363447" w:rsidR="002417B8">
      <w:pPr>
        <w:jc w:val="center"/>
      </w:pPr>
    </w:p>
    <w:p w:rsidRDefault="00363447" w:rsidP="00363447" w:rsidR="00C12410" w:rsidRPr="0010389C">
      <w:pPr>
        <w:jc w:val="center"/>
      </w:pPr>
      <w:r w:rsidRPr="0010389C">
        <w:lastRenderedPageBreak/>
        <w:t xml:space="preserve">U </w:t>
      </w:r>
      <w:r w:rsidR="00C12410" w:rsidRPr="0010389C">
        <w:t>Zagreb</w:t>
      </w:r>
      <w:r w:rsidR="00CA4E71" w:rsidRPr="0010389C">
        <w:t xml:space="preserve">u </w:t>
      </w:r>
      <w:r w:rsidR="00A13387">
        <w:t>8</w:t>
      </w:r>
      <w:r w:rsidR="009301DB">
        <w:t xml:space="preserve">. </w:t>
      </w:r>
      <w:r w:rsidR="003A5DEF">
        <w:t>ožujka</w:t>
      </w:r>
      <w:r w:rsidR="006B4838">
        <w:t xml:space="preserve"> 2019</w:t>
      </w:r>
      <w:r w:rsidR="00C12410" w:rsidRPr="0010389C">
        <w:t>.</w:t>
      </w:r>
    </w:p>
    <w:p w:rsidRDefault="00C12410" w:rsidP="00C12410" w:rsidR="00C12410"/>
    <w:p w:rsidRDefault="00077179" w:rsidP="00C12410" w:rsidR="00077179" w:rsidRPr="0010389C"/>
    <w:p w:rsidRDefault="006103FB" w:rsidP="00077179" w:rsidR="006103FB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8F359E" w:rsidP="00077179" w:rsidR="006103F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</w:t>
      </w:r>
      <w:r w:rsidR="00126186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26186" w:rsidP="00077179" w:rsidR="0012618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B15477" w:rsidP="00C6375B" w:rsidR="00B15477">
      <w:pPr>
        <w:jc w:val="right"/>
      </w:pPr>
    </w:p>
    <w:p w:rsidRDefault="00077179" w:rsidP="00C6375B" w:rsidR="00077179" w:rsidRPr="0010389C">
      <w:pPr>
        <w:jc w:val="right"/>
      </w:pPr>
    </w:p>
    <w:p w:rsidRDefault="00DB4516" w:rsidP="00DB4516" w:rsidR="00DB4516" w:rsidRPr="00425B71">
      <w:pPr>
        <w:jc w:val="both"/>
      </w:pPr>
      <w:r w:rsidRPr="00425B71">
        <w:t>Uputa o pravnom lijeku:</w:t>
      </w:r>
    </w:p>
    <w:p w:rsidRDefault="00DB4516" w:rsidP="00DB4516" w:rsidR="00DB4516" w:rsidRPr="00425B71">
      <w:pPr>
        <w:jc w:val="both"/>
      </w:pPr>
      <w:r w:rsidRPr="00425B71">
        <w:t>Prot</w:t>
      </w:r>
      <w:r w:rsidR="00735BC3">
        <w:t>iv ovog rješenja može se podnijeti</w:t>
      </w:r>
      <w:r w:rsidRPr="00425B71">
        <w:t xml:space="preserve"> žalba Visokom trgovačkom s</w:t>
      </w:r>
      <w:r w:rsidR="00735BC3">
        <w:t>udu Republike Hrvatske u roku</w:t>
      </w:r>
      <w:r w:rsidRPr="00425B71">
        <w:t xml:space="preserve"> 8 dana. Žalba  se </w:t>
      </w:r>
      <w:r w:rsidR="00735BC3">
        <w:t>podnosi</w:t>
      </w:r>
      <w:r w:rsidRPr="00425B71">
        <w:t xml:space="preserve">  putem ovog suda u 2 primjerka. </w:t>
      </w:r>
    </w:p>
    <w:p w:rsidRDefault="00077179" w:rsidP="00C12410" w:rsidR="00077179"/>
    <w:p w:rsidRDefault="008F359E" w:rsidP="007B64C7" w:rsidR="008F359E">
      <w:pPr>
        <w:ind w:firstLine="708" w:left="3540"/>
        <w:jc w:val="right"/>
      </w:pPr>
    </w:p>
    <w:p w:rsidRDefault="008F359E" w:rsidP="007B64C7" w:rsidR="008F359E">
      <w:pPr>
        <w:ind w:firstLine="708" w:left="3540"/>
        <w:jc w:val="right"/>
      </w:pPr>
    </w:p>
    <w:p w:rsidRDefault="008F359E" w:rsidP="007B64C7" w:rsidR="008F359E">
      <w:pPr>
        <w:ind w:firstLine="708" w:left="3540"/>
        <w:jc w:val="right"/>
      </w:pPr>
      <w:r>
        <w:t>Za točnost otpravka-ovlašteni službenik:</w:t>
      </w:r>
    </w:p>
    <w:p w:rsidRDefault="008F359E" w:rsidP="007B64C7" w:rsidR="008F359E">
      <w:pPr>
        <w:ind w:firstLine="708" w:left="3540"/>
        <w:jc w:val="right"/>
      </w:pPr>
      <w:r>
        <w:t xml:space="preserve">                                       Valentina Gabud</w:t>
      </w:r>
    </w:p>
    <w:p w:rsidRDefault="008F359E" w:rsidP="00C12410" w:rsidR="008F359E"/>
    <w:sectPr w:rsidSect="00B15477" w:rsidR="008F359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8F359E">
          <w:rPr>
            <w:noProof/>
          </w:rPr>
          <w:t>2</w:t>
        </w:r>
        <w:r>
          <w:fldChar w:fldCharType="end"/>
        </w:r>
        <w:r w:rsidR="00126186">
          <w:tab/>
          <w:t>89. St-</w:t>
        </w:r>
        <w:r w:rsidR="003A5DEF">
          <w:t>28</w:t>
        </w:r>
        <w:r w:rsidR="006B4838">
          <w:t>/</w:t>
        </w:r>
        <w:r w:rsidR="003A5DEF">
          <w:t>96</w:t>
        </w:r>
        <w:r w:rsidR="0031385B">
          <w:t>-</w:t>
        </w:r>
        <w:r w:rsidR="00A13387">
          <w:t>7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92" w:rsidR="00077179">
    <w:pPr>
      <w:pStyle w:val="Zaglavlje"/>
    </w:pPr>
    <w:r>
      <w:t xml:space="preserve"> </w:t>
    </w:r>
    <w:r w:rsidR="00077179">
      <w:t xml:space="preserve"> </w:t>
    </w:r>
    <w:r>
      <w:t xml:space="preserve">      </w:t>
    </w:r>
    <w:r w:rsidR="00077179">
      <w:t xml:space="preserve">         </w:t>
    </w:r>
    <w:r w:rsidR="00077179" w:rsidRPr="0010389C"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6FAE"/>
    <w:rsid w:val="00061A00"/>
    <w:rsid w:val="000749C8"/>
    <w:rsid w:val="00077179"/>
    <w:rsid w:val="0010389C"/>
    <w:rsid w:val="00126186"/>
    <w:rsid w:val="00144607"/>
    <w:rsid w:val="001B647F"/>
    <w:rsid w:val="001D0B43"/>
    <w:rsid w:val="0023149C"/>
    <w:rsid w:val="002417B8"/>
    <w:rsid w:val="00290380"/>
    <w:rsid w:val="002B4737"/>
    <w:rsid w:val="002B696D"/>
    <w:rsid w:val="002C0C4B"/>
    <w:rsid w:val="002C25CA"/>
    <w:rsid w:val="002C630B"/>
    <w:rsid w:val="002E0229"/>
    <w:rsid w:val="0031385B"/>
    <w:rsid w:val="00323E92"/>
    <w:rsid w:val="00347CA4"/>
    <w:rsid w:val="00350F72"/>
    <w:rsid w:val="00363447"/>
    <w:rsid w:val="00372077"/>
    <w:rsid w:val="0038259F"/>
    <w:rsid w:val="00392E4D"/>
    <w:rsid w:val="003A5DEF"/>
    <w:rsid w:val="003A7D16"/>
    <w:rsid w:val="003E7582"/>
    <w:rsid w:val="00410190"/>
    <w:rsid w:val="00470722"/>
    <w:rsid w:val="00471353"/>
    <w:rsid w:val="004963DC"/>
    <w:rsid w:val="004971B3"/>
    <w:rsid w:val="004C5B58"/>
    <w:rsid w:val="004D34E6"/>
    <w:rsid w:val="004F508F"/>
    <w:rsid w:val="0051697E"/>
    <w:rsid w:val="005224DC"/>
    <w:rsid w:val="005448EA"/>
    <w:rsid w:val="00582372"/>
    <w:rsid w:val="005A2B10"/>
    <w:rsid w:val="00603A21"/>
    <w:rsid w:val="006103FB"/>
    <w:rsid w:val="00645B73"/>
    <w:rsid w:val="006747F8"/>
    <w:rsid w:val="00693D34"/>
    <w:rsid w:val="00696D74"/>
    <w:rsid w:val="006B4838"/>
    <w:rsid w:val="006F05DF"/>
    <w:rsid w:val="0070027B"/>
    <w:rsid w:val="007130E8"/>
    <w:rsid w:val="00735BC3"/>
    <w:rsid w:val="0075137A"/>
    <w:rsid w:val="007859F3"/>
    <w:rsid w:val="007A570C"/>
    <w:rsid w:val="007E349A"/>
    <w:rsid w:val="007F7B89"/>
    <w:rsid w:val="008148A0"/>
    <w:rsid w:val="00830ADC"/>
    <w:rsid w:val="008E59F9"/>
    <w:rsid w:val="008F359E"/>
    <w:rsid w:val="008F6699"/>
    <w:rsid w:val="008F76E8"/>
    <w:rsid w:val="0091540B"/>
    <w:rsid w:val="00920B01"/>
    <w:rsid w:val="009301DB"/>
    <w:rsid w:val="0093392E"/>
    <w:rsid w:val="00975210"/>
    <w:rsid w:val="009B52EA"/>
    <w:rsid w:val="009B7AB6"/>
    <w:rsid w:val="009C6B90"/>
    <w:rsid w:val="009E4E4C"/>
    <w:rsid w:val="00A13387"/>
    <w:rsid w:val="00A62B96"/>
    <w:rsid w:val="00A93839"/>
    <w:rsid w:val="00AC0887"/>
    <w:rsid w:val="00AD1CFD"/>
    <w:rsid w:val="00AD730F"/>
    <w:rsid w:val="00AE30AB"/>
    <w:rsid w:val="00B15477"/>
    <w:rsid w:val="00B4530F"/>
    <w:rsid w:val="00B6336F"/>
    <w:rsid w:val="00B8024A"/>
    <w:rsid w:val="00BC0B0D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7E27"/>
    <w:rsid w:val="00D76400"/>
    <w:rsid w:val="00D85CC6"/>
    <w:rsid w:val="00DB4516"/>
    <w:rsid w:val="00DC268C"/>
    <w:rsid w:val="00DD1D13"/>
    <w:rsid w:val="00E23F79"/>
    <w:rsid w:val="00E46026"/>
    <w:rsid w:val="00E67E76"/>
    <w:rsid w:val="00EB51F8"/>
    <w:rsid w:val="00F24636"/>
    <w:rsid w:val="00F51E11"/>
    <w:rsid w:val="00F61CF3"/>
    <w:rsid w:val="00F82662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5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5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5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5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5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5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5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5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1996.</izvorni_sadrzaj>
    <derivirana_varijabla naziv="DomainObject.Predmet.DatumOsnivanja_1">29. travnja 1996.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studenog 2003.</izvorni_sadrzaj>
    <derivirana_varijabla naziv="DomainObject.Predmet.DatumRjesavanja_1">19. studenog 2003.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2003-12-08 PREDMET Arhiva predana Gradskom uredu za opću upravu područni ured Trešnjevka IN2 napomene: 2005-02-18 PREDMET spis + podnesak na uvid u ref. sutkinje Chour,aa 21.02.2006. IN2 napomene: 2006-03-24 PREDMET Spis na uvid u ref sutkinje Chour,28.03.06. AA Povijest stečajnih upravitelja: 17.06.1996.-22.12.2003. MIROSLAV RAFAJ;</izvorni_sadrzaj>
    <derivirana_varijabla naziv="DomainObject.Predmet.Opis_1">MIGRIRANO IZ IN2 IN2 napomene: 2003-12-08 PREDMET Arhiva predana Gradskom uredu za opću upravu područni ured Trešnjevka IN2 napomene: 2005-02-18 PREDMET spis + podnesak na uvid u ref. sutkinje Chour,aa 21.02.2006. IN2 napomene: 2006-03-24 PREDMET Spis na uvid u ref sutkinje Chour,28.03.06. AA Povijest stečajnih upravitelja: 17.06.1996.-22.12.2003. MIROSLAV RAFAJ;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St-28/1996</izvorni_sadrzaj>
    <derivirana_varijabla naziv="DomainObject.Predmet.OznakaBroj_1">St-28/1996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DUGMADI ZAGREB D.D.</izvorni_sadrzaj>
    <derivirana_varijabla naziv="DomainObject.Predmet.ProtustrankaFormated_1">  TVORNICA DUGMADI ZAGREB D.D.</derivirana_varijabla>
  </DomainObject.Predmet.ProtustrankaFormated>
  <DomainObject.Predmet.ProtustrankaFormatedOIB>
    <izvorni_sadrzaj>  TVORNICA DUGMADI ZAGREB D.D.</izvorni_sadrzaj>
    <derivirana_varijabla naziv="DomainObject.Predmet.ProtustrankaFormatedOIB_1">  TVORNICA DUGMADI ZAGREB D.D.</derivirana_varijabla>
  </DomainObject.Predmet.ProtustrankaFormatedOIB>
  <DomainObject.Predmet.ProtustrankaFormatedWithAdress>
    <izvorni_sadrzaj> TVORNICA DUGMADI ZAGREB D.D., SAVSKA 166, 10000 Zagreb</izvorni_sadrzaj>
    <derivirana_varijabla naziv="DomainObject.Predmet.ProtustrankaFormatedWithAdress_1"> TVORNICA DUGMADI ZAGREB D.D., SAVSKA 166, 10000 Zagreb</derivirana_varijabla>
  </DomainObject.Predmet.ProtustrankaFormatedWithAdress>
  <DomainObject.Predmet.ProtustrankaFormatedWithAdressOIB>
    <izvorni_sadrzaj> TVORNICA DUGMADI ZAGREB D.D., SAVSKA 166, 10000 Zagreb</izvorni_sadrzaj>
    <derivirana_varijabla naziv="DomainObject.Predmet.ProtustrankaFormatedWithAdressOIB_1"> TVORNICA DUGMADI ZAGREB D.D., SAVSKA 166, 10000 Zagreb</derivirana_varijabla>
  </DomainObject.Predmet.ProtustrankaFormatedWithAdressOIB>
  <DomainObject.Predmet.ProtustrankaWithAdress>
    <izvorni_sadrzaj>TVORNICA DUGMADI ZAGREB D.D. SAVSKA 166, 10000 Zagreb</izvorni_sadrzaj>
    <derivirana_varijabla naziv="DomainObject.Predmet.ProtustrankaWithAdress_1">TVORNICA DUGMADI ZAGREB D.D. SAVSKA 166, 10000 Zagreb</derivirana_varijabla>
  </DomainObject.Predmet.ProtustrankaWithAdress>
  <DomainObject.Predmet.ProtustrankaWithAdressOIB>
    <izvorni_sadrzaj>TVORNICA DUGMADI ZAGREB D.D., SAVSKA 166, 10000 Zagreb</izvorni_sadrzaj>
    <derivirana_varijabla naziv="DomainObject.Predmet.ProtustrankaWithAdressOIB_1">TVORNICA DUGMADI ZAGREB D.D., SAVSKA 166, 10000 Zagreb</derivirana_varijabla>
  </DomainObject.Predmet.ProtustrankaWithAdressOIB>
  <DomainObject.Predmet.ProtustrankaNazivFormated>
    <izvorni_sadrzaj>TVORNICA DUGMADI ZAGREB D.D.</izvorni_sadrzaj>
    <derivirana_varijabla naziv="DomainObject.Predmet.ProtustrankaNazivFormated_1">TVORNICA DUGMADI ZAGREB D.D.</derivirana_varijabla>
  </DomainObject.Predmet.ProtustrankaNazivFormated>
  <DomainObject.Predmet.ProtustrankaNazivFormatedOIB>
    <izvorni_sadrzaj>TVORNICA DUGMADI ZAGREB D.D.</izvorni_sadrzaj>
    <derivirana_varijabla naziv="DomainObject.Predmet.ProtustrankaNazivFormatedOIB_1">TVORNICA DUGMADI ZAGREB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TVORNICA DUGMADI ZAGREB D.D.</izvorni_sadrzaj>
    <derivirana_varijabla naziv="DomainObject.Predmet.StrankaFormated_1">  TVORNICA DUGMADI ZAGREB D.D.</derivirana_varijabla>
  </DomainObject.Predmet.StrankaFormated>
  <DomainObject.Predmet.StrankaFormatedOIB>
    <izvorni_sadrzaj>  TVORNICA DUGMADI ZAGREB D.D.</izvorni_sadrzaj>
    <derivirana_varijabla naziv="DomainObject.Predmet.StrankaFormatedOIB_1">  TVORNICA DUGMADI ZAGREB D.D.</derivirana_varijabla>
  </DomainObject.Predmet.StrankaFormatedOIB>
  <DomainObject.Predmet.StrankaFormatedWithAdress>
    <izvorni_sadrzaj> TVORNICA DUGMADI ZAGREB D.D., SAVSKA 166, 10000 Zagreb</izvorni_sadrzaj>
    <derivirana_varijabla naziv="DomainObject.Predmet.StrankaFormatedWithAdress_1"> TVORNICA DUGMADI ZAGREB D.D., SAVSKA 166, 10000 Zagreb</derivirana_varijabla>
  </DomainObject.Predmet.StrankaFormatedWithAdress>
  <DomainObject.Predmet.StrankaFormatedWithAdressOIB>
    <izvorni_sadrzaj> TVORNICA DUGMADI ZAGREB D.D., SAVSKA 166, 10000 Zagreb</izvorni_sadrzaj>
    <derivirana_varijabla naziv="DomainObject.Predmet.StrankaFormatedWithAdressOIB_1"> TVORNICA DUGMADI ZAGREB D.D., SAVSKA 166, 10000 Zagreb</derivirana_varijabla>
  </DomainObject.Predmet.StrankaFormatedWithAdressOIB>
  <DomainObject.Predmet.StrankaWithAdress>
    <izvorni_sadrzaj>TVORNICA DUGMADI ZAGREB D.D. SAVSKA 166,10000 Zagreb</izvorni_sadrzaj>
    <derivirana_varijabla naziv="DomainObject.Predmet.StrankaWithAdress_1">TVORNICA DUGMADI ZAGREB D.D. SAVSKA 166,10000 Zagreb</derivirana_varijabla>
  </DomainObject.Predmet.StrankaWithAdress>
  <DomainObject.Predmet.StrankaWithAdressOIB>
    <izvorni_sadrzaj>TVORNICA DUGMADI ZAGREB D.D., SAVSKA 166,10000 Zagreb</izvorni_sadrzaj>
    <derivirana_varijabla naziv="DomainObject.Predmet.StrankaWithAdressOIB_1">TVORNICA DUGMADI ZAGREB D.D., SAVSKA 166,10000 Zagreb</derivirana_varijabla>
  </DomainObject.Predmet.StrankaWithAdressOIB>
  <DomainObject.Predmet.StrankaNazivFormated>
    <izvorni_sadrzaj>TVORNICA DUGMADI ZAGREB D.D.</izvorni_sadrzaj>
    <derivirana_varijabla naziv="DomainObject.Predmet.StrankaNazivFormated_1">TVORNICA DUGMADI ZAGREB D.D.</derivirana_varijabla>
  </DomainObject.Predmet.StrankaNazivFormated>
  <DomainObject.Predmet.StrankaNazivFormatedOIB>
    <izvorni_sadrzaj>TVORNICA DUGMADI ZAGREB D.D.</izvorni_sadrzaj>
    <derivirana_varijabla naziv="DomainObject.Predmet.StrankaNazivFormatedOIB_1">TVORNICA DUGMADI ZAGREB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TVORNICA DUGMADI ZAGREB D.D.</item>
    </izvorni_sadrzaj>
    <derivirana_varijabla naziv="DomainObject.Predmet.StrankaListFormated_1">
      <item>TVORNICA DUGMADI ZAGREB D.D.</item>
    </derivirana_varijabla>
  </DomainObject.Predmet.StrankaListFormated>
  <DomainObject.Predmet.StrankaListFormatedOIB>
    <izvorni_sadrzaj>
      <item>TVORNICA DUGMADI ZAGREB D.D.</item>
    </izvorni_sadrzaj>
    <derivirana_varijabla naziv="DomainObject.Predmet.StrankaListFormatedOIB_1">
      <item>TVORNICA DUGMADI ZAGREB D.D.</item>
    </derivirana_varijabla>
  </DomainObject.Predmet.StrankaListFormatedOIB>
  <DomainObject.Predmet.StrankaListFormatedWithAdress>
    <izvorni_sadrzaj>
      <item>TVORNICA DUGMADI ZAGREB D.D., SAVSKA 166, 10000 Zagreb</item>
    </izvorni_sadrzaj>
    <derivirana_varijabla naziv="DomainObject.Predmet.StrankaListFormatedWithAdress_1">
      <item>TVORNICA DUGMADI ZAGREB D.D., SAVSKA 166, 10000 Zagreb</item>
    </derivirana_varijabla>
  </DomainObject.Predmet.StrankaListFormatedWithAdress>
  <DomainObject.Predmet.StrankaListFormatedWithAdressOIB>
    <izvorni_sadrzaj>
      <item>TVORNICA DUGMADI ZAGREB D.D., SAVSKA 166, 10000 Zagreb</item>
    </izvorni_sadrzaj>
    <derivirana_varijabla naziv="DomainObject.Predmet.StrankaListFormatedWithAdressOIB_1">
      <item>TVORNICA DUGMADI ZAGREB D.D., SAVSKA 166, 10000 Zagreb</item>
    </derivirana_varijabla>
  </DomainObject.Predmet.StrankaListFormatedWithAdressOIB>
  <DomainObject.Predmet.StrankaListNazivFormated>
    <izvorni_sadrzaj>
      <item>TVORNICA DUGMADI ZAGREB D.D.</item>
    </izvorni_sadrzaj>
    <derivirana_varijabla naziv="DomainObject.Predmet.StrankaListNazivFormated_1">
      <item>TVORNICA DUGMADI ZAGREB D.D.</item>
    </derivirana_varijabla>
  </DomainObject.Predmet.StrankaListNazivFormated>
  <DomainObject.Predmet.StrankaListNazivFormatedOIB>
    <izvorni_sadrzaj>
      <item>TVORNICA DUGMADI ZAGREB D.D.</item>
    </izvorni_sadrzaj>
    <derivirana_varijabla naziv="DomainObject.Predmet.StrankaListNazivFormatedOIB_1">
      <item>TVORNICA DUGMADI ZAGREB D.D.</item>
    </derivirana_varijabla>
  </DomainObject.Predmet.StrankaListNazivFormatedOIB>
  <DomainObject.Predmet.ProtuStrankaListFormated>
    <izvorni_sadrzaj>
      <item>TVORNICA DUGMADI ZAGREB D.D.</item>
    </izvorni_sadrzaj>
    <derivirana_varijabla naziv="DomainObject.Predmet.ProtuStrankaListFormated_1">
      <item>TVORNICA DUGMADI ZAGREB D.D.</item>
    </derivirana_varijabla>
  </DomainObject.Predmet.ProtuStrankaListFormated>
  <DomainObject.Predmet.ProtuStrankaListFormatedOIB>
    <izvorni_sadrzaj>
      <item>TVORNICA DUGMADI ZAGREB D.D.</item>
    </izvorni_sadrzaj>
    <derivirana_varijabla naziv="DomainObject.Predmet.ProtuStrankaListFormatedOIB_1">
      <item>TVORNICA DUGMADI ZAGREB D.D.</item>
    </derivirana_varijabla>
  </DomainObject.Predmet.ProtuStrankaListFormatedOIB>
  <DomainObject.Predmet.ProtuStrankaListFormatedWithAdress>
    <izvorni_sadrzaj>
      <item>TVORNICA DUGMADI ZAGREB D.D., SAVSKA 166, 10000 Zagreb</item>
    </izvorni_sadrzaj>
    <derivirana_varijabla naziv="DomainObject.Predmet.ProtuStrankaListFormatedWithAdress_1">
      <item>TVORNICA DUGMADI ZAGREB D.D., SAVSKA 166, 10000 Zagreb</item>
    </derivirana_varijabla>
  </DomainObject.Predmet.ProtuStrankaListFormatedWithAdress>
  <DomainObject.Predmet.ProtuStrankaListFormatedWithAdressOIB>
    <izvorni_sadrzaj>
      <item>TVORNICA DUGMADI ZAGREB D.D., SAVSKA 166, 10000 Zagreb</item>
    </izvorni_sadrzaj>
    <derivirana_varijabla naziv="DomainObject.Predmet.ProtuStrankaListFormatedWithAdressOIB_1">
      <item>TVORNICA DUGMADI ZAGREB D.D., SAVSKA 166, 10000 Zagreb</item>
    </derivirana_varijabla>
  </DomainObject.Predmet.ProtuStrankaListFormatedWithAdressOIB>
  <DomainObject.Predmet.ProtuStrankaListNazivFormated>
    <izvorni_sadrzaj>
      <item>TVORNICA DUGMADI ZAGREB D.D.</item>
    </izvorni_sadrzaj>
    <derivirana_varijabla naziv="DomainObject.Predmet.ProtuStrankaListNazivFormated_1">
      <item>TVORNICA DUGMADI ZAGREB D.D.</item>
    </derivirana_varijabla>
  </DomainObject.Predmet.ProtuStrankaListNazivFormated>
  <DomainObject.Predmet.ProtuStrankaListNazivFormatedOIB>
    <izvorni_sadrzaj>
      <item>TVORNICA DUGMADI ZAGREB D.D.</item>
    </izvorni_sadrzaj>
    <derivirana_varijabla naziv="DomainObject.Predmet.ProtuStrankaListNazivFormatedOIB_1">
      <item>TVORNICA DUGMADI ZAGREB D.D.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TVORNICA DUGMADI ZAGREB D.D.</izvorni_sadrzaj>
    <derivirana_varijabla naziv="DomainObject.Predmet.StrankaIDrugi_1">TVORNICA DUGMADI ZAGREB D.D.</derivirana_varijabla>
  </DomainObject.Predmet.StrankaIDrugi>
  <DomainObject.Predmet.ProtustrankaIDrugi>
    <izvorni_sadrzaj>TVORNICA DUGMADI ZAGREB D.D.</izvorni_sadrzaj>
    <derivirana_varijabla naziv="DomainObject.Predmet.ProtustrankaIDrugi_1">TVORNICA DUGMADI ZAGREB D.D.</derivirana_varijabla>
  </DomainObject.Predmet.ProtustrankaIDrugi>
  <DomainObject.Predmet.StrankaIDrugiAdressOIB>
    <izvorni_sadrzaj>TVORNICA DUGMADI ZAGREB D.D., SAVSKA 166, 10000 Zagreb</izvorni_sadrzaj>
    <derivirana_varijabla naziv="DomainObject.Predmet.StrankaIDrugiAdressOIB_1">TVORNICA DUGMADI ZAGREB D.D., SAVSKA 166, 10000 Zagreb</derivirana_varijabla>
  </DomainObject.Predmet.StrankaIDrugiAdressOIB>
  <DomainObject.Predmet.ProtustrankaIDrugiAdressOIB>
    <izvorni_sadrzaj>TVORNICA DUGMADI ZAGREB D.D., SAVSKA 166, 10000 Zagreb</izvorni_sadrzaj>
    <derivirana_varijabla naziv="DomainObject.Predmet.ProtustrankaIDrugiAdressOIB_1">TVORNICA DUGMADI ZAGREB D.D., SAVSKA 166,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lipnja 1996.</izvorni_sadrzaj>
    <derivirana_varijabla naziv="DomainObject.Predmet.OdlukaRjesenje.DatumDonosenjaOdluke_1">17. lipnja 1996.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St-28/1996-2</izvorni_sadrzaj>
    <derivirana_varijabla naziv="DomainObject.Predmet.OdlukaRjesenje.Oznaka_1">St-28/1996-2</derivirana_varijabla>
  </DomainObject.Predmet.OdlukaRjesenje.Oznaka>
  <DomainObject.Predmet.SudioniciListNaziv>
    <izvorni_sadrzaj>
      <item>TVORNICA DUGMADI ZAGREB D.D.</item>
      <item>TVORNICA DUGMADI ZAGREB D.D.</item>
    </izvorni_sadrzaj>
    <derivirana_varijabla naziv="DomainObject.Predmet.SudioniciListNaziv_1">
      <item>TVORNICA DUGMADI ZAGREB D.D.</item>
      <item>TVORNICA DUGMADI ZAGREB D.D.</item>
    </derivirana_varijabla>
  </DomainObject.Predmet.SudioniciListNaziv>
  <DomainObject.Predmet.SudioniciListAdressOIB>
    <izvorni_sadrzaj>
      <item>TVORNICA DUGMADI ZAGREB D.D., SAVSKA 166,10000 Zagreb</item>
      <item>TVORNICA DUGMADI ZAGREB D.D., SAVSKA 166,10000 Zagreb</item>
    </izvorni_sadrzaj>
    <derivirana_varijabla naziv="DomainObject.Predmet.SudioniciListAdressOIB_1">
      <item>TVORNICA DUGMADI ZAGREB D.D., SAVSKA 166,10000 Zagreb</item>
      <item>TVORNICA DUGMADI ZAGREB D.D., SAVSKA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studenog 2003.</izvorni_sadrzaj>
    <derivirana_varijabla naziv="DomainObject.PredzadnjaOdlukaIzPredmeta.DatumDonosenjaOdluke_1">19. studenog 2003.</derivirana_varijabla>
  </DomainObject.PredzadnjaOdlukaIzPredmeta.DatumDonosenjaOdluke>
  <DomainObject.PredzadnjaOdlukaIzPredmeta.Oznaka>
    <izvorni_sadrzaj>St-28/1996-0</izvorni_sadrzaj>
    <derivirana_varijabla naziv="DomainObject.PredzadnjaOdlukaIzPredmeta.Oznaka_1">St-28/1996-0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2091</properties:Characters>
  <properties:Lines>63</properties:Lines>
  <properties:Paragraphs>23</properties:Paragraphs>
  <properties:TotalTime>395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2017-01-23T13:42:00Z</dcterms:created>
  <dc:creator>gzubak</dc:creator>
  <cp:lastModifiedBy>Valentina Gabud</cp:lastModifiedBy>
  <cp:lastPrinted>2019-03-08T12:19:00Z</cp:lastPrinted>
  <dcterms:modified xmlns:xsi="http://www.w3.org/2001/XMLSchema-instance" xsi:type="dcterms:W3CDTF">2019-03-08T12:20:00Z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 rješenje-upis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