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b33c" w14:paraId="975b33c" w:rsidRDefault="007E2EBA" w:rsidP="007E2EBA" w:rsidR="007E2EB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EBA" w:rsidP="007E2EBA" w:rsidR="007E2EB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2EBA" w:rsidP="007E2EBA" w:rsidR="007E2EB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2EBA" w:rsidP="007E2EBA" w:rsidR="007E2EB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E2EBA" w:rsidP="007E2EBA" w:rsidR="007E2EB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2EBA" w:rsidP="007E2EBA" w:rsidR="007E2E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E2EBA" w:rsidP="007E2EBA" w:rsidR="007E2EBA">
      <w:pPr>
        <w:jc w:val="center"/>
        <w:rPr>
          <w:rFonts w:cs="Times New Roman" w:eastAsia="Times New Roman"/>
          <w:szCs w:val="24"/>
        </w:rPr>
      </w:pPr>
    </w:p>
    <w:p w:rsidRDefault="007E2EBA" w:rsidP="007E2EBA" w:rsidR="007E2E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KI – TI d. o. o. Buzet, Naselje Verona 1, OIB </w:t>
      </w:r>
      <w:r w:rsidRPr="007E2EBA">
        <w:rPr>
          <w:rFonts w:cs="Times New Roman" w:eastAsia="Times New Roman"/>
        </w:rPr>
        <w:t>93417983185</w:t>
      </w:r>
      <w:r>
        <w:rPr>
          <w:rFonts w:cs="Times New Roman" w:eastAsia="Times New Roman"/>
        </w:rPr>
        <w:t xml:space="preserve">, MBS </w:t>
      </w:r>
      <w:r w:rsidRPr="007E2EBA">
        <w:rPr>
          <w:rFonts w:cs="Times New Roman" w:eastAsia="Times New Roman"/>
        </w:rPr>
        <w:t>040115594</w:t>
      </w:r>
      <w:r>
        <w:rPr>
          <w:rFonts w:cs="Times New Roman" w:eastAsia="Times New Roman"/>
          <w:szCs w:val="24"/>
        </w:rPr>
        <w:t>, 6. prosinca 2017.</w:t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KI – TI d. o. o. Buzet, Naselje Verona 1, OIB </w:t>
      </w:r>
      <w:r w:rsidRPr="007E2EBA">
        <w:rPr>
          <w:rFonts w:cs="Times New Roman" w:eastAsia="Times New Roman"/>
        </w:rPr>
        <w:t>93417983185</w:t>
      </w:r>
      <w:r>
        <w:rPr>
          <w:rFonts w:cs="Times New Roman" w:eastAsia="Times New Roman"/>
        </w:rPr>
        <w:t xml:space="preserve">, MBS </w:t>
      </w:r>
      <w:r w:rsidRPr="007E2EBA">
        <w:rPr>
          <w:rFonts w:cs="Times New Roman" w:eastAsia="Times New Roman"/>
        </w:rPr>
        <w:t>040115594</w:t>
      </w:r>
      <w:r>
        <w:rPr>
          <w:rFonts w:cs="Times New Roman" w:eastAsia="Times New Roman"/>
          <w:szCs w:val="24"/>
        </w:rPr>
        <w:t>.</w:t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7E2EBA" w:rsidP="007E2EBA" w:rsidR="007E2EBA">
      <w:pPr>
        <w:rPr>
          <w:rFonts w:cs="Times New Roman" w:eastAsia="Times New Roman"/>
          <w:szCs w:val="20"/>
        </w:rPr>
      </w:pPr>
    </w:p>
    <w:p w:rsidRDefault="007E2EBA" w:rsidP="007E2EBA" w:rsidR="007E2E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KI – TI d. o. o. Buzet, Naselje Verona 1, OIB </w:t>
      </w:r>
      <w:r w:rsidRPr="007E2EBA">
        <w:rPr>
          <w:rFonts w:cs="Times New Roman" w:eastAsia="Times New Roman"/>
        </w:rPr>
        <w:t>93417983185</w:t>
      </w:r>
      <w:r>
        <w:rPr>
          <w:rFonts w:cs="Times New Roman" w:eastAsia="Times New Roman"/>
        </w:rPr>
        <w:t xml:space="preserve">, MBS </w:t>
      </w:r>
      <w:r w:rsidRPr="007E2EBA">
        <w:rPr>
          <w:rFonts w:cs="Times New Roman" w:eastAsia="Times New Roman"/>
        </w:rPr>
        <w:t>040115594</w:t>
      </w:r>
      <w:r>
        <w:rPr>
          <w:rFonts w:cs="Times New Roman" w:eastAsia="Times New Roman"/>
          <w:szCs w:val="24"/>
        </w:rPr>
        <w:t>.</w:t>
      </w:r>
    </w:p>
    <w:p w:rsidRDefault="007E2EBA" w:rsidP="007E2EBA" w:rsidR="007E2EBA">
      <w:pPr>
        <w:ind w:firstLine="709"/>
        <w:rPr>
          <w:rFonts w:cs="Times New Roman" w:eastAsia="Times New Roman"/>
          <w:szCs w:val="24"/>
        </w:rPr>
      </w:pPr>
    </w:p>
    <w:p w:rsidRDefault="007E2EBA" w:rsidP="007E2EBA" w:rsidR="007E2E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KI – TI d. o. o. Buzet, Naselje Verona 1, OIB </w:t>
      </w:r>
      <w:r w:rsidRPr="007E2EBA">
        <w:rPr>
          <w:rFonts w:cs="Times New Roman" w:eastAsia="Times New Roman"/>
        </w:rPr>
        <w:t>93417983185</w:t>
      </w:r>
      <w:r>
        <w:rPr>
          <w:rFonts w:cs="Times New Roman" w:eastAsia="Times New Roman"/>
        </w:rPr>
        <w:t xml:space="preserve">, MBS </w:t>
      </w:r>
      <w:r w:rsidRPr="007E2EBA">
        <w:rPr>
          <w:rFonts w:cs="Times New Roman" w:eastAsia="Times New Roman"/>
        </w:rPr>
        <w:t>040115594</w:t>
      </w:r>
      <w:r>
        <w:rPr>
          <w:rFonts w:cs="Times New Roman" w:eastAsia="Times New Roman"/>
          <w:szCs w:val="24"/>
        </w:rPr>
        <w:t>.</w:t>
      </w:r>
    </w:p>
    <w:p w:rsidRDefault="007E2EBA" w:rsidP="007E2EBA" w:rsidR="007E2EB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E2EBA" w:rsidP="007E2EBA" w:rsidR="007E2EBA">
      <w:pPr>
        <w:ind w:firstLine="708"/>
        <w:rPr>
          <w:rFonts w:cs="Times New Roman" w:eastAsia="Times New Roman"/>
          <w:szCs w:val="24"/>
        </w:rPr>
      </w:pPr>
    </w:p>
    <w:p w:rsidRDefault="007E2EBA" w:rsidP="007E2EBA" w:rsidR="007E2E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KI – TI d. o. o. Buzet</w:t>
      </w:r>
      <w:r>
        <w:rPr>
          <w:rFonts w:cs="Times New Roman" w:eastAsia="Times New Roman"/>
          <w:szCs w:val="24"/>
        </w:rPr>
        <w:t>.</w:t>
      </w:r>
    </w:p>
    <w:p w:rsidRDefault="007E2EBA" w:rsidP="007E2EBA" w:rsidR="007E2EB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21. rujna 2017. imao neizvršene osnove za plaćanje u neprekinutom razdoblju od 120 dana u ukupnom iznosu 7.508,27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St-536/2017-3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7E2EBA" w:rsidP="007E2EBA" w:rsidR="007E2E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E2EBA" w:rsidP="007E2EBA" w:rsidR="007E2E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6. prosinca 2017. </w:t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E2EBA" w:rsidP="007E2EBA" w:rsidR="007E2E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943E4F">
        <w:rPr>
          <w:rFonts w:cs="Times New Roman" w:eastAsia="Times New Roman"/>
          <w:szCs w:val="24"/>
        </w:rPr>
        <w:t>, v.r.</w:t>
      </w:r>
    </w:p>
    <w:p w:rsidRDefault="007E2EBA" w:rsidP="007E2EBA" w:rsidR="007E2EBA">
      <w:pPr>
        <w:jc w:val="left"/>
        <w:rPr>
          <w:rFonts w:cs="Times New Roman" w:eastAsia="Times New Roman"/>
          <w:szCs w:val="24"/>
        </w:rPr>
      </w:pPr>
    </w:p>
    <w:p w:rsidRDefault="007E2EBA" w:rsidP="007E2EBA" w:rsidR="007E2EBA">
      <w:pPr>
        <w:jc w:val="left"/>
        <w:rPr>
          <w:rFonts w:cs="Times New Roman" w:eastAsia="Times New Roman"/>
          <w:szCs w:val="24"/>
        </w:rPr>
      </w:pPr>
    </w:p>
    <w:p w:rsidRDefault="007E2EBA" w:rsidP="007E2EBA" w:rsidR="007E2E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E2EBA" w:rsidP="007E2EBA" w:rsidR="007E2EB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E2EBA" w:rsidP="007E2EBA" w:rsidR="007E2E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rPr>
          <w:rFonts w:cs="Times New Roman" w:eastAsia="Times New Roman"/>
          <w:szCs w:val="24"/>
        </w:rPr>
      </w:pPr>
    </w:p>
    <w:p w:rsidRDefault="007E2EBA" w:rsidP="007E2EBA" w:rsidR="007E2E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E2EBA" w:rsidP="007E2EBA" w:rsidR="007E2E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E2EBA" w:rsidP="007E2EBA" w:rsidR="007E2E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KI – TI d. o. o. Buzet, Naselje Verona 1, </w:t>
      </w:r>
    </w:p>
    <w:p w:rsidRDefault="007E2EBA" w:rsidP="007E2EBA" w:rsidR="007E2E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E2EBA" w:rsidP="007E2EBA" w:rsidR="007E2E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E2EBA" w:rsidP="007E2EBA" w:rsidR="007E2E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 </w:t>
      </w:r>
    </w:p>
    <w:p w:rsidRDefault="007E2EBA" w:rsidP="007E2EBA" w:rsidR="007E2E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E2EBA" w:rsidP="007E2EBA" w:rsidR="007E2E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E2EBA" w:rsidP="007E2EBA" w:rsidR="007E2E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E2EBA" w:rsidP="007E2EBA" w:rsidR="007E2EBA"/>
    <w:p w:rsidRDefault="007E2EBA" w:rsidP="007E2EBA" w:rsidR="007E2EBA"/>
    <w:p w:rsidRDefault="007E2EBA" w:rsidP="007E2EBA" w:rsidR="007E2EBA"/>
    <w:sectPr w:rsidSect="00A6778E" w:rsidR="007E2EB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EBA" w:rsidP="007E2EBA" w:rsidR="007E2EBA">
      <w:r>
        <w:separator/>
      </w:r>
    </w:p>
  </w:endnote>
  <w:endnote w:id="0" w:type="continuationSeparator">
    <w:p w:rsidRDefault="007E2EBA" w:rsidP="007E2EBA" w:rsidR="007E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EBA" w:rsidP="007E2EBA" w:rsidR="007E2EBA">
      <w:r>
        <w:separator/>
      </w:r>
    </w:p>
  </w:footnote>
  <w:footnote w:id="0" w:type="continuationSeparator">
    <w:p w:rsidRDefault="007E2EBA" w:rsidP="007E2EBA" w:rsidR="007E2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EBA" w:rsidR="00A6778E">
    <w:pPr>
      <w:pStyle w:val="Zaglavlje"/>
    </w:pPr>
    <w:r>
      <w:tab/>
    </w:r>
    <w:r>
      <w:tab/>
      <w:t>8 St-536/2017-4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EBA" w:rsidR="00A6778E">
    <w:pPr>
      <w:pStyle w:val="Zaglavlje"/>
    </w:pPr>
    <w:r>
      <w:tab/>
    </w:r>
    <w:r>
      <w:tab/>
      <w:t>8 St-536/2017-4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EF0"/>
    <w:rsid w:val="00087094"/>
    <w:rsid w:val="001C63C3"/>
    <w:rsid w:val="003D54C5"/>
    <w:rsid w:val="007E2EBA"/>
    <w:rsid w:val="00943E4F"/>
    <w:rsid w:val="00B4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2E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E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2EB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2E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2E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2E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E4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3E4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3E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3E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2E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E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2EB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2E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2E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2E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E4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3E4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3E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3E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 - TI d.o.o. BUZET</izvorni_sadrzaj>
    <derivirana_varijabla naziv="DomainObject.Predmet.ProtustrankaFormated_1">  KI - TI d.o.o. BUZET</derivirana_varijabla>
  </DomainObject.Predmet.ProtustrankaFormated>
  <DomainObject.Predmet.ProtustrankaFormatedOIB>
    <izvorni_sadrzaj>  KI - TI d.o.o. BUZET, OIB 93417983185</izvorni_sadrzaj>
    <derivirana_varijabla naziv="DomainObject.Predmet.ProtustrankaFormatedOIB_1">  KI - TI d.o.o. BUZET, OIB 93417983185</derivirana_varijabla>
  </DomainObject.Predmet.ProtustrankaFormatedOIB>
  <DomainObject.Predmet.ProtustrankaFormatedWithAdress>
    <izvorni_sadrzaj> KI - TI d.o.o. BUZET, Naselje Verona 1, 52420 Buzet</izvorni_sadrzaj>
    <derivirana_varijabla naziv="DomainObject.Predmet.ProtustrankaFormatedWithAdress_1"> KI - TI d.o.o. BUZET, Naselje Verona 1, 52420 Buzet</derivirana_varijabla>
  </DomainObject.Predmet.ProtustrankaFormatedWithAdress>
  <DomainObject.Predmet.ProtustrankaFormatedWithAdressOIB>
    <izvorni_sadrzaj> KI - TI d.o.o. BUZET, OIB 93417983185, Naselje Verona 1, 52420 Buzet</izvorni_sadrzaj>
    <derivirana_varijabla naziv="DomainObject.Predmet.ProtustrankaFormatedWithAdressOIB_1"> KI - TI d.o.o. BUZET, OIB 93417983185, Naselje Verona 1, 52420 Buzet</derivirana_varijabla>
  </DomainObject.Predmet.ProtustrankaFormatedWithAdressOIB>
  <DomainObject.Predmet.ProtustrankaWithAdress>
    <izvorni_sadrzaj>KI - TI d.o.o. BUZET Naselje Verona 1, 52420 Buzet</izvorni_sadrzaj>
    <derivirana_varijabla naziv="DomainObject.Predmet.ProtustrankaWithAdress_1">KI - TI d.o.o. BUZET Naselje Verona 1, 52420 Buzet</derivirana_varijabla>
  </DomainObject.Predmet.ProtustrankaWithAdress>
  <DomainObject.Predmet.ProtustrankaWithAdressOIB>
    <izvorni_sadrzaj>KI - TI d.o.o. BUZET, OIB 93417983185, Naselje Verona 1, 52420 Buzet</izvorni_sadrzaj>
    <derivirana_varijabla naziv="DomainObject.Predmet.ProtustrankaWithAdressOIB_1">KI - TI d.o.o. BUZET, OIB 93417983185, Naselje Verona 1, 52420 Buzet</derivirana_varijabla>
  </DomainObject.Predmet.ProtustrankaWithAdressOIB>
  <DomainObject.Predmet.ProtustrankaNazivFormated>
    <izvorni_sadrzaj>KI - TI d.o.o. BUZET</izvorni_sadrzaj>
    <derivirana_varijabla naziv="DomainObject.Predmet.ProtustrankaNazivFormated_1">KI - TI d.o.o. BUZET</derivirana_varijabla>
  </DomainObject.Predmet.ProtustrankaNazivFormated>
  <DomainObject.Predmet.ProtustrankaNazivFormatedOIB>
    <izvorni_sadrzaj>KI - TI d.o.o. BUZET, OIB 93417983185</izvorni_sadrzaj>
    <derivirana_varijabla naziv="DomainObject.Predmet.ProtustrankaNazivFormatedOIB_1">KI - TI d.o.o. BUZET, OIB 93417983185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7508.27</izvorni_sadrzaj>
    <derivirana_varijabla naziv="DomainObject.Predmet.TrenutnaVrijednost_1">7508.27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 - TI d.o.o. BUZET</item>
    </izvorni_sadrzaj>
    <derivirana_varijabla naziv="DomainObject.Predmet.ProtuStrankaListFormated_1">
      <item>KI - TI d.o.o. BUZET</item>
    </derivirana_varijabla>
  </DomainObject.Predmet.ProtuStrankaListFormated>
  <DomainObject.Predmet.ProtuStrankaListFormatedOIB>
    <izvorni_sadrzaj>
      <item>KI - TI d.o.o. BUZET, OIB 93417983185</item>
    </izvorni_sadrzaj>
    <derivirana_varijabla naziv="DomainObject.Predmet.ProtuStrankaListFormatedOIB_1">
      <item>KI - TI d.o.o. BUZET, OIB 93417983185</item>
    </derivirana_varijabla>
  </DomainObject.Predmet.ProtuStrankaListFormatedOIB>
  <DomainObject.Predmet.ProtuStrankaListFormatedWithAdress>
    <izvorni_sadrzaj>
      <item>KI - TI d.o.o. BUZET, Naselje Verona 1, 52420 Buzet</item>
    </izvorni_sadrzaj>
    <derivirana_varijabla naziv="DomainObject.Predmet.ProtuStrankaListFormatedWithAdress_1">
      <item>KI - TI d.o.o. BUZET, Naselje Verona 1, 52420 Buzet</item>
    </derivirana_varijabla>
  </DomainObject.Predmet.ProtuStrankaListFormatedWithAdress>
  <DomainObject.Predmet.ProtuStrankaListFormatedWithAdressOIB>
    <izvorni_sadrzaj>
      <item>KI - TI d.o.o. BUZET, OIB 93417983185, Naselje Verona 1, 52420 Buzet</item>
    </izvorni_sadrzaj>
    <derivirana_varijabla naziv="DomainObject.Predmet.ProtuStrankaListFormatedWithAdressOIB_1">
      <item>KI - TI d.o.o. BUZET, OIB 93417983185, Naselje Verona 1, 52420 Buzet</item>
    </derivirana_varijabla>
  </DomainObject.Predmet.ProtuStrankaListFormatedWithAdressOIB>
  <DomainObject.Predmet.ProtuStrankaListNazivFormated>
    <izvorni_sadrzaj>
      <item>KI - TI d.o.o. BUZET</item>
    </izvorni_sadrzaj>
    <derivirana_varijabla naziv="DomainObject.Predmet.ProtuStrankaListNazivFormated_1">
      <item>KI - TI d.o.o. BUZET</item>
    </derivirana_varijabla>
  </DomainObject.Predmet.ProtuStrankaListNazivFormated>
  <DomainObject.Predmet.ProtuStrankaListNazivFormatedOIB>
    <izvorni_sadrzaj>
      <item>KI - TI d.o.o. BUZET, OIB 93417983185</item>
    </izvorni_sadrzaj>
    <derivirana_varijabla naziv="DomainObject.Predmet.ProtuStrankaListNazivFormatedOIB_1">
      <item>KI - TI d.o.o. BUZET, OIB 93417983185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 - TI d.o.o. BUZET</izvorni_sadrzaj>
    <derivirana_varijabla naziv="DomainObject.Predmet.ProtustrankaIDrugi_1">KI - TI d.o.o.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 - TI d.o.o. BUZET, OIB 93417983185, Naselje Verona 1, 52420 Buzet</izvorni_sadrzaj>
    <derivirana_varijabla naziv="DomainObject.Predmet.ProtustrankaIDrugiAdressOIB_1">KI - TI d.o.o. BUZET, OIB 93417983185, Naselje Verona 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 - TI d.o.o. BUZET</item>
    </izvorni_sadrzaj>
    <derivirana_varijabla naziv="DomainObject.Predmet.SudioniciListNaziv_1">
      <item>FINANCIJSKA AGENCIJA, RC RIJEKA, PODRUŽNICA PULA, PULA</item>
      <item>KI - TI d.o.o.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 - TI d.o.o. BUZET, OIB 93417983185, Naselje Verona 1,52420 Buzet</item>
    </izvorni_sadrzaj>
    <derivirana_varijabla naziv="DomainObject.Predmet.SudioniciListAdressOIB_1">
      <item>FINANCIJSKA AGENCIJA, RC RIJEKA, PODRUŽNICA PULA, PULA, OIB 85821130368, F. Kurelca 8,51000 Rijeka</item>
      <item>KI - TI d.o.o. BUZET, OIB 93417983185, Naselje Verona 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93417983185</item>
    </izvorni_sadrzaj>
    <derivirana_varijabla naziv="DomainObject.Predmet.SudioniciListNazivOIB_1">
      <item>, OIB 85821130368</item>
      <item>, OIB 93417983185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3568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2017-12-08T07:21:00Z</dcterms:created>
  <dc:creator>Morena Brajuha</dc:creator>
  <cp:lastModifiedBy>Hani Udovičić</cp:lastModifiedBy>
  <cp:lastPrinted>2017-12-08T07:33:00Z</cp:lastPrinted>
  <dcterms:modified xmlns:xsi="http://www.w3.org/2001/XMLSchema-instance" xsi:type="dcterms:W3CDTF">2017-12-08T07:33:00Z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