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139f" w14:paraId="21f139f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014694">
        <w:t>2489/17</w:t>
      </w:r>
      <w:r w:rsidR="00210FF6">
        <w:t>-37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5C42D0">
        <w:t xml:space="preserve">stečajnim dužnikom </w:t>
      </w:r>
      <w:r w:rsidR="00014694" w:rsidRPr="001F4C10">
        <w:t>VITAS REKLAM društvo s ograničenom odgovornošću za proizvodnju, trgovinu i usluge u stečaju, Sisak (Grad Sisak),Odra 99, OIB 53270445032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014694">
        <w:t>15</w:t>
      </w:r>
      <w:r w:rsidRPr="000F548C">
        <w:t xml:space="preserve">. </w:t>
      </w:r>
      <w:r w:rsidR="00F2236A">
        <w:t>siječnja 2019</w:t>
      </w:r>
      <w:r w:rsidR="00D127E8" w:rsidRPr="000F548C">
        <w:t>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FB550E" w:rsidP="00FB550E" w:rsidR="00FB550E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597C80">
        <w:rPr>
          <w:b w:val="false"/>
          <w:u w:val="single"/>
        </w:rPr>
        <w:t>2</w:t>
      </w:r>
      <w:r w:rsidRPr="00597C80">
        <w:rPr>
          <w:rFonts w:cs="Times New Roman" w:hAnsi="Times New Roman" w:ascii="Times New Roman"/>
          <w:b w:val="false"/>
          <w:sz w:val="24"/>
          <w:u w:val="single"/>
        </w:rPr>
        <w:t>. viši</w:t>
      </w:r>
      <w:r w:rsidRPr="00305E7B">
        <w:rPr>
          <w:rFonts w:cs="Times New Roman" w:hAnsi="Times New Roman" w:ascii="Times New Roman"/>
          <w:b w:val="false"/>
          <w:sz w:val="24"/>
          <w:u w:val="single"/>
        </w:rPr>
        <w:t xml:space="preserve"> isplatni red</w:t>
      </w:r>
    </w:p>
    <w:p w:rsidRDefault="00FB550E" w:rsidP="00FB550E" w:rsidR="00FB550E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47378E" w:rsidR="00014694" w:rsidRPr="00DB640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14694" w:rsidP="0047378E" w:rsidR="00014694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14694" w:rsidP="0047378E" w:rsidR="00014694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14694" w:rsidP="0047378E" w:rsidR="00014694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47378E" w:rsidR="00014694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14694" w:rsidP="0047378E" w:rsidR="00014694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14694" w:rsidP="0047378E" w:rsidR="00014694" w:rsidRPr="00DB6404">
            <w:pPr>
              <w:jc w:val="both"/>
              <w:rPr>
                <w:color w:themeColor="text1" w:val="000000"/>
              </w:rPr>
            </w:pPr>
            <w:r w:rsidRPr="00CD71EA">
              <w:rPr>
                <w:color w:themeColor="text1" w:val="000000"/>
              </w:rPr>
              <w:t>REPUBLIKA HRVATSKA</w:t>
            </w:r>
            <w:r>
              <w:rPr>
                <w:color w:themeColor="text1" w:val="000000"/>
              </w:rPr>
              <w:t xml:space="preserve">, Ministarstvo financija, Porezna uprava, Područni ured Sisak, OIB </w:t>
            </w:r>
            <w:r w:rsidRPr="00CD71EA">
              <w:rPr>
                <w:color w:themeColor="text1" w:val="000000"/>
              </w:rPr>
              <w:t>18683136487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14694" w:rsidP="0047378E" w:rsidR="00014694" w:rsidRPr="00CD71EA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    </w:t>
            </w:r>
            <w:r w:rsidRPr="00CD71EA">
              <w:rPr>
                <w:color w:themeColor="text1" w:val="000000"/>
              </w:rPr>
              <w:t>29.660,49</w:t>
            </w:r>
          </w:p>
          <w:p w:rsidRDefault="00014694" w:rsidP="0047378E" w:rsidR="00014694" w:rsidRPr="00DB6404">
            <w:pPr>
              <w:jc w:val="center"/>
            </w:pPr>
          </w:p>
        </w:tc>
      </w:tr>
      <w:tr w:rsidTr="0047378E" w:rsidR="00014694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14694" w:rsidP="0047378E" w:rsidR="00014694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14694" w:rsidP="0047378E" w:rsidR="00014694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ADDIKO BANK d.d., OIB 14036333877,</w:t>
            </w:r>
            <w:r w:rsidRPr="00CD71EA">
              <w:rPr>
                <w:color w:themeColor="text1" w:val="000000"/>
              </w:rPr>
              <w:t>Zagreb, Slavonska 6</w:t>
            </w:r>
            <w:r w:rsidRPr="00CD71EA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14694" w:rsidP="0047378E" w:rsidR="00014694" w:rsidRPr="00DB6404">
            <w:pPr>
              <w:jc w:val="center"/>
            </w:pPr>
            <w:r w:rsidRPr="00CD71EA">
              <w:rPr>
                <w:color w:themeColor="text1" w:val="000000"/>
              </w:rPr>
              <w:t>1.956.119,58</w:t>
            </w:r>
          </w:p>
        </w:tc>
      </w:tr>
    </w:tbl>
    <w:p w:rsidRDefault="00FB550E" w:rsidP="00FB550E" w:rsidR="00FB550E"/>
    <w:p w:rsidRDefault="00A45E1B" w:rsidP="00FB550E" w:rsidR="00A45E1B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014694">
        <w:t>ročištu održanom dana 15</w:t>
      </w:r>
      <w:r>
        <w:t xml:space="preserve">. </w:t>
      </w:r>
      <w:r w:rsidR="00F2236A">
        <w:t>siječnja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014694" w:rsidP="003F4949" w:rsidR="003F4949">
      <w:pPr>
        <w:jc w:val="center"/>
      </w:pPr>
      <w:r>
        <w:t>U Zagrebu, 15</w:t>
      </w:r>
      <w:r w:rsidR="003F4949">
        <w:t xml:space="preserve">. </w:t>
      </w:r>
      <w:r w:rsidR="005C42D0">
        <w:t xml:space="preserve"> </w:t>
      </w:r>
      <w:r w:rsidR="00F2236A">
        <w:t>siječnja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210FF6">
        <w:t>,v.r.</w:t>
      </w:r>
    </w:p>
    <w:p w:rsidRDefault="00FE6520" w:rsidP="003F4949" w:rsidR="00FE6520"/>
    <w:p w:rsidRDefault="00C02364" w:rsidP="003F4949" w:rsidR="00C02364"/>
    <w:p w:rsidRDefault="003F4949" w:rsidP="003F4949" w:rsidR="003F4949">
      <w:r>
        <w:lastRenderedPageBreak/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210FF6" w:rsidP="00692346" w:rsidR="00210FF6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210FF6" w:rsidP="00C662EE" w:rsidR="00210FF6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FF6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014694">
          <w:t>2489/17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210FF6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14694"/>
    <w:rsid w:val="00025B61"/>
    <w:rsid w:val="000C26B2"/>
    <w:rsid w:val="000D0B25"/>
    <w:rsid w:val="000F548C"/>
    <w:rsid w:val="001411C9"/>
    <w:rsid w:val="00210FF6"/>
    <w:rsid w:val="00234D11"/>
    <w:rsid w:val="002B4A0D"/>
    <w:rsid w:val="002E33EB"/>
    <w:rsid w:val="00305E7B"/>
    <w:rsid w:val="003467A5"/>
    <w:rsid w:val="003571A3"/>
    <w:rsid w:val="003D1EF2"/>
    <w:rsid w:val="003F4949"/>
    <w:rsid w:val="00435979"/>
    <w:rsid w:val="004C53C4"/>
    <w:rsid w:val="00502F71"/>
    <w:rsid w:val="00597C80"/>
    <w:rsid w:val="005C42D0"/>
    <w:rsid w:val="005D3B6F"/>
    <w:rsid w:val="00621818"/>
    <w:rsid w:val="00682048"/>
    <w:rsid w:val="00704F5D"/>
    <w:rsid w:val="00752CFB"/>
    <w:rsid w:val="00811ABF"/>
    <w:rsid w:val="0085643D"/>
    <w:rsid w:val="00875A4A"/>
    <w:rsid w:val="008C52E0"/>
    <w:rsid w:val="008E122E"/>
    <w:rsid w:val="009545B9"/>
    <w:rsid w:val="00961E1E"/>
    <w:rsid w:val="009C704E"/>
    <w:rsid w:val="00A050E0"/>
    <w:rsid w:val="00A208FC"/>
    <w:rsid w:val="00A45E1B"/>
    <w:rsid w:val="00A61D0D"/>
    <w:rsid w:val="00A81EFF"/>
    <w:rsid w:val="00AB4558"/>
    <w:rsid w:val="00AC7FCC"/>
    <w:rsid w:val="00B054D8"/>
    <w:rsid w:val="00B231D2"/>
    <w:rsid w:val="00B23C2E"/>
    <w:rsid w:val="00B41753"/>
    <w:rsid w:val="00B804FB"/>
    <w:rsid w:val="00BC2BC3"/>
    <w:rsid w:val="00BE2485"/>
    <w:rsid w:val="00C007C5"/>
    <w:rsid w:val="00C02364"/>
    <w:rsid w:val="00C3243E"/>
    <w:rsid w:val="00CA2230"/>
    <w:rsid w:val="00CB61FA"/>
    <w:rsid w:val="00D127E8"/>
    <w:rsid w:val="00D33877"/>
    <w:rsid w:val="00D56DFC"/>
    <w:rsid w:val="00DC56A0"/>
    <w:rsid w:val="00E825AA"/>
    <w:rsid w:val="00E86DE7"/>
    <w:rsid w:val="00F2236A"/>
    <w:rsid w:val="00F43804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10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F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F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F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F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10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F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F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F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F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St-2489/2017-37</izvorni_sadrzaj>
    <derivirana_varijabla naziv="DomainObject.Oznaka_1">St-2489/2017-37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2489</izvorni_sadrzaj>
    <derivirana_varijabla naziv="DomainObject.Predmet.Broj_1">2489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St-2489/2017</izvorni_sadrzaj>
    <derivirana_varijabla naziv="DomainObject.Predmet.OznakaBroj_1">St-2489/2017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VITAS REKLAM d.o.o. zastupanog po punomoćniku Snježana Vitas; Damir Vitas</izvorni_sadrzaj>
    <derivirana_varijabla naziv="DomainObject.Predmet.ProtustrankaFormated_1">  VITAS REKLAM d.o.o. zastupanog po punomoćniku Snježana Vitas; Damir Vitas</derivirana_varijabla>
  </DomainObject.Predmet.ProtustrankaFormated>
  <DomainObject.Predmet.ProtustrankaFormatedOIB>
    <izvorni_sadrzaj>  VITAS REKLAM d.o.o., OIB 53270445032 zastupanog po punomoćniku Snježana Vitas; Damir Vitas</izvorni_sadrzaj>
    <derivirana_varijabla naziv="DomainObject.Predmet.ProtustrankaFormatedOIB_1">  VITAS REKLAM d.o.o., OIB 53270445032 zastupanog po punomoćniku Snježana Vitas; Damir Vitas</derivirana_varijabla>
  </DomainObject.Predmet.ProtustrankaFormatedOIB>
  <DomainObject.Predmet.ProtustrankaFormatedWithAdress>
    <izvorni_sadrzaj> VITAS REKLAM d.o.o., Odra 99, 44000 Sisak zastupanog po punomoćniku Snježana Vitas; Damir Vitas</izvorni_sadrzaj>
    <derivirana_varijabla naziv="DomainObject.Predmet.ProtustrankaFormatedWithAdress_1"> VITAS REKLAM d.o.o., Odra 99, 44000 Sisak zastupanog po punomoćniku Snježana Vitas; Damir Vitas</derivirana_varijabla>
  </DomainObject.Predmet.ProtustrankaFormatedWithAdress>
  <DomainObject.Predmet.ProtustrankaFormatedWithAdressOIB>
    <izvorni_sadrzaj> VITAS REKLAM d.o.o., OIB 53270445032, Odra 99, 44000 Sisak zastupanog po punomoćniku Snježana Vitas; Damir Vitas</izvorni_sadrzaj>
    <derivirana_varijabla naziv="DomainObject.Predmet.ProtustrankaFormatedWithAdressOIB_1"> VITAS REKLAM d.o.o., OIB 53270445032, Odra 99, 44000 Sisak zastupanog po punomoćniku Snježana Vitas; Damir Vitas</derivirana_varijabla>
  </DomainObject.Predmet.ProtustrankaFormatedWithAdressOIB>
  <DomainObject.Predmet.ProtustrankaWithAdress>
    <izvorni_sadrzaj>VITAS REKLAM d.o.o. Odra 99, 44000 Sisak</izvorni_sadrzaj>
    <derivirana_varijabla naziv="DomainObject.Predmet.ProtustrankaWithAdress_1">VITAS REKLAM d.o.o. Odra 99, 44000 Sisak</derivirana_varijabla>
  </DomainObject.Predmet.ProtustrankaWithAdress>
  <DomainObject.Predmet.ProtustrankaWithAdressOIB>
    <izvorni_sadrzaj>VITAS REKLAM d.o.o., OIB 53270445032, Odra 99, 44000 Sisak</izvorni_sadrzaj>
    <derivirana_varijabla naziv="DomainObject.Predmet.ProtustrankaWithAdressOIB_1">VITAS REKLAM d.o.o., OIB 53270445032, Odra 99, 44000 Sisak</derivirana_varijabla>
  </DomainObject.Predmet.ProtustrankaWithAdressOIB>
  <DomainObject.Predmet.ProtustrankaNazivFormated>
    <izvorni_sadrzaj>VITAS REKLAM d.o.o.</izvorni_sadrzaj>
    <derivirana_varijabla naziv="DomainObject.Predmet.ProtustrankaNazivFormated_1">VITAS REKLAM d.o.o.</derivirana_varijabla>
  </DomainObject.Predmet.ProtustrankaNazivFormated>
  <DomainObject.Predmet.ProtustrankaNazivFormatedOIB>
    <izvorni_sadrzaj>VITAS REKLAM d.o.o., OIB 53270445032</izvorni_sadrzaj>
    <derivirana_varijabla naziv="DomainObject.Predmet.ProtustrankaNazivFormatedOIB_1">VITAS REKLAM d.o.o., OIB 53270445032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Snježana Vitas; Damir Vitas</izvorni_sadrzaj>
    <derivirana_varijabla naziv="DomainObject.Predmet.StrankaFormated_1">  FINA Regionalni centar Zagreb; Snježana Vitas; Damir Vitas</derivirana_varijabla>
  </DomainObject.Predmet.StrankaFormated>
  <DomainObject.Predmet.StrankaFormatedOIB>
    <izvorni_sadrzaj>  FINA Regionalni centar Zagreb, OIB 85821130368; Snježana Vitas, OIB 72926237401; Damir Vitas, OIB 60727288054</izvorni_sadrzaj>
    <derivirana_varijabla naziv="DomainObject.Predmet.StrankaFormatedOIB_1">  FINA Regionalni centar Zagreb, OIB 85821130368; Snježana Vitas, OIB 72926237401; Damir Vitas, OIB 60727288054</derivirana_varijabla>
  </DomainObject.Predmet.StrankaFormatedOIB>
  <DomainObject.Predmet.StrankaFormatedWithAdress>
    <izvorni_sadrzaj> FINA Regionalni centar Zagreb, Trg svibanjskih žrtava 1995. br. 1, 10000 Zagreb; Snježana Vitas, Bitoljska 2b, 44000 Sisak; Damir Vitas, Bitoljska 2b, 44000 Sisak</izvorni_sadrzaj>
    <derivirana_varijabla naziv="DomainObject.Predmet.StrankaFormatedWithAdress_1"> FINA Regionalni centar Zagreb, Trg svibanjskih žrtava 1995. br. 1, 10000 Zagreb; Snježana Vitas, Bitoljska 2b, 44000 Sisak; Damir Vitas, Bitoljska 2b, 44000 Sisak</derivirana_varijabla>
  </DomainObject.Predmet.StrankaFormatedWithAdress>
  <DomainObject.Predmet.StrankaFormatedWithAdressOIB>
    <izvorni_sadrzaj> FINA Regionalni centar Zagreb, OIB 85821130368, Trg svibanjskih žrtava 1995. br. 1, 10000 Zagreb; Snježana Vitas, OIB 72926237401, Bitoljska 2b, 44000 Sisak; Damir Vitas, OIB 60727288054, Bitoljska 2b, 44000 Sisak</izvorni_sadrzaj>
    <derivirana_varijabla naziv="DomainObject.Predmet.StrankaFormatedWithAdressOIB_1"> FINA Regionalni centar Zagreb, OIB 85821130368, Trg svibanjskih žrtava 1995. br. 1, 10000 Zagreb; Snježana Vitas, OIB 72926237401, Bitoljska 2b, 44000 Sisak; Damir Vitas, OIB 60727288054, Bitoljska 2b, 44000 Sisak</derivirana_varijabla>
  </DomainObject.Predmet.StrankaFormatedWithAdressOIB>
  <DomainObject.Predmet.StrankaWithAdress>
    <izvorni_sadrzaj>FINA Regionalni centar Zagreb Trg svibanjskih žrtava 1995. br. 1,10000 Zagreb,Snježana Vitas Bitoljska 2b,44000 Sisak,Damir Vitas Bitoljska 2b,44000 Sisak</izvorni_sadrzaj>
    <derivirana_varijabla naziv="DomainObject.Predmet.StrankaWithAdress_1">FINA Regionalni centar Zagreb Trg svibanjskih žrtava 1995. br. 1,10000 Zagreb,Snježana Vitas Bitoljska 2b,44000 Sisak,Damir Vitas Bitoljska 2b,44000 Sisak</derivirana_varijabla>
  </DomainObject.Predmet.StrankaWithAdress>
  <DomainObject.Predmet.StrankaWithAdressOIB>
    <izvorni_sadrzaj>FINA Regionalni centar Zagreb, OIB 85821130368, Trg svibanjskih žrtava 1995. br. 1,10000 Zagreb,Snježana Vitas, OIB 72926237401, Bitoljska 2b,44000 Sisak,Damir Vitas, OIB 60727288054, Bitoljska 2b,44000 Sisak</izvorni_sadrzaj>
    <derivirana_varijabla naziv="DomainObject.Predmet.StrankaWithAdressOIB_1">FINA Regionalni centar Zagreb, OIB 85821130368, Trg svibanjskih žrtava 1995. br. 1,10000 Zagreb,Snježana Vitas, OIB 72926237401, Bitoljska 2b,44000 Sisak,Damir Vitas, OIB 60727288054, Bitoljska 2b,44000 Sisak</derivirana_varijabla>
  </DomainObject.Predmet.StrankaWithAdressOIB>
  <DomainObject.Predmet.StrankaNazivFormated>
    <izvorni_sadrzaj>FINA Regionalni centar Zagreb,Snježana Vitas,Damir Vitas</izvorni_sadrzaj>
    <derivirana_varijabla naziv="DomainObject.Predmet.StrankaNazivFormated_1">FINA Regionalni centar Zagreb,Snježana Vitas,Damir Vitas</derivirana_varijabla>
  </DomainObject.Predmet.StrankaNazivFormated>
  <DomainObject.Predmet.StrankaNazivFormatedOIB>
    <izvorni_sadrzaj>FINA Regionalni centar Zagreb, OIB 85821130368,Snježana Vitas, OIB 72926237401,Damir Vitas, OIB 60727288054</izvorni_sadrzaj>
    <derivirana_varijabla naziv="DomainObject.Predmet.StrankaNazivFormatedOIB_1">FINA Regionalni centar Zagreb, OIB 85821130368,Snježana Vitas, OIB 72926237401,Damir Vitas, OIB 60727288054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Snježana Vitas</item>
      <item>Damir Vitas</item>
    </izvorni_sadrzaj>
    <derivirana_varijabla naziv="DomainObject.Predmet.StrankaListFormated_1">
      <item>FINA Regionalni centar Zagreb</item>
      <item>Snježana Vitas</item>
      <item>Damir Vitas</item>
    </derivirana_varijabla>
  </DomainObject.Predmet.StrankaListFormated>
  <DomainObject.Predmet.StrankaListFormatedOIB>
    <izvorni_sadrzaj>
      <item>FINA Regionalni centar Zagreb, OIB 85821130368</item>
      <item>Snježana Vitas, OIB 72926237401</item>
      <item>Damir Vitas, OIB 60727288054</item>
    </izvorni_sadrzaj>
    <derivirana_varijabla naziv="DomainObject.Predmet.StrankaListFormatedOIB_1">
      <item>FINA Regionalni centar Zagreb, OIB 85821130368</item>
      <item>Snježana Vitas, OIB 72926237401</item>
      <item>Damir Vitas, OIB 60727288054</item>
    </derivirana_varijabla>
  </DomainObject.Predmet.StrankaListFormatedOIB>
  <DomainObject.Predmet.StrankaListFormatedWithAdress>
    <izvorni_sadrzaj>
      <item>FINA Regionalni centar Zagreb, Trg svibanjskih žrtava 1995. br. 1, 10000 Zagreb</item>
      <item>Snježana Vitas, Bitoljska 2b, 44000 Sisak</item>
      <item>Damir Vitas, Bitoljska 2b, 44000 Sisak</item>
    </izvorni_sadrzaj>
    <derivirana_varijabla naziv="DomainObject.Predmet.StrankaListFormatedWithAdress_1">
      <item>FINA Regionalni centar Zagreb, Trg svibanjskih žrtava 1995. br. 1, 10000 Zagreb</item>
      <item>Snježana Vitas, Bitoljska 2b, 44000 Sisak</item>
      <item>Damir Vitas, Bitoljska 2b,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Snježana Vitas, OIB 72926237401, Bitoljska 2b, 44000 Sisak</item>
      <item>Damir Vitas, OIB 60727288054, Bitoljska 2b, 44000 Sisak</item>
    </izvorni_sadrzaj>
    <derivirana_varijabla naziv="DomainObject.Predmet.StrankaListFormatedWithAdressOIB_1">
      <item>FINA Regionalni centar Zagreb, OIB 85821130368, Trg svibanjskih žrtava 1995. br. 1, 10000 Zagreb</item>
      <item>Snježana Vitas, OIB 72926237401, Bitoljska 2b, 44000 Sisak</item>
      <item>Damir Vitas, OIB 60727288054, Bitoljska 2b, 44000 Sisak</item>
    </derivirana_varijabla>
  </DomainObject.Predmet.StrankaListFormatedWithAdressOIB>
  <DomainObject.Predmet.StrankaListNazivFormated>
    <izvorni_sadrzaj>
      <item>FINA Regionalni centar Zagreb</item>
      <item>Snježana Vitas</item>
      <item>Damir Vitas</item>
    </izvorni_sadrzaj>
    <derivirana_varijabla naziv="DomainObject.Predmet.StrankaListNazivFormated_1">
      <item>FINA Regionalni centar Zagreb</item>
      <item>Snježana Vitas</item>
      <item>Damir Vitas</item>
    </derivirana_varijabla>
  </DomainObject.Predmet.StrankaListNazivFormated>
  <DomainObject.Predmet.StrankaListNazivFormatedOIB>
    <izvorni_sadrzaj>
      <item>FINA Regionalni centar Zagreb, OIB 85821130368</item>
      <item>Snježana Vitas, OIB 72926237401</item>
      <item>Damir Vitas, OIB 60727288054</item>
    </izvorni_sadrzaj>
    <derivirana_varijabla naziv="DomainObject.Predmet.StrankaListNazivFormatedOIB_1">
      <item>FINA Regionalni centar Zagreb, OIB 85821130368</item>
      <item>Snježana Vitas, OIB 72926237401</item>
      <item>Damir Vitas, OIB 60727288054</item>
    </derivirana_varijabla>
  </DomainObject.Predmet.StrankaListNazivFormatedOIB>
  <DomainObject.Predmet.ProtuStrankaListFormated>
    <izvorni_sadrzaj>
      <item>VITAS REKLAM d.o.o. zastupanog po punomoćniku Snježana Vitas; Damir Vitas</item>
    </izvorni_sadrzaj>
    <derivirana_varijabla naziv="DomainObject.Predmet.ProtuStrankaListFormated_1">
      <item>VITAS REKLAM d.o.o. zastupanog po punomoćniku Snježana Vitas; Damir Vitas</item>
    </derivirana_varijabla>
  </DomainObject.Predmet.ProtuStrankaListFormated>
  <DomainObject.Predmet.ProtuStrankaListFormatedOIB>
    <izvorni_sadrzaj>
      <item>VITAS REKLAM d.o.o., OIB 53270445032 zastupanog po punomoćniku Snježana Vitas; Damir Vitas</item>
    </izvorni_sadrzaj>
    <derivirana_varijabla naziv="DomainObject.Predmet.ProtuStrankaListFormatedOIB_1">
      <item>VITAS REKLAM d.o.o., OIB 53270445032 zastupanog po punomoćniku Snježana Vitas; Damir Vitas</item>
    </derivirana_varijabla>
  </DomainObject.Predmet.ProtuStrankaListFormatedOIB>
  <DomainObject.Predmet.ProtuStrankaListFormatedWithAdress>
    <izvorni_sadrzaj>
      <item>VITAS REKLAM d.o.o., Odra 99, 44000 Sisak zastupanog po punomoćniku Snježana Vitas; Damir Vitas</item>
    </izvorni_sadrzaj>
    <derivirana_varijabla naziv="DomainObject.Predmet.ProtuStrankaListFormatedWithAdress_1">
      <item>VITAS REKLAM d.o.o., Odra 99, 44000 Sisak zastupanog po punomoćniku Snježana Vitas; Damir Vitas</item>
    </derivirana_varijabla>
  </DomainObject.Predmet.ProtuStrankaListFormatedWithAdress>
  <DomainObject.Predmet.ProtuStrankaListFormatedWithAdressOIB>
    <izvorni_sadrzaj>
      <item>VITAS REKLAM d.o.o., OIB 53270445032, Odra 99, 44000 Sisak zastupanog po punomoćniku Snježana Vitas; Damir Vitas</item>
    </izvorni_sadrzaj>
    <derivirana_varijabla naziv="DomainObject.Predmet.ProtuStrankaListFormatedWithAdressOIB_1">
      <item>VITAS REKLAM d.o.o., OIB 53270445032, Odra 99, 44000 Sisak zastupanog po punomoćniku Snježana Vitas; Damir Vitas</item>
    </derivirana_varijabla>
  </DomainObject.Predmet.ProtuStrankaListFormatedWithAdressOIB>
  <DomainObject.Predmet.ProtuStrankaListNazivFormated>
    <izvorni_sadrzaj>
      <item>VITAS REKLAM d.o.o.</item>
    </izvorni_sadrzaj>
    <derivirana_varijabla naziv="DomainObject.Predmet.ProtuStrankaListNazivFormated_1">
      <item>VITAS REKLAM d.o.o.</item>
    </derivirana_varijabla>
  </DomainObject.Predmet.ProtuStrankaListNazivFormated>
  <DomainObject.Predmet.ProtuStrankaListNazivFormatedOIB>
    <izvorni_sadrzaj>
      <item>VITAS REKLAM d.o.o., OIB 53270445032</item>
    </izvorni_sadrzaj>
    <derivirana_varijabla naziv="DomainObject.Predmet.ProtuStrankaListNazivFormatedOIB_1">
      <item>VITAS REKLAM d.o.o., OIB 53270445032</item>
    </derivirana_varijabla>
  </DomainObject.Predmet.ProtuStrankaListNazivFormatedOIB>
  <DomainObject.Predmet.OstaliListFormated>
    <izvorni_sadrzaj>
      <item>Snježana Vitas punomoćnica sudionika u postupku VITAS REKLAM d.o.o.</item>
      <item>Damir Vitas punomoćnik sudionika u postupku VITAS REKLAM d.o.o.</item>
      <item>RH MF POREZNA UPRAVA SISAK</item>
      <item>Općinski sud u Sisku, zk odjel Sisak</item>
    </izvorni_sadrzaj>
    <derivirana_varijabla naziv="DomainObject.Predmet.OstaliListFormated_1">
      <item>Snježana Vitas punomoćnica sudionika u postupku VITAS REKLAM d.o.o.</item>
      <item>Damir Vitas punomoćnik sudionika u postupku VITAS REKLAM d.o.o.</item>
      <item>RH MF POREZNA UPRAVA SISAK</item>
      <item>Općinski sud u Sisku, zk odjel Sisak</item>
    </derivirana_varijabla>
  </DomainObject.Predmet.OstaliListFormated>
  <DomainObject.Predmet.OstaliListFormatedOIB>
    <izvorni_sadrzaj>
      <item>Snježana Vitas, OIB 72926237401 punomoćnica sudionika u postupku VITAS REKLAM d.o.o.</item>
      <item>Damir Vitas, OIB 60727288054 punomoćnik sudionika u postupku VITAS REKLAM d.o.o.</item>
      <item>RH MF POREZNA UPRAVA SISAK</item>
      <item>Općinski sud u Sisku, zk odjel Sisak</item>
    </izvorni_sadrzaj>
    <derivirana_varijabla naziv="DomainObject.Predmet.OstaliListFormatedOIB_1">
      <item>Snježana Vitas, OIB 72926237401 punomoćnica sudionika u postupku VITAS REKLAM d.o.o.</item>
      <item>Damir Vitas, OIB 60727288054 punomoćnik sudionika u postupku VITAS REKLAM d.o.o.</item>
      <item>RH MF POREZNA UPRAVA SISAK</item>
      <item>Općinski sud u Sisku, zk odjel Sisak</item>
    </derivirana_varijabla>
  </DomainObject.Predmet.OstaliListFormatedOIB>
  <DomainObject.Predmet.OstaliListFormatedWithAdress>
    <izvorni_sadrzaj>
      <item>Snježana Vitas, Bitoljska 2b, 44000 Sisak punomoćnica sudionika u postupku VITAS REKLAM d.o.o.</item>
      <item>Damir Vitas, Bitoljska 2b, 44000 Sisak punomoćnik sudionika u postupku VITAS REKLAM d.o.o.</item>
      <item>RH MF POREZNA UPRAVA SISAK, S. i A. Radića 30, 44000 Sisak</item>
      <item>Općinski sud u Sisku, zk odjel Sisak, Trg Ljudevita Posavskog 5, 44000 Sisak</item>
    </izvorni_sadrzaj>
    <derivirana_varijabla naziv="DomainObject.Predmet.OstaliListFormatedWithAdress_1">
      <item>Snježana Vitas, Bitoljska 2b, 44000 Sisak punomoćnica sudionika u postupku VITAS REKLAM d.o.o.</item>
      <item>Damir Vitas, Bitoljska 2b, 44000 Sisak punomoćnik sudionika u postupku VITAS REKLAM d.o.o.</item>
      <item>RH MF POREZNA UPRAVA SISAK, S. i A. Radića 30, 44000 Sisak</item>
      <item>Općinski sud u Sisku, zk odjel Sisak, Trg Ljudevita Posavskog 5, 44000 Sisak</item>
    </derivirana_varijabla>
  </DomainObject.Predmet.OstaliListFormatedWithAdress>
  <DomainObject.Predmet.OstaliListFormatedWithAdressOIB>
    <izvorni_sadrzaj>
      <item>Snježana Vitas, OIB 72926237401, Bitoljska 2b, 44000 Sisak punomoćnica sudionika u postupku VITAS REKLAM d.o.o.</item>
      <item>Damir Vitas, OIB 60727288054, Bitoljska 2b, 44000 Sisak punomoćnik sudionika u postupku VITAS REKLAM d.o.o.</item>
      <item>RH MF POREZNA UPRAVA SISAK, S. i A. Radića 30, 44000 Sisak</item>
      <item>Općinski sud u Sisku, zk odjel Sisak, Trg Ljudevita Posavskog 5, 44000 Sisak</item>
    </izvorni_sadrzaj>
    <derivirana_varijabla naziv="DomainObject.Predmet.OstaliListFormatedWithAdressOIB_1">
      <item>Snježana Vitas, OIB 72926237401, Bitoljska 2b, 44000 Sisak punomoćnica sudionika u postupku VITAS REKLAM d.o.o.</item>
      <item>Damir Vitas, OIB 60727288054, Bitoljska 2b, 44000 Sisak punomoćnik sudionika u postupku VITAS REKLAM d.o.o.</item>
      <item>RH MF POREZNA UPRAVA SISAK, S. i A. Radića 30, 44000 Sisak</item>
      <item>Općinski sud u Sisku, zk odjel Sisak, Trg Ljudevita Posavskog 5, 44000 Sisak</item>
    </derivirana_varijabla>
  </DomainObject.Predmet.OstaliListFormatedWithAdressOIB>
  <DomainObject.Predmet.OstaliListNazivFormated>
    <izvorni_sadrzaj>
      <item>Snježana Vitas</item>
      <item>Damir Vitas</item>
      <item>RH MF POREZNA UPRAVA SISAK</item>
      <item>Općinski sud u Sisku, zk odjel Sisak</item>
    </izvorni_sadrzaj>
    <derivirana_varijabla naziv="DomainObject.Predmet.OstaliListNazivFormated_1">
      <item>Snježana Vitas</item>
      <item>Damir Vitas</item>
      <item>RH MF POREZNA UPRAVA SISAK</item>
      <item>Općinski sud u Sisku, zk odjel Sisak</item>
    </derivirana_varijabla>
  </DomainObject.Predmet.OstaliListNazivFormated>
  <DomainObject.Predmet.OstaliListNazivFormatedOIB>
    <izvorni_sadrzaj>
      <item>Snježana Vitas, OIB 72926237401</item>
      <item>Damir Vitas, OIB 60727288054</item>
      <item>RH MF POREZNA UPRAVA SISAK</item>
      <item>Općinski sud u Sisku, zk odjel Sisak</item>
    </izvorni_sadrzaj>
    <derivirana_varijabla naziv="DomainObject.Predmet.OstaliListNazivFormatedOIB_1">
      <item>Snježana Vitas, OIB 72926237401</item>
      <item>Damir Vitas, OIB 60727288054</item>
      <item>RH MF POREZNA UPRAVA SISAK</item>
      <item>Općinski sud u Sisku, zk odjel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St-2489/2017-37</izvorni_sadrzaj>
    <derivirana_varijabla naziv="DomainObject.PoslovniBrojDokumenta_1">St-2489/2017-37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VITAS REKLAM d.o.o.</izvorni_sadrzaj>
    <derivirana_varijabla naziv="DomainObject.Predmet.ProtustrankaIDrugi_1">VITAS REKLAM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VITAS REKLAM d.o.o., OIB 53270445032, Odra 99, 44000 Sisak</izvorni_sadrzaj>
    <derivirana_varijabla naziv="DomainObject.Predmet.ProtustrankaIDrugiAdressOIB_1">VITAS REKLAM d.o.o., OIB 53270445032, Odra 99,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VITAS REKLAM d.o.o.</item>
      <item>FINA Regionalni centar Zagreb</item>
      <item>Snježana Vitas</item>
      <item>Damir Vitas</item>
      <item>Snježana Vitas</item>
      <item>Damir Vitas</item>
      <item>RH MF POREZNA UPRAVA SISAK</item>
      <item>Općinski sud u Sisku, zk odjel Sisak</item>
    </izvorni_sadrzaj>
    <derivirana_varijabla naziv="DomainObject.Predmet.SudioniciListNaziv_1">
      <item>VITAS REKLAM d.o.o.</item>
      <item>FINA Regionalni centar Zagreb</item>
      <item>Snježana Vitas</item>
      <item>Damir Vitas</item>
      <item>Snježana Vitas</item>
      <item>Damir Vitas</item>
      <item>RH MF POREZNA UPRAVA SISAK</item>
      <item>Općinski sud u Sisku, zk odjel Sisak</item>
    </derivirana_varijabla>
  </DomainObject.Predmet.SudioniciListNaziv>
  <DomainObject.Predmet.SudioniciListAdressOIB>
    <izvorni_sadrzaj>
      <item>VITAS REKLAM d.o.o., OIB 53270445032, Odra 99,44000 Sisak</item>
      <item>FINA Regionalni centar Zagreb, OIB 85821130368, Trg svibanjskih žrtava 1995. br. 1,10000 Zagreb</item>
      <item>Snježana Vitas, OIB 72926237401, Bitoljska 2b,44000 Sisak</item>
      <item>Damir Vitas, OIB 60727288054, Bitoljska 2b,44000 Sisak</item>
      <item>Snježana Vitas, OIB 72926237401, Bitoljska 2b,44000 Sisak</item>
      <item>Damir Vitas, OIB 60727288054, Bitoljska 2b,44000 Sisak</item>
      <item>RH MF POREZNA UPRAVA SISAK, S. i A. Radića 30,44000 Sisak</item>
      <item>Općinski sud u Sisku, zk odjel Sisak, Trg Ljudevita Posavskog 5,44000 Sisak</item>
    </izvorni_sadrzaj>
    <derivirana_varijabla naziv="DomainObject.Predmet.SudioniciListAdressOIB_1">
      <item>VITAS REKLAM d.o.o., OIB 53270445032, Odra 99,44000 Sisak</item>
      <item>FINA Regionalni centar Zagreb, OIB 85821130368, Trg svibanjskih žrtava 1995. br. 1,10000 Zagreb</item>
      <item>Snježana Vitas, OIB 72926237401, Bitoljska 2b,44000 Sisak</item>
      <item>Damir Vitas, OIB 60727288054, Bitoljska 2b,44000 Sisak</item>
      <item>Snježana Vitas, OIB 72926237401, Bitoljska 2b,44000 Sisak</item>
      <item>Damir Vitas, OIB 60727288054, Bitoljska 2b,44000 Sisak</item>
      <item>RH MF POREZNA UPRAVA SISAK, S. i A. Radića 30,44000 Sisak</item>
      <item>Općinski sud u Sisku, zk odjel Sisak,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53270445032</item>
      <item>, OIB 85821130368</item>
      <item>, OIB 72926237401</item>
      <item>, OIB 60727288054</item>
      <item>, OIB 72926237401</item>
      <item>, OIB 60727288054</item>
      <item>, OIB null</item>
      <item>, OIB null</item>
    </izvorni_sadrzaj>
    <derivirana_varijabla naziv="DomainObject.Predmet.SudioniciListNazivOIB_1">
      <item>, OIB 53270445032</item>
      <item>, OIB 85821130368</item>
      <item>, OIB 72926237401</item>
      <item>, OIB 60727288054</item>
      <item>, OIB 72926237401</item>
      <item>, OIB 60727288054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St-2489/2017-36</izvorni_sadrzaj>
    <derivirana_varijabla naziv="DomainObject.PredzadnjaOdlukaIzPredmeta.Oznaka_1">St-2489/2017-36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1452</properties:Characters>
  <properties:Lines>60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2019-01-15T10:12:00Z</dcterms:created>
  <dc:creator>Monika Grbac</dc:creator>
  <cp:lastModifiedBy>Monika Grbac</cp:lastModifiedBy>
  <cp:lastPrinted>2019-01-09T10:37:00Z</cp:lastPrinted>
  <dcterms:modified xmlns:xsi="http://www.w3.org/2001/XMLSchema-instance" xsi:type="dcterms:W3CDTF">2019-01-15T10:14:00Z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St-2489/2017-37 / Odluka - Rješenje - utvrđene i osporene tražbine (st-2489-17 VITAS REKLAM.docx)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