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de9c" w14:paraId="daade9c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245A4D">
        <w:rPr>
          <w:sz w:val="24"/>
          <w:szCs w:val="24"/>
        </w:rPr>
        <w:t>11/2015</w:t>
      </w:r>
      <w:r w:rsidR="00E92B7C">
        <w:rPr>
          <w:sz w:val="24"/>
          <w:szCs w:val="24"/>
        </w:rPr>
        <w:t>-16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245A4D" w:rsidP="009E4289" w:rsidR="00B664AC">
      <w:pPr>
        <w:jc w:val="both"/>
        <w:rPr>
          <w:sz w:val="24"/>
          <w:szCs w:val="24"/>
        </w:rPr>
      </w:pPr>
      <w:r w:rsidRPr="00245A4D">
        <w:rPr>
          <w:sz w:val="24"/>
          <w:szCs w:val="24"/>
        </w:rPr>
        <w:tab/>
        <w:t>Trgovački sud u Zagrebu, po stečajnom sucu Nikoli Ribariću, u stečajnom predmetu povodom zahtjeva MINISTARSTVA FINANCIJA -POREZNE UPRAVE, za pokretanjem skraćenog stečajnog postupka nad dužnikom CLARK d.o.o., Zagreb (Grad Zagreb), Preradovićeva 8, OIB: 195</w:t>
      </w:r>
      <w:r>
        <w:rPr>
          <w:sz w:val="24"/>
          <w:szCs w:val="24"/>
        </w:rPr>
        <w:t>97957750, MBS: 080421986, dana 14</w:t>
      </w:r>
      <w:r w:rsidRPr="00245A4D">
        <w:rPr>
          <w:sz w:val="24"/>
          <w:szCs w:val="24"/>
        </w:rPr>
        <w:t>.</w:t>
      </w:r>
      <w:r>
        <w:rPr>
          <w:sz w:val="24"/>
          <w:szCs w:val="24"/>
        </w:rPr>
        <w:t xml:space="preserve"> tavnja</w:t>
      </w:r>
      <w:r w:rsidRPr="00245A4D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245A4D">
        <w:rPr>
          <w:sz w:val="24"/>
          <w:szCs w:val="24"/>
        </w:rPr>
        <w:t>. godine,</w:t>
      </w:r>
    </w:p>
    <w:p w:rsidRDefault="00245A4D" w:rsidP="009E4289" w:rsidR="00245A4D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245A4D" w:rsidRPr="00245A4D">
        <w:rPr>
          <w:sz w:val="24"/>
          <w:szCs w:val="24"/>
        </w:rPr>
        <w:t>CLARK d.o.o., Zagreb (Grad Zagreb), Preradovićeva 8, OIB: 195</w:t>
      </w:r>
      <w:r w:rsidR="00245A4D">
        <w:rPr>
          <w:sz w:val="24"/>
          <w:szCs w:val="24"/>
        </w:rPr>
        <w:t>97957750, MBS: 080421986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245A4D">
        <w:rPr>
          <w:sz w:val="24"/>
          <w:szCs w:val="24"/>
        </w:rPr>
        <w:t>14</w:t>
      </w:r>
      <w:r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</w:t>
      </w:r>
      <w:r w:rsidR="00245A4D">
        <w:rPr>
          <w:sz w:val="24"/>
          <w:szCs w:val="24"/>
        </w:rPr>
        <w:t>travnja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Stečajnim upraviteljem imenuje se </w:t>
      </w:r>
      <w:r w:rsidR="0097348C" w:rsidRPr="0097348C">
        <w:rPr>
          <w:sz w:val="24"/>
          <w:szCs w:val="24"/>
        </w:rPr>
        <w:t>Branko Smrtić, dipl. ing. poljoprivrede, Virje, Miholjanec, A. Mihanovića 116, OIB: 26761829990</w:t>
      </w:r>
      <w:r w:rsidR="0097348C">
        <w:rPr>
          <w:sz w:val="24"/>
          <w:szCs w:val="24"/>
        </w:rPr>
        <w:t>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245A4D" w:rsidRPr="00245A4D">
        <w:rPr>
          <w:sz w:val="24"/>
          <w:szCs w:val="24"/>
        </w:rPr>
        <w:t>CLARK d.o.o., Zagreb (Grad Zagreb), Preradovićeva 8, OIB: 195</w:t>
      </w:r>
      <w:r w:rsidR="00245A4D">
        <w:rPr>
          <w:sz w:val="24"/>
          <w:szCs w:val="24"/>
        </w:rPr>
        <w:t>97957750, MBS: 080421986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245A4D" w:rsidRPr="00245A4D">
        <w:rPr>
          <w:sz w:val="24"/>
          <w:szCs w:val="24"/>
        </w:rPr>
        <w:t>CLARK d.o.o., Zagreb (Grad Zagreb), Preradovićeva 8, OIB: 195</w:t>
      </w:r>
      <w:r w:rsidR="00245A4D">
        <w:rPr>
          <w:sz w:val="24"/>
          <w:szCs w:val="24"/>
        </w:rPr>
        <w:t>97957750, MBS: 080421986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245A4D" w:rsidP="00245A4D" w:rsidR="00245A4D" w:rsidRPr="00245A4D">
      <w:pPr>
        <w:ind w:firstLine="708"/>
        <w:jc w:val="both"/>
        <w:rPr>
          <w:sz w:val="24"/>
          <w:szCs w:val="24"/>
        </w:rPr>
      </w:pPr>
      <w:r w:rsidRPr="00245A4D">
        <w:rPr>
          <w:sz w:val="24"/>
          <w:szCs w:val="24"/>
        </w:rPr>
        <w:t>Ministarstvo financija - Porezna uprava, podnijelo je ovome sudu dana 08. siječnja 2015. godine, temeljem čl.335.a st. 1 Stečajnog zakona (NN broj 44/96, 29/99, 129/00, 123/03, 82/06, 116/10, 25/12, 133/12; dalje u tekstu SZ) zahtjev za pokretanje skraćenog stečajnog postupka.</w:t>
      </w:r>
    </w:p>
    <w:p w:rsidRDefault="00245A4D" w:rsidP="00245A4D" w:rsidR="00245A4D" w:rsidRPr="00245A4D">
      <w:pPr>
        <w:ind w:firstLine="708"/>
        <w:jc w:val="both"/>
        <w:rPr>
          <w:sz w:val="24"/>
          <w:szCs w:val="24"/>
        </w:rPr>
      </w:pPr>
      <w:r w:rsidRPr="00245A4D">
        <w:rPr>
          <w:sz w:val="24"/>
          <w:szCs w:val="24"/>
        </w:rPr>
        <w:tab/>
      </w:r>
    </w:p>
    <w:p w:rsidRDefault="00245A4D" w:rsidP="00245A4D" w:rsidR="00245A4D" w:rsidRPr="00245A4D">
      <w:pPr>
        <w:ind w:firstLine="708"/>
        <w:jc w:val="both"/>
        <w:rPr>
          <w:sz w:val="24"/>
          <w:szCs w:val="24"/>
        </w:rPr>
      </w:pPr>
      <w:r w:rsidRPr="00245A4D">
        <w:rPr>
          <w:sz w:val="24"/>
          <w:szCs w:val="24"/>
        </w:rPr>
        <w:tab/>
        <w:t>Podnositelj zahtjeva je u prilogu dostavio potvrdu sa podacima Financijske agencije od 1. prosinca 2014. iz koje proizlazi da je račun predloženog stečajnog dužnika u blokadi duljoj od 60 dana, čime je ispunjen uvjet iz čl. 4. 6. SZ-a. Nadalje, dostavio je i dopis Hrvatskog zavoda za mirovinskog osiguranje, od 1. prosinca 2014. g. prema kojem dužnik nema zaposlenih.</w:t>
      </w:r>
    </w:p>
    <w:p w:rsidRDefault="00245A4D" w:rsidP="00245A4D" w:rsidR="00245A4D" w:rsidRPr="00245A4D">
      <w:pPr>
        <w:ind w:firstLine="708"/>
        <w:jc w:val="both"/>
        <w:rPr>
          <w:sz w:val="24"/>
          <w:szCs w:val="24"/>
        </w:rPr>
      </w:pPr>
    </w:p>
    <w:p w:rsidRDefault="00245A4D" w:rsidP="00245A4D" w:rsidR="00245A4D" w:rsidRPr="00245A4D">
      <w:pPr>
        <w:ind w:firstLine="708"/>
        <w:jc w:val="both"/>
        <w:rPr>
          <w:sz w:val="24"/>
          <w:szCs w:val="24"/>
        </w:rPr>
      </w:pPr>
      <w:r w:rsidRPr="00245A4D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245A4D" w:rsidP="00245A4D" w:rsidR="00245A4D" w:rsidRPr="00245A4D">
      <w:pPr>
        <w:ind w:firstLine="708"/>
        <w:jc w:val="both"/>
        <w:rPr>
          <w:sz w:val="24"/>
          <w:szCs w:val="24"/>
        </w:rPr>
      </w:pPr>
    </w:p>
    <w:p w:rsidRDefault="00245A4D" w:rsidP="00245A4D" w:rsidR="00245A4D">
      <w:pPr>
        <w:ind w:firstLine="708"/>
        <w:jc w:val="both"/>
        <w:rPr>
          <w:sz w:val="24"/>
          <w:szCs w:val="24"/>
        </w:rPr>
      </w:pPr>
      <w:r w:rsidRPr="00245A4D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B664AC" w:rsidP="00245A4D" w:rsidR="00B664AC" w:rsidRPr="00B664AC">
      <w:pPr>
        <w:ind w:firstLine="708"/>
        <w:jc w:val="both"/>
        <w:rPr>
          <w:sz w:val="24"/>
          <w:szCs w:val="24"/>
        </w:rPr>
      </w:pPr>
      <w:r w:rsidRPr="00B664AC">
        <w:rPr>
          <w:sz w:val="24"/>
          <w:szCs w:val="24"/>
        </w:rPr>
        <w:t xml:space="preserve">Nadalje, podnositelj zahtjeva je predujmio troškove objavljivanja oglasa iz čl. 335.e t. 2. SZ-a. </w:t>
      </w:r>
      <w:r w:rsidRPr="00B664AC">
        <w:rPr>
          <w:sz w:val="24"/>
          <w:szCs w:val="24"/>
        </w:rPr>
        <w:tab/>
      </w:r>
      <w:r w:rsidRPr="00B664AC">
        <w:rPr>
          <w:sz w:val="24"/>
          <w:szCs w:val="24"/>
        </w:rPr>
        <w:tab/>
      </w:r>
      <w:r w:rsidRPr="00B664AC">
        <w:rPr>
          <w:sz w:val="24"/>
          <w:szCs w:val="24"/>
        </w:rPr>
        <w:tab/>
        <w:t xml:space="preserve">                  </w:t>
      </w:r>
    </w:p>
    <w:p w:rsidRDefault="009E4289" w:rsidP="00712649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29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97348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97348C">
        <w:rPr>
          <w:sz w:val="24"/>
          <w:szCs w:val="24"/>
        </w:rPr>
        <w:t>64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97348C">
        <w:rPr>
          <w:sz w:val="24"/>
          <w:szCs w:val="24"/>
        </w:rPr>
        <w:t>10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97348C"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97348C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97348C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476258" w:rsidP="00EF29B4" w:rsidR="00476258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245A4D">
        <w:rPr>
          <w:sz w:val="24"/>
          <w:szCs w:val="24"/>
        </w:rPr>
        <w:t>1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92B7C" w:rsidP="00E91121" w:rsidR="00E92B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2B7C" w:rsidP="00E91121" w:rsidR="00E92B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2B7C" w:rsidP="00E91121" w:rsidR="00E92B7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2B7C" w:rsidP="00E91121" w:rsidR="00E92B7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2B7C" w:rsidP="00E91121" w:rsidR="00E92B7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245A4D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p w:rsidRDefault="00E92B7C" w:rsidP="00037C45" w:rsidR="00E92B7C">
      <w:pPr>
        <w:overflowPunct w:val="false"/>
        <w:jc w:val="both"/>
        <w:rPr>
          <w:sz w:val="24"/>
          <w:szCs w:val="24"/>
        </w:rPr>
      </w:pPr>
    </w:p>
    <w:sectPr w:rsidSect="0049262E" w:rsidR="00E92B7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0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245A4D">
      <w:rPr>
        <w:sz w:val="24"/>
        <w:szCs w:val="24"/>
      </w:rPr>
      <w:t>11/2015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A18C9"/>
    <w:rsid w:val="001C6466"/>
    <w:rsid w:val="00215C94"/>
    <w:rsid w:val="00215CB1"/>
    <w:rsid w:val="00245A4D"/>
    <w:rsid w:val="002D39EA"/>
    <w:rsid w:val="00310A5E"/>
    <w:rsid w:val="00357DBC"/>
    <w:rsid w:val="00374830"/>
    <w:rsid w:val="00382ADD"/>
    <w:rsid w:val="003B1DCB"/>
    <w:rsid w:val="00445883"/>
    <w:rsid w:val="00476258"/>
    <w:rsid w:val="004905F6"/>
    <w:rsid w:val="0049262E"/>
    <w:rsid w:val="005815FB"/>
    <w:rsid w:val="00600CFA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664AC"/>
    <w:rsid w:val="00BD58AF"/>
    <w:rsid w:val="00C07C88"/>
    <w:rsid w:val="00C16010"/>
    <w:rsid w:val="00C75F0C"/>
    <w:rsid w:val="00D43C33"/>
    <w:rsid w:val="00DB26CE"/>
    <w:rsid w:val="00DE343A"/>
    <w:rsid w:val="00E81D7D"/>
    <w:rsid w:val="00E92B7C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6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0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0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0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0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6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0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0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0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0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CLARK d.o.o.</izvorni_sadrzaj>
    <derivirana_varijabla naziv="DomainObject.Predmet.ProtustrankaFormated_1">  CLARK d.o.o.</derivirana_varijabla>
  </DomainObject.Predmet.ProtustrankaFormated>
  <DomainObject.Predmet.ProtustrankaFormatedOIB>
    <izvorni_sadrzaj>  CLARK d.o.o., OIB 19597957750</izvorni_sadrzaj>
    <derivirana_varijabla naziv="DomainObject.Predmet.ProtustrankaFormatedOIB_1">  CLARK d.o.o., OIB 19597957750</derivirana_varijabla>
  </DomainObject.Predmet.ProtustrankaFormatedOIB>
  <DomainObject.Predmet.ProtustrankaFormatedWithAdress>
    <izvorni_sadrzaj> CLARK d.o.o., Preradovićeva 8, 10000 Zagreb</izvorni_sadrzaj>
    <derivirana_varijabla naziv="DomainObject.Predmet.ProtustrankaFormatedWithAdress_1"> CLARK d.o.o., Preradovićeva 8, 10000 Zagreb</derivirana_varijabla>
  </DomainObject.Predmet.ProtustrankaFormatedWithAdress>
  <DomainObject.Predmet.ProtustrankaFormatedWithAdressOIB>
    <izvorni_sadrzaj> CLARK d.o.o., OIB 19597957750, Preradovićeva 8, 10000 Zagreb</izvorni_sadrzaj>
    <derivirana_varijabla naziv="DomainObject.Predmet.ProtustrankaFormatedWithAdressOIB_1"> CLARK d.o.o., OIB 19597957750, Preradovićeva 8, 10000 Zagreb</derivirana_varijabla>
  </DomainObject.Predmet.ProtustrankaFormatedWithAdressOIB>
  <DomainObject.Predmet.ProtustrankaWithAdress>
    <izvorni_sadrzaj>CLARK d.o.o. Preradovićeva 8, 10000 Zagreb</izvorni_sadrzaj>
    <derivirana_varijabla naziv="DomainObject.Predmet.ProtustrankaWithAdress_1">CLARK d.o.o. Preradovićeva 8, 10000 Zagreb</derivirana_varijabla>
  </DomainObject.Predmet.ProtustrankaWithAdress>
  <DomainObject.Predmet.ProtustrankaWithAdressOIB>
    <izvorni_sadrzaj>CLARK d.o.o., OIB 19597957750, Preradovićeva 8, 10000 Zagreb</izvorni_sadrzaj>
    <derivirana_varijabla naziv="DomainObject.Predmet.ProtustrankaWithAdressOIB_1">CLARK d.o.o., OIB 19597957750, Preradovićeva 8, 10000 Zagreb</derivirana_varijabla>
  </DomainObject.Predmet.ProtustrankaWithAdressOIB>
  <DomainObject.Predmet.ProtustrankaNazivFormated>
    <izvorni_sadrzaj>CLARK d.o.o.</izvorni_sadrzaj>
    <derivirana_varijabla naziv="DomainObject.Predmet.ProtustrankaNazivFormated_1">CLARK d.o.o.</derivirana_varijabla>
  </DomainObject.Predmet.ProtustrankaNazivFormated>
  <DomainObject.Predmet.ProtustrankaNazivFormatedOIB>
    <izvorni_sadrzaj>CLARK d.o.o., OIB 19597957750</izvorni_sadrzaj>
    <derivirana_varijabla naziv="DomainObject.Predmet.ProtustrankaNazivFormatedOIB_1">CLARK d.o.o., OIB 19597957750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CLARK d.o.o.</item>
    </izvorni_sadrzaj>
    <derivirana_varijabla naziv="DomainObject.Predmet.ProtuStrankaListFormated_1">
      <item>CLARK d.o.o.</item>
    </derivirana_varijabla>
  </DomainObject.Predmet.ProtuStrankaListFormated>
  <DomainObject.Predmet.ProtuStrankaListFormatedOIB>
    <izvorni_sadrzaj>
      <item>CLARK d.o.o., OIB 19597957750</item>
    </izvorni_sadrzaj>
    <derivirana_varijabla naziv="DomainObject.Predmet.ProtuStrankaListFormatedOIB_1">
      <item>CLARK d.o.o., OIB 19597957750</item>
    </derivirana_varijabla>
  </DomainObject.Predmet.ProtuStrankaListFormatedOIB>
  <DomainObject.Predmet.ProtuStrankaListFormatedWithAdress>
    <izvorni_sadrzaj>
      <item>CLARK d.o.o., Preradovićeva 8, 10000 Zagreb</item>
    </izvorni_sadrzaj>
    <derivirana_varijabla naziv="DomainObject.Predmet.ProtuStrankaListFormatedWithAdress_1">
      <item>CLARK d.o.o., Preradovićeva 8, 10000 Zagreb</item>
    </derivirana_varijabla>
  </DomainObject.Predmet.ProtuStrankaListFormatedWithAdress>
  <DomainObject.Predmet.ProtuStrankaListFormatedWithAdressOIB>
    <izvorni_sadrzaj>
      <item>CLARK d.o.o., OIB 19597957750, Preradovićeva 8, 10000 Zagreb</item>
    </izvorni_sadrzaj>
    <derivirana_varijabla naziv="DomainObject.Predmet.ProtuStrankaListFormatedWithAdressOIB_1">
      <item>CLARK d.o.o., OIB 19597957750, Preradovićeva 8, 10000 Zagreb</item>
    </derivirana_varijabla>
  </DomainObject.Predmet.ProtuStrankaListFormatedWithAdressOIB>
  <DomainObject.Predmet.ProtuStrankaListNazivFormated>
    <izvorni_sadrzaj>
      <item>CLARK d.o.o.</item>
    </izvorni_sadrzaj>
    <derivirana_varijabla naziv="DomainObject.Predmet.ProtuStrankaListNazivFormated_1">
      <item>CLARK d.o.o.</item>
    </derivirana_varijabla>
  </DomainObject.Predmet.ProtuStrankaListNazivFormated>
  <DomainObject.Predmet.ProtuStrankaListNazivFormatedOIB>
    <izvorni_sadrzaj>
      <item>CLARK d.o.o., OIB 19597957750</item>
    </izvorni_sadrzaj>
    <derivirana_varijabla naziv="DomainObject.Predmet.ProtuStrankaListNazivFormatedOIB_1">
      <item>CLARK d.o.o., OIB 19597957750</item>
    </derivirana_varijabla>
  </DomainObject.Predmet.ProtuStrankaListNazivFormatedOIB>
  <DomainObject.Predmet.OstaliListFormated>
    <izvorni_sadrzaj>
      <item>Marica Ajanović</item>
      <item>Davor Ajanović</item>
      <item>Hrvoje Perić</item>
    </izvorni_sadrzaj>
    <derivirana_varijabla naziv="DomainObject.Predmet.OstaliListFormated_1">
      <item>Marica Ajanović</item>
      <item>Davor Ajanović</item>
      <item>Hrvoje Perić</item>
    </derivirana_varijabla>
  </DomainObject.Predmet.OstaliListFormated>
  <DomainObject.Predmet.OstaliListFormatedOIB>
    <izvorni_sadrzaj>
      <item>Marica Ajanović, OIB 09686414298</item>
      <item>Davor Ajanović, OIB 01041248115</item>
      <item>Hrvoje Perić, OIB 75767199498</item>
    </izvorni_sadrzaj>
    <derivirana_varijabla naziv="DomainObject.Predmet.OstaliListFormatedOIB_1">
      <item>Marica Ajanović, OIB 09686414298</item>
      <item>Davor Ajanović, OIB 01041248115</item>
      <item>Hrvoje Perić, OIB 75767199498</item>
    </derivirana_varijabla>
  </DomainObject.Predmet.OstaliListFormatedOIB>
  <DomainObject.Predmet.OstaliListFormatedWithAdress>
    <izvorni_sadrzaj>
      <item>Marica Ajanović, Preradovićeva 8, 10000 Zagreb</item>
      <item>Davor Ajanović, Preradovićeva 8, 10000 Zagreb</item>
      <item>Hrvoje Perić, 1. Kanalski put 1. odv. 2, 10000 Zagreb</item>
    </izvorni_sadrzaj>
    <derivirana_varijabla naziv="DomainObject.Predmet.OstaliListFormatedWithAdress_1">
      <item>Marica Ajanović, Preradovićeva 8, 10000 Zagreb</item>
      <item>Davor Ajanović, Preradovićeva 8, 10000 Zagreb</item>
      <item>Hrvoje Perić, 1. Kanalski put 1. odv. 2, 10000 Zagreb</item>
    </derivirana_varijabla>
  </DomainObject.Predmet.OstaliListFormatedWithAdress>
  <DomainObject.Predmet.OstaliListFormatedWithAdressOIB>
    <izvorni_sadrzaj>
      <item>Marica Ajanović, OIB 09686414298, Preradovićeva 8, 10000 Zagreb</item>
      <item>Davor Ajanović, OIB 01041248115, Preradovićeva 8, 10000 Zagreb</item>
      <item>Hrvoje Perić, OIB 75767199498, 1. Kanalski put 1. odv. 2, 10000 Zagreb</item>
    </izvorni_sadrzaj>
    <derivirana_varijabla naziv="DomainObject.Predmet.OstaliListFormatedWithAdressOIB_1">
      <item>Marica Ajanović, OIB 09686414298, Preradovićeva 8, 10000 Zagreb</item>
      <item>Davor Ajanović, OIB 01041248115, Preradovićeva 8, 10000 Zagreb</item>
      <item>Hrvoje Perić, OIB 75767199498, 1. Kanalski put 1. odv. 2, 10000 Zagreb</item>
    </derivirana_varijabla>
  </DomainObject.Predmet.OstaliListFormatedWithAdressOIB>
  <DomainObject.Predmet.OstaliListNazivFormated>
    <izvorni_sadrzaj>
      <item>Marica Ajanović</item>
      <item>Davor Ajanović</item>
      <item>Hrvoje Perić</item>
    </izvorni_sadrzaj>
    <derivirana_varijabla naziv="DomainObject.Predmet.OstaliListNazivFormated_1">
      <item>Marica Ajanović</item>
      <item>Davor Ajanović</item>
      <item>Hrvoje Perić</item>
    </derivirana_varijabla>
  </DomainObject.Predmet.OstaliListNazivFormated>
  <DomainObject.Predmet.OstaliListNazivFormatedOIB>
    <izvorni_sadrzaj>
      <item>Marica Ajanović, OIB 09686414298</item>
      <item>Davor Ajanović, OIB 01041248115</item>
      <item>Hrvoje Perić, OIB 75767199498</item>
    </izvorni_sadrzaj>
    <derivirana_varijabla naziv="DomainObject.Predmet.OstaliListNazivFormatedOIB_1">
      <item>Marica Ajanović, OIB 09686414298</item>
      <item>Davor Ajanović, OIB 01041248115</item>
      <item>Hrvoje Perić, OIB 75767199498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CLARK d.o.o.</izvorni_sadrzaj>
    <derivirana_varijabla naziv="DomainObject.Predmet.ProtustrankaIDrugi_1">CLARK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CLARK d.o.o., OIB 19597957750, Preradovićeva 8, 10000 Zagreb</izvorni_sadrzaj>
    <derivirana_varijabla naziv="DomainObject.Predmet.ProtustrankaIDrugiAdressOIB_1">CLARK d.o.o., OIB 19597957750, Preradovićeva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CLARK d.o.o.</item>
      <item>Marica Ajanović</item>
      <item>Davor Ajanović</item>
      <item>Hrvoje Perić</item>
    </izvorni_sadrzaj>
    <derivirana_varijabla naziv="DomainObject.Predmet.SudioniciListNaziv_1">
      <item>RH MF Porezna uprava Zagreb</item>
      <item>CLARK d.o.o.</item>
      <item>Marica Ajanović</item>
      <item>Davor Ajanović</item>
      <item>Hrvoje Perić</item>
    </derivirana_varijabla>
  </DomainObject.Predmet.SudioniciListNaziv>
  <DomainObject.Predmet.SudioniciListAdressOIB>
    <izvorni_sadrzaj>
      <item>RH MF Porezna uprava Zagreb, OIB 18683136487, Albrechtova 42,10000 Zagreb</item>
      <item>CLARK d.o.o., OIB 19597957750, Preradovićeva 8,10000 Zagreb</item>
      <item>Marica Ajanović, OIB 09686414298, Preradovićeva 8,10000 Zagreb</item>
      <item>Davor Ajanović, OIB 01041248115, Preradovićeva 8,10000 Zagreb</item>
      <item>Hrvoje Perić, OIB 75767199498, 1. Kanalski put 1. odv. 2,10000 Zagreb</item>
    </izvorni_sadrzaj>
    <derivirana_varijabla naziv="DomainObject.Predmet.SudioniciListAdressOIB_1">
      <item>RH MF Porezna uprava Zagreb, OIB 18683136487, Albrechtova 42,10000 Zagreb</item>
      <item>CLARK d.o.o., OIB 19597957750, Preradovićeva 8,10000 Zagreb</item>
      <item>Marica Ajanović, OIB 09686414298, Preradovićeva 8,10000 Zagreb</item>
      <item>Davor Ajanović, OIB 01041248115, Preradovićeva 8,10000 Zagreb</item>
      <item>Hrvoje Perić, OIB 75767199498, 1. Kanalski put 1. odv.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19597957750</item>
      <item>, OIB 09686414298</item>
      <item>, OIB 01041248115</item>
      <item>, OIB 75767199498</item>
    </izvorni_sadrzaj>
    <derivirana_varijabla naziv="DomainObject.Predmet.SudioniciListNazivOIB_1">
      <item>, OIB 18683136487</item>
      <item>, OIB 19597957750</item>
      <item>, OIB 09686414298</item>
      <item>, OIB 01041248115</item>
      <item>, OIB 75767199498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655</properties:Words>
  <properties:Characters>3609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2016-04-14T09:46:00Z</dcterms:created>
  <dc:creator>nribaric</dc:creator>
  <cp:lastModifiedBy>Jadranka Zelić</cp:lastModifiedBy>
  <cp:lastPrinted>2016-04-14T11:47:00Z</cp:lastPrinted>
  <dcterms:modified xmlns:xsi="http://www.w3.org/2001/XMLSchema-instance" xsi:type="dcterms:W3CDTF">2016-04-14T11:47:00Z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