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2934" w14:paraId="7c92934" w:rsidRDefault="00DC1BF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1BF4" w:rsidP="00DC1BF4" w:rsidR="00AE649C">
      <w:pPr>
        <w:pStyle w:val="NormaleSPIS"/>
        <w:spacing w:after="0"/>
      </w:pPr>
      <w:r>
        <w:t xml:space="preserve">         Republika Hrvatska</w:t>
      </w:r>
    </w:p>
    <w:p w:rsidRDefault="00DC1BF4" w:rsidP="00DC1BF4" w:rsidR="00DC1BF4">
      <w:pPr>
        <w:pStyle w:val="NormaleSPIS"/>
        <w:spacing w:after="0"/>
      </w:pPr>
      <w:r>
        <w:t xml:space="preserve">      Trgovački sud u Bjelovaru</w:t>
      </w:r>
    </w:p>
    <w:p w:rsidRDefault="00DC1BF4" w:rsidP="00DC1BF4" w:rsidR="00DC1BF4">
      <w:pPr>
        <w:pStyle w:val="NormaleSPIS"/>
        <w:spacing w:after="0"/>
      </w:pPr>
      <w:r>
        <w:t>Bjelovar, Šetalište dr.I.Lebovića 42.</w:t>
      </w:r>
    </w:p>
    <w:p w:rsidRDefault="00DC1BF4" w:rsidP="00DC1BF4" w:rsidR="00DC1BF4">
      <w:pPr>
        <w:pStyle w:val="NormaleSPIS"/>
        <w:jc w:val="right"/>
        <w:rPr>
          <w:b/>
        </w:rPr>
      </w:pPr>
      <w:r>
        <w:t>Poslovni broj:7 St-52/2018-15</w:t>
      </w:r>
    </w:p>
    <w:p w:rsidRDefault="00DC1BF4" w:rsidP="00DC1BF4" w:rsidR="00DC1BF4">
      <w:pPr>
        <w:jc w:val="center"/>
      </w:pPr>
      <w:r>
        <w:t>U  I M E  R E P U B L I K E   H R V A T  S K E</w:t>
      </w:r>
    </w:p>
    <w:p w:rsidRDefault="00DC1BF4" w:rsidP="00DC1BF4" w:rsidR="00DC1BF4">
      <w:pPr>
        <w:jc w:val="center"/>
        <w:rPr>
          <w:b/>
        </w:rPr>
      </w:pPr>
      <w:r>
        <w:t xml:space="preserve"> R J E Š E N J E</w:t>
      </w:r>
    </w:p>
    <w:p w:rsidRDefault="00DC1BF4" w:rsidP="00DC1BF4" w:rsidR="00DC1BF4">
      <w:pPr>
        <w:ind w:firstLine="720"/>
        <w:jc w:val="both"/>
      </w:pPr>
      <w:r>
        <w:t xml:space="preserve">Trgovački sud u Bjelovaru, po sucu Tomislavu Mrazović, u stečajnom postupku nad dužnikom PLANTIĆ-INVEST j.d.o.o. za ugostiteljstvo i trgovinu iz Bednje, Kralja Dmitra Zvonimira 33, MBS 070140968, OIB 48306292037, 23. kolovoza 2018. </w:t>
      </w:r>
    </w:p>
    <w:p w:rsidRDefault="00DC1BF4" w:rsidP="00DC1BF4" w:rsidR="00DC1BF4">
      <w:pPr>
        <w:jc w:val="center"/>
      </w:pPr>
      <w:r>
        <w:t>r i j e š i o   j e</w:t>
      </w:r>
    </w:p>
    <w:p w:rsidRDefault="00DC1BF4" w:rsidP="00DC1BF4" w:rsidR="00DC1BF4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PLANTIĆ-INVEST j.d.o.o. za ugostiteljstvo i trgovinu iz Bednje, Kralja Dmitra Zvonimira 33, MBS 070140968, OIB 48306292037.</w:t>
      </w:r>
    </w:p>
    <w:p w:rsidRDefault="00DC1BF4" w:rsidP="00DC1BF4" w:rsidR="00DC1BF4">
      <w:pPr>
        <w:jc w:val="both"/>
      </w:pPr>
      <w:r>
        <w:tab/>
        <w:t>2</w:t>
      </w:r>
      <w:r>
        <w:rPr>
          <w:b/>
        </w:rPr>
        <w:t>.</w:t>
      </w:r>
      <w:r>
        <w:t xml:space="preserve">Za stečajnu upraviteljicu imenuje se Sanja </w:t>
      </w:r>
      <w:proofErr w:type="spellStart"/>
      <w:r>
        <w:t>Kraljek</w:t>
      </w:r>
      <w:proofErr w:type="spellEnd"/>
      <w:r>
        <w:t xml:space="preserve"> iz Čakovca, Franje </w:t>
      </w:r>
      <w:proofErr w:type="spellStart"/>
      <w:r>
        <w:t>Punčeca</w:t>
      </w:r>
      <w:proofErr w:type="spellEnd"/>
      <w:r>
        <w:t xml:space="preserve"> 4, OIB 44015522626.</w:t>
      </w:r>
    </w:p>
    <w:p w:rsidRDefault="00DC1BF4" w:rsidP="00DC1BF4" w:rsidR="00DC1BF4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PLANTIĆ-INVEST j.d.o.o. za ugostiteljstvo i trgovinu iz Bednje, Kralja Dmitra Zvonimira 33, MBS 070140968, OIB 48306292037.</w:t>
      </w:r>
    </w:p>
    <w:p w:rsidRDefault="00DC1BF4" w:rsidP="00DC1BF4" w:rsidR="00DC1BF4">
      <w:pPr>
        <w:jc w:val="both"/>
        <w:rPr>
          <w:b/>
        </w:rPr>
      </w:pPr>
      <w:r>
        <w:tab/>
        <w:t>4.Stečajni postupak je otvoren i zaključen s danom 23. kolovoza 2018. godine u</w:t>
      </w:r>
      <w:r>
        <w:rPr>
          <w:b/>
        </w:rPr>
        <w:t xml:space="preserve"> </w:t>
      </w:r>
      <w:r>
        <w:t>08,40 sati, kada je ovo rješenje stavljeno na e-oglasnu ploču ovog suda.</w:t>
      </w:r>
    </w:p>
    <w:p w:rsidRDefault="00DC1BF4" w:rsidP="00DC1BF4" w:rsidR="00DC1BF4">
      <w:pPr>
        <w:jc w:val="both"/>
      </w:pPr>
      <w:r>
        <w:tab/>
        <w:t>5.Nakon pravomoćnosti ovoga rješenja stečajni dužnik će se brisati iz sudskog registra.</w:t>
      </w:r>
    </w:p>
    <w:p w:rsidRDefault="00DC1BF4" w:rsidP="00DC1BF4" w:rsidR="00DC1BF4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DC1BF4" w:rsidP="00DC1BF4" w:rsidR="00DC1BF4">
      <w:pPr>
        <w:jc w:val="center"/>
        <w:rPr>
          <w:b/>
        </w:rPr>
      </w:pPr>
      <w:r>
        <w:t>Obrazloženje</w:t>
      </w:r>
    </w:p>
    <w:p w:rsidRDefault="00DC1BF4" w:rsidP="00DC1BF4" w:rsidR="00DC1BF4">
      <w:pPr>
        <w:jc w:val="both"/>
      </w:pPr>
      <w:r>
        <w:tab/>
        <w:t xml:space="preserve">Na prijedlog predlagatelja FOND ZA ZAŠTITU OKOLIŠA I ENERGETSKU UČINKOVITOST iz Zagreba, Radnička cesta 80,OIB 85828625994, za otvaranje stečajnog postupka nad dužnikom PLANTIĆ-INVEST j.d.o.o. za ugostiteljstvo i trgovinu iz Bednje, Kralja Dmitra Zvonimira 33, MBS 070140968, OIB 48306292037, sud je pokrenuo postupak radi utvrđivanja uvjeta za otvaranje stečajnog postupka nad dužnikom, te u tom postupku utvrdio da dužnik nema imovine kojom bi se mogli pokriti troškovi stečajnog postupka, slijedom čega je svojim rješenjem 7 St-52/2018-14 od dana 06.07.2018.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</w:t>
      </w:r>
    </w:p>
    <w:p w:rsidRDefault="00DC1BF4" w:rsidP="00DC1BF4" w:rsidR="00DC1BF4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DC1BF4" w:rsidP="00DC1BF4" w:rsidR="00DC1BF4">
      <w:pPr>
        <w:jc w:val="right"/>
      </w:pPr>
      <w:r>
        <w:t>Poslovni broj:7 St-52/2018-15</w:t>
      </w:r>
    </w:p>
    <w:p w:rsidRDefault="00DC1BF4" w:rsidP="00DC1BF4" w:rsidR="00DC1BF4">
      <w:pPr>
        <w:jc w:val="both"/>
      </w:pPr>
      <w:r>
        <w:t xml:space="preserve">provedbu stečajnog postupka ne predujme zatraženi iznos za namirenje pokrića troškova stečajnog postupka. Taj poziv i rješenje objavljeni su na e-oglasnoj ploči Trgovačkog suda u Bjelovaru dana 09.07.2018.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</w:t>
      </w:r>
    </w:p>
    <w:p w:rsidRDefault="00DC1BF4" w:rsidP="00DC1BF4" w:rsidR="00DC1BF4">
      <w:pPr>
        <w:ind w:firstLine="720"/>
        <w:jc w:val="center"/>
      </w:pPr>
      <w:r>
        <w:t xml:space="preserve">Bjelovar 23. kolovoza 2018. </w:t>
      </w:r>
    </w:p>
    <w:p w:rsidRDefault="00DC1BF4" w:rsidP="00DC1BF4" w:rsidR="00DC1BF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 xml:space="preserve">        </w:t>
      </w:r>
      <w:r>
        <w:t xml:space="preserve"> Sudac </w:t>
      </w:r>
    </w:p>
    <w:p w:rsidRDefault="00DC1BF4" w:rsidP="00DC1BF4" w:rsidR="00DC1BF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 xml:space="preserve">     </w:t>
      </w:r>
      <w:r>
        <w:t xml:space="preserve">     Tomislav Mrazović,v.r.</w:t>
      </w:r>
    </w:p>
    <w:p w:rsidRDefault="00DC1BF4" w:rsidP="00DC1BF4" w:rsidR="00DC1BF4">
      <w:pPr>
        <w:spacing w:after="0" w:before="240"/>
        <w:ind w:firstLine="720"/>
        <w:jc w:val="both"/>
      </w:pPr>
      <w:r>
        <w:t xml:space="preserve">                                   </w:t>
      </w:r>
      <w:r>
        <w:t xml:space="preserve">                            </w:t>
      </w:r>
      <w:r>
        <w:t xml:space="preserve">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C1BF4" w:rsidP="00DC1BF4" w:rsidR="00DC1BF4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DC1BF4" w:rsidP="00DC1BF4" w:rsidR="00DC1BF4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DC1BF4" w:rsidP="00DC1BF4" w:rsidR="00DC1BF4">
      <w:pPr>
        <w:jc w:val="both"/>
      </w:pPr>
    </w:p>
    <w:p w:rsidRDefault="00DC1BF4" w:rsidP="00DC1BF4" w:rsidR="00DC1BF4">
      <w:pPr>
        <w:ind w:firstLine="720"/>
        <w:jc w:val="both"/>
      </w:pPr>
      <w:r>
        <w:tab/>
      </w:r>
    </w:p>
    <w:p w:rsidRDefault="00DC1BF4" w:rsidP="00DC1BF4" w:rsidR="00DC1BF4">
      <w:pPr>
        <w:jc w:val="both"/>
      </w:pPr>
      <w:r>
        <w:tab/>
      </w:r>
    </w:p>
    <w:p w:rsidRDefault="00DC1BF4" w:rsidP="00DC1BF4" w:rsidR="00DC1BF4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BF4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2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St-52/2018-15</izvorni_sadrzaj>
    <derivirana_varijabla naziv="DomainObject.Oznaka_1">St-52/2018-15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PLANTIĆ-INVEST jednostavno društvo s ograničenom odgovornošću za ugostiteljstvo i trgovinu zastupanog po punomoćniku Kristijan Plantić</izvorni_sadrzaj>
    <derivirana_varijabla naziv="DomainObject.Predmet.ProtustrankaFormated_1">  PLANTIĆ-INVEST jednostavno društvo s ograničenom odgovornošću za ugostiteljstvo i trgovinu zastupanog po punomoćniku Kristijan Plantić</derivirana_varijabla>
  </DomainObject.Predmet.ProtustrankaFormated>
  <DomainObject.Predmet.ProtustrankaFormatedOIB>
    <izvorni_sadrzaj>  PLANTIĆ-INVEST jednostavno društvo s ograničenom odgovornošću za ugostiteljstvo i trgovinu, OIB 48306292037 zastupanog po punomoćniku Kristijan Plantić</izvorni_sadrzaj>
    <derivirana_varijabla naziv="DomainObject.Predmet.ProtustrankaFormatedOIB_1">  PLANTIĆ-INVEST jednostavno društvo s ograničenom odgovornošću za ugostiteljstvo i trgovinu, OIB 48306292037 zastupanog po punomoćniku Kristijan Plantić</derivirana_varijabla>
  </DomainObject.Predmet.ProtustrankaFormatedOIB>
  <DomainObject.Predmet.ProtustrankaFormatedWithAdress>
    <izvorni_sadrzaj> PLANTIĆ-INVEST jednostavno društvo s ograničenom odgovornošću za ugostiteljstvo i trgovinu, Kralja Dmitra Zvonimira 33, 42253 Bednja zastupanog po punomoćniku Kristijan Plantić</izvorni_sadrzaj>
    <derivirana_varijabla naziv="DomainObject.Predmet.ProtustrankaFormatedWithAdress_1"> PLANTIĆ-INVEST jednostavno društvo s ograničenom odgovornošću za ugostiteljstvo i trgovinu, Kralja Dmitra Zvonimira 33, 42253 Bednja zastupanog po punomoćniku Kristijan Plantić</derivirana_varijabla>
  </DomainObject.Predmet.ProtustrankaFormatedWithAdress>
  <DomainObject.Predmet.ProtustrankaFormatedWithAdressOIB>
    <izvorni_sadrzaj> PLANTIĆ-INVEST jednostavno društvo s ograničenom odgovornošću za ugostiteljstvo i trgovinu, OIB 48306292037, Kralja Dmitra Zvonimira 33, 42253 Bednja zastupanog po punomoćniku Kristijan Plantić</izvorni_sadrzaj>
    <derivirana_varijabla naziv="DomainObject.Predmet.ProtustrankaFormatedWithAdressOIB_1"> PLANTIĆ-INVEST jednostavno društvo s ograničenom odgovornošću za ugostiteljstvo i trgovinu, OIB 48306292037, Kralja Dmitra Zvonimira 33, 42253 Bednja zastupanog po punomoćniku Kristijan Plantić</derivirana_varijabla>
  </DomainObject.Predmet.ProtustrankaFormatedWithAdressOIB>
  <DomainObject.Predmet.ProtustrankaWithAdress>
    <izvorni_sadrzaj>PLANTIĆ-INVEST jednostavno društvo s ograničenom odgovornošću za ugostiteljstvo i trgovinu Kralja Dmitra Zvonimira 33, 42253 Bednja</izvorni_sadrzaj>
    <derivirana_varijabla naziv="DomainObject.Predmet.ProtustrankaWithAdress_1">PLANTIĆ-INVEST jednostavno društvo s ograničenom odgovornošću za ugostiteljstvo i trgovinu Kralja Dmitra Zvonimira 33, 42253 Bednja</derivirana_varijabla>
  </DomainObject.Predmet.ProtustrankaWithAdress>
  <DomainObject.Predmet.ProtustrankaWithAdressOIB>
    <izvorni_sadrzaj>PLANTIĆ-INVEST jednostavno društvo s ograničenom odgovornošću za ugostiteljstvo i trgovinu, OIB 48306292037, Kralja Dmitra Zvonimira 33, 42253 Bednja</izvorni_sadrzaj>
    <derivirana_varijabla naziv="DomainObject.Predmet.ProtustrankaWithAdressOIB_1">PLANTIĆ-INVEST jednostavno društvo s ograničenom odgovornošću za ugostiteljstvo i trgovinu, OIB 48306292037, Kralja Dmitra Zvonimira 33, 42253 Bednja</derivirana_varijabla>
  </DomainObject.Predmet.ProtustrankaWithAdressOIB>
  <DomainObject.Predmet.ProtustrankaNazivFormated>
    <izvorni_sadrzaj>PLANTIĆ-INVEST jednostavno društvo s ograničenom odgovornošću za ugostiteljstvo i trgovinu</izvorni_sadrzaj>
    <derivirana_varijabla naziv="DomainObject.Predmet.ProtustrankaNazivFormated_1">PLANTIĆ-INVEST jednostavno društvo s ograničenom odgovornošću za ugostiteljstvo i trgovinu</derivirana_varijabla>
  </DomainObject.Predmet.ProtustrankaNazivFormated>
  <DomainObject.Predmet.ProtustrankaNazivFormatedOIB>
    <izvorni_sadrzaj>PLANTIĆ-INVEST jednostavno društvo s ograničenom odgovornošću za ugostiteljstvo i trgovinu, OIB 48306292037</izvorni_sadrzaj>
    <derivirana_varijabla naziv="DomainObject.Predmet.ProtustrankaNazivFormatedOIB_1">PLANTIĆ-INVEST jednostavno društvo s ograničenom odgovornošću za ugostiteljstvo i trgovinu, OIB 48306292037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PLANTIĆ-INVEST jednostavno društvo s ograničenom odgovornošću za ugostiteljstvo i trgovinu zastupanog po punomoćniku Kristijan Plantić</item>
    </izvorni_sadrzaj>
    <derivirana_varijabla naziv="DomainObject.Predmet.ProtuStrankaListFormated_1">
      <item>PLANTIĆ-INVEST jednostavno društvo s ograničenom odgovornošću za ugostiteljstvo i trgovinu zastupanog po punomoćniku Kristijan Plantić</item>
    </derivirana_varijabla>
  </DomainObject.Predmet.ProtuStrankaListFormated>
  <DomainObject.Predmet.ProtuStrankaListFormatedOIB>
    <izvorni_sadrzaj>
      <item>PLANTIĆ-INVEST jednostavno društvo s ograničenom odgovornošću za ugostiteljstvo i trgovinu, OIB 48306292037 zastupanog po punomoćniku Kristijan Plantić</item>
    </izvorni_sadrzaj>
    <derivirana_varijabla naziv="DomainObject.Predmet.ProtuStrankaListFormatedOIB_1">
      <item>PLANTIĆ-INVEST jednostavno društvo s ograničenom odgovornošću za ugostiteljstvo i trgovinu, OIB 48306292037 zastupanog po punomoćniku Kristijan Plantić</item>
    </derivirana_varijabla>
  </DomainObject.Predmet.ProtuStrankaListFormatedOIB>
  <DomainObject.Predmet.ProtuStrankaListFormatedWithAdress>
    <izvorni_sadrzaj>
      <item>PLANTIĆ-INVEST jednostavno društvo s ograničenom odgovornošću za ugostiteljstvo i trgovinu, Kralja Dmitra Zvonimira 33, 42253 Bednja zastupanog po punomoćniku Kristijan Plantić</item>
    </izvorni_sadrzaj>
    <derivirana_varijabla naziv="DomainObject.Predmet.ProtuStrankaListFormatedWithAdress_1">
      <item>PLANTIĆ-INVEST jednostavno društvo s ograničenom odgovornošću za ugostiteljstvo i trgovinu, Kralja Dmitra Zvonimira 33, 42253 Bednja zastupanog po punomoćniku Kristijan Plantić</item>
    </derivirana_varijabla>
  </DomainObject.Predmet.ProtuStrankaListFormatedWithAdress>
  <DomainObject.Predmet.ProtuStrankaListFormatedWithAdressOIB>
    <izvorni_sadrzaj>
      <item>PLANTIĆ-INVEST jednostavno društvo s ograničenom odgovornošću za ugostiteljstvo i trgovinu, OIB 48306292037, Kralja Dmitra Zvonimira 33, 42253 Bednja zastupanog po punomoćniku Kristijan Plantić</item>
    </izvorni_sadrzaj>
    <derivirana_varijabla naziv="DomainObject.Predmet.ProtuStrankaListFormatedWithAdressOIB_1">
      <item>PLANTIĆ-INVEST jednostavno društvo s ograničenom odgovornošću za ugostiteljstvo i trgovinu, OIB 48306292037, Kralja Dmitra Zvonimira 33, 42253 Bednja zastupanog po punomoćniku Kristijan Plantić</item>
    </derivirana_varijabla>
  </DomainObject.Predmet.ProtuStrankaListFormatedWithAdressOIB>
  <DomainObject.Predmet.ProtuStrankaListNazivFormated>
    <izvorni_sadrzaj>
      <item>PLANTIĆ-INVEST jednostavno društvo s ograničenom odgovornošću za ugostiteljstvo i trgovinu</item>
    </izvorni_sadrzaj>
    <derivirana_varijabla naziv="DomainObject.Predmet.ProtuStrankaListNazivFormated_1">
      <item>PLANTIĆ-INVEST jednostavno društvo s ograničenom odgovornošću za ugostiteljstvo i trgovinu</item>
    </derivirana_varijabla>
  </DomainObject.Predmet.ProtuStrankaListNazivFormated>
  <DomainObject.Predmet.ProtuStrankaListNazivFormatedOIB>
    <izvorni_sadrzaj>
      <item>PLANTIĆ-INVEST jednostavno društvo s ograničenom odgovornošću za ugostiteljstvo i trgovinu, OIB 48306292037</item>
    </izvorni_sadrzaj>
    <derivirana_varijabla naziv="DomainObject.Predmet.ProtuStrankaListNazivFormatedOIB_1">
      <item>PLANTIĆ-INVEST jednostavno društvo s ograničenom odgovornošću za ugostiteljstvo i trgovinu, OIB 48306292037</item>
    </derivirana_varijabla>
  </DomainObject.Predmet.ProtuStrankaListNazivFormatedOIB>
  <DomainObject.Predmet.OstaliListFormated>
    <izvorni_sadrzaj>
      <item>Financijska agencija</item>
      <item>Sudski registar Trgovačkog suda u Varaždinu</item>
      <item>Kristijan Plantić punomoćnik sudionika u postupku PLANTIĆ-INVEST jednostavno društvo s ograničenom odgovornošću za ugostiteljstvo i trgovinu</item>
    </izvorni_sadrzaj>
    <derivirana_varijabla naziv="DomainObject.Predmet.OstaliListFormated_1">
      <item>Financijska agencija</item>
      <item>Sudski registar Trgovačkog suda u Varaždinu</item>
      <item>Kristijan Plantić punomoćnik sudionika u postupku PLANTIĆ-INVEST jednostavno društvo s ograničenom odgovornošću za ugostiteljstvo i trgovinu</item>
    </derivirana_varijabla>
  </DomainObject.Predmet.OstaliListFormated>
  <DomainObject.Predmet.OstaliListFormatedOIB>
    <izvorni_sadrzaj>
      <item>Financijska agencija, OIB 85821130368</item>
      <item>Sudski registar Trgovačkog suda u Varaždinu</item>
      <item>Kristijan Plantić, OIB 84219997095 punomoćnik sudionika u postupku PLANTIĆ-INVEST jednostavno društvo s ograničenom odgovornošću za ugostiteljstvo i trgovinu</item>
    </izvorni_sadrzaj>
    <derivirana_varijabla naziv="DomainObject.Predmet.OstaliListFormatedOIB_1">
      <item>Financijska agencija, OIB 85821130368</item>
      <item>Sudski registar Trgovačkog suda u Varaždinu</item>
      <item>Kristijan Plantić, OIB 84219997095 punomoćnik sudionika u postupku PLANTIĆ-INVEST jednostavno društvo s ograničenom odgovornošću za ugostiteljstvo i trgovinu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</item>
      <item>Kristijan Plantić, Kralja Dmitra Zvonimira 33, 42253 Bednja punomoćnik sudionika u postupku PLANTIĆ-INVEST jednostavno društvo s ograničenom odgovornošću za ugostiteljstvo i trgovinu</item>
    </izvorni_sadrzaj>
    <derivirana_varijabla naziv="DomainObject.Predmet.OstaliListFormatedWithAdress_1">
      <item>Financijska agencija, Ulica grada Vukovara 70, 10000 Zagreb</item>
      <item>Sudski registar Trgovačkog suda u Varaždinu</item>
      <item>Kristijan Plantić, Kralja Dmitra Zvonimira 33, 42253 Bednja punomoćnik sudionika u postupku PLANTIĆ-INVEST jednostavno društvo s ograničenom odgovornošću za ugostiteljstvo i trgovinu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</item>
      <item>Kristijan Plantić, OIB 84219997095, Kralja Dmitra Zvonimira 33, 42253 Bednja punomoćnik sudionika u postupku PLANTIĆ-INVEST jednostavno društvo s ograničenom odgovornošću za ugostiteljstvo i trgovinu</item>
    </izvorni_sadrzaj>
    <derivirana_varijabla naziv="DomainObject.Predmet.OstaliListFormatedWithAdressOIB_1">
      <item>Financijska agencija, OIB 85821130368, Ulica grada Vukovara 70, 10000 Zagreb</item>
      <item>Sudski registar Trgovačkog suda u Varaždinu</item>
      <item>Kristijan Plantić, OIB 84219997095, Kralja Dmitra Zvonimira 33, 42253 Bednja punomoćnik sudionika u postupku PLANTIĆ-INVEST jednostavno društvo s ograničenom odgovornošću za ugostiteljstvo i trgovinu</item>
    </derivirana_varijabla>
  </DomainObject.Predmet.OstaliListFormatedWithAdressOIB>
  <DomainObject.Predmet.OstaliListNazivFormated>
    <izvorni_sadrzaj>
      <item>Financijska agencija</item>
      <item>Sudski registar Trgovačkog suda u Varaždinu</item>
      <item>Kristijan Plantić</item>
    </izvorni_sadrzaj>
    <derivirana_varijabla naziv="DomainObject.Predmet.OstaliListNazivFormated_1">
      <item>Financijska agencija</item>
      <item>Sudski registar Trgovačkog suda u Varaždinu</item>
      <item>Kristijan Plantić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  <item>Kristijan Plantić, OIB 84219997095</item>
    </izvorni_sadrzaj>
    <derivirana_varijabla naziv="DomainObject.Predmet.OstaliListNazivFormatedOIB_1">
      <item>Financijska agencija, OIB 85821130368</item>
      <item>Sudski registar Trgovačkog suda u Varaždinu</item>
      <item>Kristijan Plantić, OIB 84219997095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St-52/2018-15</izvorni_sadrzaj>
    <derivirana_varijabla naziv="DomainObject.PoslovniBrojDokumenta_1">St-52/2018-15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PLANTIĆ-INVEST jednostavno društvo s ograničenom odgovornošću za ugostiteljstvo i trgovinu</izvorni_sadrzaj>
    <derivirana_varijabla naziv="DomainObject.Predmet.ProtustrankaIDrugi_1">PLANTIĆ-INVEST jednostavno društvo s ograničenom odgovornošću za ugostiteljstvo i trgovinu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PLANTIĆ-INVEST jednostavno društvo s ograničenom odgovornošću za ugostiteljstvo i trgovinu, OIB 48306292037, Kralja Dmitra Zvonimira 33, 42253 Bednja</izvorni_sadrzaj>
    <derivirana_varijabla naziv="DomainObject.Predmet.ProtustrankaIDrugiAdressOIB_1">PLANTIĆ-INVEST jednostavno društvo s ograničenom odgovornošću za ugostiteljstvo i trgovinu, OIB 48306292037, Kralja Dmitra Zvonimira 33,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PLANTIĆ-INVEST jednostavno društvo s ograničenom odgovornošću za ugostiteljstvo i trgovinu</item>
      <item>Financijska agencija</item>
      <item>Sudski registar Trgovačkog suda u Varaždinu</item>
      <item>Kristijan Plantić</item>
    </izvorni_sadrzaj>
    <derivirana_varijabla naziv="DomainObject.Predmet.SudioniciListNaziv_1">
      <item>Fond za zaštitu okoliša i energetsku učinkovitost</item>
      <item>PLANTIĆ-INVEST jednostavno društvo s ograničenom odgovornošću za ugostiteljstvo i trgovinu</item>
      <item>Financijska agencija</item>
      <item>Sudski registar Trgovačkog suda u Varaždinu</item>
      <item>Kristijan Plantić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PLANTIĆ-INVEST jednostavno društvo s ograničenom odgovornošću za ugostiteljstvo i trgovinu, OIB 48306292037, Kralja Dmitra Zvonimira 33,42253 Bednja</item>
      <item>Financijska agencija, OIB 85821130368, Ulica grada Vukovara 70,10000 Zagreb</item>
      <item>Sudski registar Trgovačkog suda u Varaždinu</item>
      <item>Kristijan Plantić, OIB 84219997095, Kralja Dmitra Zvonimira 33,42253 Bednja</item>
    </izvorni_sadrzaj>
    <derivirana_varijabla naziv="DomainObject.Predmet.SudioniciListAdressOIB_1">
      <item>Fond za zaštitu okoliša i energetsku učinkovitost, OIB 85828625994, Radnička cesta 80,10000 Zagreb</item>
      <item>PLANTIĆ-INVEST jednostavno društvo s ograničenom odgovornošću za ugostiteljstvo i trgovinu, OIB 48306292037, Kralja Dmitra Zvonimira 33,42253 Bednja</item>
      <item>Financijska agencija, OIB 85821130368, Ulica grada Vukovara 70,10000 Zagreb</item>
      <item>Sudski registar Trgovačkog suda u Varaždinu</item>
      <item>Kristijan Plantić, OIB 84219997095, Kralja Dmitra Zvonimira 33,42253 Bednja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1F5B7-B40D-46B2-B8E3-994BBB6A37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2869</properties:Characters>
  <properties:Lines>61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2018-08-23T06:35:00Z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