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69f8" w14:paraId="dcd69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C4616" w:rsidP="00CC4616" w:rsidR="00CC4616">
      <w:pPr>
        <w:pStyle w:val="Bezproreda"/>
        <w:ind w:firstLine="708" w:left="4956"/>
      </w:pPr>
      <w:r>
        <w:t>1 St-1391/2016-2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  <w:jc w:val="center"/>
      </w:pPr>
      <w:r>
        <w:t>R E P U B L I K A       H R V A T S K A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  <w:jc w:val="center"/>
      </w:pPr>
      <w:r>
        <w:t>R J E Š E N J E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>TRGOVAČKI SUD U BJELOVARU, po  sucu Branki Pleskalt,  u predmetu predlagatelja FINA RC Zagreb, Podružnica Bjelovar, protiv dužnika VE-DAL d.o.o. za proizvodnju, turizam, ugostiteljstvo, trgovinu i usluge MILANOVAC, Vinogradski put 13/II,  dana 23. siječnja  2017. godine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  <w:jc w:val="center"/>
      </w:pPr>
      <w:r>
        <w:t>r i j e š i o     j e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>I Pokreće se prethodni postupak radi izjašnjenja o prijedlogu za otvaranje stečajnog postupka i utvrđenja uvjeta za otvaranje stečajnog postupka nad  dužnikom dužnika VE-DAL d.o.o. za proizvodnju, turizam, ugostiteljstvo, trgovinu i usluge MILANOVAC, Vinogradski put 13/II.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  <w:jc w:val="center"/>
      </w:pPr>
      <w:r>
        <w:t>20. veljače  2017. godine u 10,30 sati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>u zgradi Trgovačkog suda u Bjelovaru, Dr. I. Lebovića 42, u sobi broj 4 na koje se pozivaju dostavom ovog rješenja i to: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CC4616" w:rsidP="00CC4616" w:rsidR="00CC4616">
      <w:pPr>
        <w:pStyle w:val="Bezproreda"/>
        <w:numPr>
          <w:ilvl w:val="0"/>
          <w:numId w:val="47"/>
        </w:numPr>
        <w:spacing w:after="0"/>
        <w:contextualSpacing w:val="false"/>
      </w:pPr>
      <w:r>
        <w:t>z.z. dužnika Marina Smolčić iz Milanovca.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 xml:space="preserve">III Poziva se zastupnik po Zakonu dužnika Marina Smolčić da u roku od 8 dana dostavi na spis ovjerovljeni popis imovine i obveza stečajnog dužnika. 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  <w:jc w:val="center"/>
      </w:pPr>
      <w:r>
        <w:t>Obrazloženje</w:t>
      </w:r>
    </w:p>
    <w:p w:rsidRDefault="00CC4616" w:rsidP="00CC4616" w:rsidR="00CC4616">
      <w:pPr>
        <w:pStyle w:val="Bezproreda"/>
      </w:pPr>
    </w:p>
    <w:p w:rsidRDefault="00CC4616" w:rsidP="00CC4616" w:rsidR="00CC4616">
      <w:r>
        <w:t>Predlagatelj FINA RC Zagreb, Podružnica Bjelovar  je   dana 18.  listopada  2016. godine   podnijela je   prijedlog za otvaranje stečajnog postupka nad  dužnikom  dužnika  VE-DAL d.o.o. za proizvodnju, turizam, ugostiteljstvo, trgovinu i usluge MILANOVAC, Vinogradski put 13/II.</w:t>
      </w:r>
    </w:p>
    <w:p w:rsidRDefault="00CC4616" w:rsidP="00CC4616" w:rsidR="00CC4616"/>
    <w:p w:rsidRDefault="00CC4616" w:rsidP="00CC4616" w:rsidR="00CC4616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C4616" w:rsidP="00CC4616" w:rsidR="00CC4616">
      <w:pPr>
        <w:pStyle w:val="Bezproreda"/>
      </w:pPr>
    </w:p>
    <w:p w:rsidRDefault="00CC4616" w:rsidP="00CC4616" w:rsidR="00CC4616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VE-DAL d.o.o. za proizvodnju, turizam, ugostiteljstvo, trgovinu i usluge MILANOVAC, Vinogradski put 13/II, a u skladu s  odredbom članka 115. Stečajnog zakona. 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>Temeljem iznijetog riješeno je kao u izreci.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 xml:space="preserve">Bjelovar,   23. siječnja  2017.   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    </w:t>
      </w:r>
      <w:r>
        <w:t xml:space="preserve"> S U D A C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</w:p>
    <w:p w:rsidRDefault="00CC4616" w:rsidP="00CC4616" w:rsidR="00CC4616">
      <w:pPr>
        <w:pStyle w:val="Bezproreda"/>
      </w:pPr>
      <w:r>
        <w:t>Rj.</w:t>
      </w:r>
    </w:p>
    <w:p w:rsidRDefault="00CC4616" w:rsidP="00CC4616" w:rsidR="00CC4616">
      <w:pPr>
        <w:pStyle w:val="Bezproreda"/>
      </w:pPr>
      <w:r>
        <w:t>Dna: predlagatelja- putem e-oglasne ploče suda</w:t>
      </w:r>
    </w:p>
    <w:p w:rsidRDefault="00CC4616" w:rsidP="00CC4616" w:rsidR="00CC4616">
      <w:pPr>
        <w:pStyle w:val="Bezproreda"/>
      </w:pPr>
      <w:r>
        <w:t xml:space="preserve">        z.z. stečajnog dužnika – putem e-oglasne ploče suda</w:t>
      </w:r>
    </w:p>
    <w:p w:rsidRDefault="00CC4616" w:rsidP="00CC4616" w:rsidR="00CC4616">
      <w:pPr>
        <w:pStyle w:val="Bezproreda"/>
      </w:pPr>
      <w:r>
        <w:t xml:space="preserve">        ROČ. 20. 02. 2017. u  10,30</w:t>
      </w:r>
    </w:p>
    <w:p w:rsidRDefault="00CC4616" w:rsidP="00CC4616" w:rsidR="00CC4616">
      <w:pPr>
        <w:pStyle w:val="Bezproreda"/>
      </w:pPr>
      <w:r>
        <w:t>Bjelovar, 23. 01. 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61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66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St-1391/2016-2</izvorni_sadrzaj>
    <derivirana_varijabla naziv="DomainObject.Oznaka_1">St-1391/2016-2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VE-DAL d.o.o. za proizvodnju, turizam, ugostiteljstvo, trgovinu i usluge</izvorni_sadrzaj>
    <derivirana_varijabla naziv="DomainObject.Predmet.ProtustrankaFormated_1">  VE-DAL d.o.o. za proizvodnju, turizam, ugostiteljstvo, trgovinu i usluge</derivirana_varijabla>
  </DomainObject.Predmet.ProtustrankaFormated>
  <DomainObject.Predmet.ProtustrankaFormatedOIB>
    <izvorni_sadrzaj>  VE-DAL d.o.o. za proizvodnju, turizam, ugostiteljstvo, trgovinu i usluge, OIB 50057894337</izvorni_sadrzaj>
    <derivirana_varijabla naziv="DomainObject.Predmet.ProtustrankaFormatedOIB_1">  VE-DAL d.o.o. za proizvodnju, turizam, ugostiteljstvo, trgovinu i usluge, OIB 50057894337</derivirana_varijabla>
  </DomainObject.Predmet.ProtustrankaFormatedOIB>
  <DomainObject.Predmet.ProtustrankaFormatedWithAdress>
    <izvorni_sadrzaj> VE-DAL d.o.o. za proizvodnju, turizam, ugostiteljstvo, trgovinu i usluge, Vinogradski Put 13/II, 33000 Milanovac</izvorni_sadrzaj>
    <derivirana_varijabla naziv="DomainObject.Predmet.ProtustrankaFormatedWithAdress_1"> VE-DAL d.o.o. za proizvodnju, turizam, ugostiteljstvo, trgovinu i usluge, Vinogradski Put 13/II, 33000 Milanovac</derivirana_varijabla>
  </DomainObject.Predmet.ProtustrankaFormatedWithAdress>
  <DomainObject.Predmet.ProtustrankaFormatedWithAdressOIB>
    <izvorni_sadrzaj> VE-DAL d.o.o. za proizvodnju, turizam, ugostiteljstvo, trgovinu i usluge, OIB 50057894337, Vinogradski Put 13/II, 33000 Milanovac</izvorni_sadrzaj>
    <derivirana_varijabla naziv="DomainObject.Predmet.ProtustrankaFormatedWithAdressOIB_1"> VE-DAL d.o.o. za proizvodnju, turizam, ugostiteljstvo, trgovinu i usluge, OIB 50057894337, Vinogradski Put 13/II, 33000 Milanovac</derivirana_varijabla>
  </DomainObject.Predmet.ProtustrankaFormatedWithAdressOIB>
  <DomainObject.Predmet.ProtustrankaWithAdress>
    <izvorni_sadrzaj>VE-DAL d.o.o. za proizvodnju, turizam, ugostiteljstvo, trgovinu i usluge Vinogradski Put 13/II, 33000 Milanovac</izvorni_sadrzaj>
    <derivirana_varijabla naziv="DomainObject.Predmet.ProtustrankaWithAdress_1">VE-DAL d.o.o. za proizvodnju, turizam, ugostiteljstvo, trgovinu i usluge Vinogradski Put 13/II, 33000 Milanovac</derivirana_varijabla>
  </DomainObject.Predmet.ProtustrankaWithAdress>
  <DomainObject.Predmet.ProtustrankaWithAdressOIB>
    <izvorni_sadrzaj>VE-DAL d.o.o. za proizvodnju, turizam, ugostiteljstvo, trgovinu i usluge, OIB 50057894337, Vinogradski Put 13/II, 33000 Milanovac</izvorni_sadrzaj>
    <derivirana_varijabla naziv="DomainObject.Predmet.ProtustrankaWithAdressOIB_1">VE-DAL d.o.o. za proizvodnju, turizam, ugostiteljstvo, trgovinu i usluge, OIB 50057894337, Vinogradski Put 13/II, 33000 Milanovac</derivirana_varijabla>
  </DomainObject.Predmet.ProtustrankaWithAdressOIB>
  <DomainObject.Predmet.ProtustrankaNazivFormated>
    <izvorni_sadrzaj>VE-DAL d.o.o. za proizvodnju, turizam, ugostiteljstvo, trgovinu i usluge</izvorni_sadrzaj>
    <derivirana_varijabla naziv="DomainObject.Predmet.ProtustrankaNazivFormated_1">VE-DAL d.o.o. za proizvodnju, turizam, ugostiteljstvo, trgovinu i usluge</derivirana_varijabla>
  </DomainObject.Predmet.ProtustrankaNazivFormated>
  <DomainObject.Predmet.ProtustrankaNazivFormatedOIB>
    <izvorni_sadrzaj>VE-DAL d.o.o. za proizvodnju, turizam, ugostiteljstvo, trgovinu i usluge, OIB 50057894337</izvorni_sadrzaj>
    <derivirana_varijabla naziv="DomainObject.Predmet.ProtustrankaNazivFormatedOIB_1">VE-DAL d.o.o. za proizvodnju, turizam, ugostiteljstvo, trgovinu i usluge, OIB 50057894337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VE-DAL d.o.o. za proizvodnju, turizam, ugostiteljstvo, trgovinu i usluge</item>
    </izvorni_sadrzaj>
    <derivirana_varijabla naziv="DomainObject.Predmet.ProtuStrankaListFormated_1">
      <item>VE-DAL d.o.o. za proizvodnju, turizam, ugostiteljstvo, trgovinu i usluge</item>
    </derivirana_varijabla>
  </DomainObject.Predmet.ProtuStrankaListFormated>
  <DomainObject.Predmet.ProtuStrankaListFormatedOIB>
    <izvorni_sadrzaj>
      <item>VE-DAL d.o.o. za proizvodnju, turizam, ugostiteljstvo, trgovinu i usluge, OIB 50057894337</item>
    </izvorni_sadrzaj>
    <derivirana_varijabla naziv="DomainObject.Predmet.ProtuStrankaListFormatedOIB_1">
      <item>VE-DAL d.o.o. za proizvodnju, turizam, ugostiteljstvo, trgovinu i usluge, OIB 50057894337</item>
    </derivirana_varijabla>
  </DomainObject.Predmet.ProtuStrankaListFormatedOIB>
  <DomainObject.Predmet.ProtuStrankaListFormatedWithAdress>
    <izvorni_sadrzaj>
      <item>VE-DAL d.o.o. za proizvodnju, turizam, ugostiteljstvo, trgovinu i usluge, Vinogradski Put 13/II, 33000 Milanovac</item>
    </izvorni_sadrzaj>
    <derivirana_varijabla naziv="DomainObject.Predmet.ProtuStrankaListFormatedWithAdress_1">
      <item>VE-DAL d.o.o. za proizvodnju, turizam, ugostiteljstvo, trgovinu i usluge, Vinogradski Put 13/II, 33000 Milanovac</item>
    </derivirana_varijabla>
  </DomainObject.Predmet.ProtuStrankaListFormatedWithAdress>
  <DomainObject.Predmet.ProtuStrankaListFormatedWithAdressOIB>
    <izvorni_sadrzaj>
      <item>VE-DAL d.o.o. za proizvodnju, turizam, ugostiteljstvo, trgovinu i usluge, OIB 50057894337, Vinogradski Put 13/II, 33000 Milanovac</item>
    </izvorni_sadrzaj>
    <derivirana_varijabla naziv="DomainObject.Predmet.ProtuStrankaListFormatedWithAdressOIB_1">
      <item>VE-DAL d.o.o. za proizvodnju, turizam, ugostiteljstvo, trgovinu i usluge, OIB 50057894337, Vinogradski Put 13/II, 33000 Milanovac</item>
    </derivirana_varijabla>
  </DomainObject.Predmet.ProtuStrankaListFormatedWithAdressOIB>
  <DomainObject.Predmet.ProtuStrankaListNazivFormated>
    <izvorni_sadrzaj>
      <item>VE-DAL d.o.o. za proizvodnju, turizam, ugostiteljstvo, trgovinu i usluge</item>
    </izvorni_sadrzaj>
    <derivirana_varijabla naziv="DomainObject.Predmet.ProtuStrankaListNazivFormated_1">
      <item>VE-DAL d.o.o. za proizvodnju, turizam, ugostiteljstvo, trgovinu i usluge</item>
    </derivirana_varijabla>
  </DomainObject.Predmet.ProtuStrankaListNazivFormated>
  <DomainObject.Predmet.ProtuStrankaListNazivFormatedOIB>
    <izvorni_sadrzaj>
      <item>VE-DAL d.o.o. za proizvodnju, turizam, ugostiteljstvo, trgovinu i usluge, OIB 50057894337</item>
    </izvorni_sadrzaj>
    <derivirana_varijabla naziv="DomainObject.Predmet.ProtuStrankaListNazivFormatedOIB_1">
      <item>VE-DAL d.o.o. za proizvodnju, turizam, ugostiteljstvo, trgovinu i usluge, OIB 50057894337</item>
    </derivirana_varijabla>
  </DomainObject.Predmet.ProtuStrankaListNazivFormatedOIB>
  <DomainObject.Predmet.OstaliListFormated>
    <izvorni_sadrzaj>
      <item>Marina Smolčić</item>
    </izvorni_sadrzaj>
    <derivirana_varijabla naziv="DomainObject.Predmet.OstaliListFormated_1">
      <item>Marina Smolčić</item>
    </derivirana_varijabla>
  </DomainObject.Predmet.OstaliListFormated>
  <DomainObject.Predmet.OstaliListFormatedOIB>
    <izvorni_sadrzaj>
      <item>Marina Smolčić, OIB 00549769258</item>
    </izvorni_sadrzaj>
    <derivirana_varijabla naziv="DomainObject.Predmet.OstaliListFormatedOIB_1">
      <item>Marina Smolčić, OIB 00549769258</item>
    </derivirana_varijabla>
  </DomainObject.Predmet.OstaliListFormatedOIB>
  <DomainObject.Predmet.OstaliListFormatedWithAdress>
    <izvorni_sadrzaj>
      <item>Marina Smolčić, Milanovac, Vinogradski put 13/II., 33000 Virovitica</item>
    </izvorni_sadrzaj>
    <derivirana_varijabla naziv="DomainObject.Predmet.OstaliListFormatedWithAdress_1">
      <item>Marina Smolčić, Milanovac, Vinogradski put 13/II., 33000 Virovitica</item>
    </derivirana_varijabla>
  </DomainObject.Predmet.OstaliListFormatedWithAdress>
  <DomainObject.Predmet.OstaliListFormatedWithAdressOIB>
    <izvorni_sadrzaj>
      <item>Marina Smolčić, OIB 00549769258, Milanovac, Vinogradski put 13/II., 33000 Virovitica</item>
    </izvorni_sadrzaj>
    <derivirana_varijabla naziv="DomainObject.Predmet.OstaliListFormatedWithAdressOIB_1">
      <item>Marina Smolčić, OIB 00549769258, Milanovac, Vinogradski put 13/II., 33000 Virovitica</item>
    </derivirana_varijabla>
  </DomainObject.Predmet.OstaliListFormatedWithAdressOIB>
  <DomainObject.Predmet.OstaliListNazivFormated>
    <izvorni_sadrzaj>
      <item>Marina Smolčić</item>
    </izvorni_sadrzaj>
    <derivirana_varijabla naziv="DomainObject.Predmet.OstaliListNazivFormated_1">
      <item>Marina Smolčić</item>
    </derivirana_varijabla>
  </DomainObject.Predmet.OstaliListNazivFormated>
  <DomainObject.Predmet.OstaliListNazivFormatedOIB>
    <izvorni_sadrzaj>
      <item>Marina Smolčić, OIB 00549769258</item>
    </izvorni_sadrzaj>
    <derivirana_varijabla naziv="DomainObject.Predmet.OstaliListNazivFormatedOIB_1">
      <item>Marina Smolčić, OIB 00549769258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St-1391/2016-2</izvorni_sadrzaj>
    <derivirana_varijabla naziv="DomainObject.PoslovniBrojDokumenta_1">St-1391/2016-2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VE-DAL d.o.o. za proizvodnju, turizam, ugostiteljstvo, trgovinu i usluge</izvorni_sadrzaj>
    <derivirana_varijabla naziv="DomainObject.Predmet.ProtustrankaIDrugi_1">VE-DAL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VE-DAL d.o.o. za proizvodnju, turizam, ugostiteljstvo, trgovinu i usluge, OIB 50057894337, Vinogradski Put 13/II, 33000 Milanovac</izvorni_sadrzaj>
    <derivirana_varijabla naziv="DomainObject.Predmet.ProtustrankaIDrugiAdressOIB_1">VE-DAL d.o.o. za proizvodnju, turizam, ugostiteljstvo, trgovinu i usluge, OIB 50057894337, Vinogradski Put 13/II,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VE-DAL d.o.o. za proizvodnju, turizam, ugostiteljstvo, trgovinu i usluge</item>
      <item>Marina Smolčić</item>
    </izvorni_sadrzaj>
    <derivirana_varijabla naziv="DomainObject.Predmet.SudioniciListNaziv_1">
      <item>FINA, RC ZAGREB, Podružnica Bjelovar</item>
      <item>VE-DAL d.o.o. za proizvodnju, turizam, ugostiteljstvo, trgovinu i usluge</item>
      <item>Marina Smolčić</item>
    </derivirana_varijabla>
  </DomainObject.Predmet.SudioniciListNaziv>
  <DomainObject.Predmet.SudioniciListAdressOIB>
    <izvorni_sadrzaj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</izvorni_sadrzaj>
    <derivirana_varijabla naziv="DomainObject.Predmet.SudioniciListAdressOIB_1"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7AA16-8BC7-4F27-8144-83E6DACA5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2273</properties:Characters>
  <properties:Lines>82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2017-01-23T08:31:00Z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St-1391/2016-2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