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b54e" w14:paraId="a2eb54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5701C4">
        <w:rPr>
          <w:b/>
          <w:sz w:val="22"/>
          <w:szCs w:val="22"/>
        </w:rPr>
        <w:t xml:space="preserve"> St-</w:t>
      </w:r>
      <w:r w:rsidR="00602B60">
        <w:rPr>
          <w:b/>
          <w:sz w:val="22"/>
          <w:szCs w:val="22"/>
        </w:rPr>
        <w:t>2001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02B60" w:rsidRPr="00602B60">
        <w:rPr>
          <w:sz w:val="22"/>
          <w:szCs w:val="22"/>
        </w:rPr>
        <w:t xml:space="preserve">ABERCROMBIE &amp; KENT CROATIA d.o.o., "u likvidaciji", Dubrovnik, </w:t>
      </w:r>
      <w:r w:rsidR="00602B60">
        <w:rPr>
          <w:sz w:val="22"/>
          <w:szCs w:val="22"/>
        </w:rPr>
        <w:t xml:space="preserve">Garište 1, </w:t>
      </w:r>
      <w:r w:rsidR="00602B60" w:rsidRPr="00602B60">
        <w:rPr>
          <w:sz w:val="22"/>
          <w:szCs w:val="22"/>
        </w:rPr>
        <w:t>OIB: 20215471189</w:t>
      </w:r>
      <w:r w:rsidRPr="00DF6116">
        <w:rPr>
          <w:sz w:val="22"/>
          <w:szCs w:val="22"/>
        </w:rPr>
        <w:t>,</w:t>
      </w:r>
      <w:r w:rsidR="005109F4">
        <w:rPr>
          <w:sz w:val="22"/>
          <w:szCs w:val="22"/>
        </w:rPr>
        <w:t xml:space="preserve"> dana </w:t>
      </w:r>
      <w:r w:rsidR="005701C4">
        <w:rPr>
          <w:sz w:val="22"/>
          <w:szCs w:val="22"/>
        </w:rPr>
        <w:t>12</w:t>
      </w:r>
      <w:r w:rsidRPr="00DF6116">
        <w:rPr>
          <w:sz w:val="22"/>
          <w:szCs w:val="22"/>
        </w:rPr>
        <w:t xml:space="preserve">. </w:t>
      </w:r>
      <w:r w:rsidR="005701C4">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02B60" w:rsidRPr="00602B60">
        <w:rPr>
          <w:sz w:val="22"/>
          <w:szCs w:val="22"/>
        </w:rPr>
        <w:t>ABERCROMBIE &amp; KENT CROATIA d.o.o., "u likvidaciji", Dubrovnik, Garište 1, OIB: 20215471189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02B60" w:rsidRPr="00602B60">
        <w:rPr>
          <w:sz w:val="22"/>
          <w:szCs w:val="22"/>
        </w:rPr>
        <w:t>ABERCROMBIE &amp; KENT CROATIA d.o.o., "u likvidaciji", Dubrovnik, Garište 1, OIB: 20215471189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5701C4">
        <w:rPr>
          <w:sz w:val="22"/>
          <w:szCs w:val="22"/>
        </w:rPr>
        <w:t xml:space="preserve"> </w:t>
      </w:r>
      <w:r w:rsidR="00602B60">
        <w:rPr>
          <w:sz w:val="22"/>
          <w:szCs w:val="22"/>
        </w:rPr>
        <w:t>8.198</w:t>
      </w:r>
      <w:r w:rsidR="006A5CE3">
        <w:rPr>
          <w:sz w:val="22"/>
          <w:szCs w:val="22"/>
        </w:rPr>
        <w:t>,</w:t>
      </w:r>
      <w:r w:rsidR="00602B60">
        <w:rPr>
          <w:sz w:val="22"/>
          <w:szCs w:val="22"/>
        </w:rPr>
        <w:t>34</w:t>
      </w:r>
      <w:r w:rsidRPr="00DF6116">
        <w:rPr>
          <w:sz w:val="22"/>
          <w:szCs w:val="22"/>
        </w:rPr>
        <w:t xml:space="preserve"> kune </w:t>
      </w:r>
      <w:r w:rsidR="00477CAA">
        <w:rPr>
          <w:sz w:val="22"/>
          <w:szCs w:val="22"/>
        </w:rPr>
        <w:t xml:space="preserve">u neprekinutom razdoblju od </w:t>
      </w:r>
      <w:r w:rsidR="00602B60">
        <w:rPr>
          <w:sz w:val="22"/>
          <w:szCs w:val="22"/>
        </w:rPr>
        <w:t>743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701C4">
        <w:rPr>
          <w:b/>
          <w:sz w:val="22"/>
          <w:szCs w:val="22"/>
        </w:rPr>
        <w:t>12</w:t>
      </w:r>
      <w:r w:rsidRPr="00DF6116">
        <w:rPr>
          <w:b/>
          <w:sz w:val="22"/>
          <w:szCs w:val="22"/>
        </w:rPr>
        <w:t xml:space="preserve">. </w:t>
      </w:r>
      <w:r w:rsidR="005701C4">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B388A"/>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23464"/>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701C4"/>
    <w:rsid w:val="005830D8"/>
    <w:rsid w:val="005851FF"/>
    <w:rsid w:val="005953C6"/>
    <w:rsid w:val="005E6C99"/>
    <w:rsid w:val="005F389B"/>
    <w:rsid w:val="00602592"/>
    <w:rsid w:val="00602B60"/>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502FC"/>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2001</izvorni_sadrzaj>
    <derivirana_varijabla naziv="DomainObject.Predmet.Broj_1">2001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St-2001/2015</izvorni_sadrzaj>
    <derivirana_varijabla naziv="DomainObject.Predmet.OznakaBroj_1">St-2001/2015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Abercrombie &amp; Kent Croatia, društvo s ograničenom odgovornošću za poslovanje nekretninama i putnička agencija - "u likvidac</izvorni_sadrzaj>
    <derivirana_varijabla naziv="DomainObject.Predmet.ProtustrankaFormated_1">  Abercrombie &amp; Kent Croatia, društvo s ograničenom odgovornošću za poslovanje nekretninama i putnička agencija - "u likvidac</derivirana_varijabla>
  </DomainObject.Predmet.ProtustrankaFormated>
  <DomainObject.Predmet.ProtustrankaFormatedOIB>
    <izvorni_sadrzaj>  Abercrombie &amp; Kent Croatia, društvo s ograničenom odgovornošću za poslovanje nekretninama i putnička agencija - "u likvidac, OIB 20215471189</izvorni_sadrzaj>
    <derivirana_varijabla naziv="DomainObject.Predmet.ProtustrankaFormatedOIB_1">  Abercrombie &amp; Kent Croatia, društvo s ograničenom odgovornošću za poslovanje nekretninama i putnička agencija - "u likvidac, OIB 20215471189</derivirana_varijabla>
  </DomainObject.Predmet.ProtustrankaFormatedOIB>
  <DomainObject.Predmet.ProtustrankaFormatedWithAdress>
    <izvorni_sadrzaj> Abercrombie &amp; Kent Croatia, društvo s ograničenom odgovornošću za poslovanje nekretninama i putnička agencija - "u likvidac, Garište 1, 20000 Dubrovnik</izvorni_sadrzaj>
    <derivirana_varijabla naziv="DomainObject.Predmet.ProtustrankaFormatedWithAdress_1"> Abercrombie &amp; Kent Croatia, društvo s ograničenom odgovornošću za poslovanje nekretninama i putnička agencija - "u likvidac, Garište 1, 20000 Dubrovnik</derivirana_varijabla>
  </DomainObject.Predmet.ProtustrankaFormatedWithAdress>
  <DomainObject.Predmet.ProtustrankaFormatedWithAdressOIB>
    <izvorni_sadrzaj> Abercrombie &amp; Kent Croatia, društvo s ograničenom odgovornošću za poslovanje nekretninama i putnička agencija - "u likvidac, OIB 20215471189, Garište 1, 20000 Dubrovnik</izvorni_sadrzaj>
    <derivirana_varijabla naziv="DomainObject.Predmet.ProtustrankaFormatedWithAdressOIB_1"> Abercrombie &amp; Kent Croatia, društvo s ograničenom odgovornošću za poslovanje nekretninama i putnička agencija - "u likvidac, OIB 20215471189, Garište 1, 20000 Dubrovnik</derivirana_varijabla>
  </DomainObject.Predmet.ProtustrankaFormatedWithAdressOIB>
  <DomainObject.Predmet.ProtustrankaWithAdress>
    <izvorni_sadrzaj>Abercrombie &amp; Kent Croatia, društvo s ograničenom odgovornošću za poslovanje nekretninama i putnička agencija - "u likvidac Garište 1, 20000 Dubrovnik</izvorni_sadrzaj>
    <derivirana_varijabla naziv="DomainObject.Predmet.ProtustrankaWithAdress_1">Abercrombie &amp; Kent Croatia, društvo s ograničenom odgovornošću za poslovanje nekretninama i putnička agencija - "u likvidac Garište 1, 20000 Dubrovnik</derivirana_varijabla>
  </DomainObject.Predmet.ProtustrankaWithAdress>
  <DomainObject.Predmet.ProtustrankaWithAdressOIB>
    <izvorni_sadrzaj>Abercrombie &amp; Kent Croatia, društvo s ograničenom odgovornošću za poslovanje nekretninama i putnička agencija - "u likvidac, OIB 20215471189, Garište 1, 20000 Dubrovnik</izvorni_sadrzaj>
    <derivirana_varijabla naziv="DomainObject.Predmet.ProtustrankaWithAdressOIB_1">Abercrombie &amp; Kent Croatia, društvo s ograničenom odgovornošću za poslovanje nekretninama i putnička agencija - "u likvidac, OIB 20215471189, Garište 1, 20000 Dubrovnik</derivirana_varijabla>
  </DomainObject.Predmet.ProtustrankaWithAdressOIB>
  <DomainObject.Predmet.ProtustrankaNazivFormated>
    <izvorni_sadrzaj>Abercrombie &amp; Kent Croatia, društvo s ograničenom odgovornošću za poslovanje nekretninama i putnička agencija - "u likvidac</izvorni_sadrzaj>
    <derivirana_varijabla naziv="DomainObject.Predmet.ProtustrankaNazivFormated_1">Abercrombie &amp; Kent Croatia, društvo s ograničenom odgovornošću za poslovanje nekretninama i putnička agencija - "u likvidac</derivirana_varijabla>
  </DomainObject.Predmet.ProtustrankaNazivFormated>
  <DomainObject.Predmet.ProtustrankaNazivFormatedOIB>
    <izvorni_sadrzaj>Abercrombie &amp; Kent Croatia, društvo s ograničenom odgovornošću za poslovanje nekretninama i putnička agencija - "u likvidac, OIB 20215471189</izvorni_sadrzaj>
    <derivirana_varijabla naziv="DomainObject.Predmet.ProtustrankaNazivFormatedOIB_1">Abercrombie &amp; Kent Croatia, društvo s ograničenom odgovornošću za poslovanje nekretninama i putnička agencija - "u likvidac, OIB 20215471189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8198.34</izvorni_sadrzaj>
    <derivirana_varijabla naziv="DomainObject.Predmet.TrenutnaVrijednost_1">8198.34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Abercrombie &amp; Kent Croatia, društvo s ograničenom odgovornošću za poslovanje nekretninama i putnička agencija - "u likvidac</item>
    </izvorni_sadrzaj>
    <derivirana_varijabla naziv="DomainObject.Predmet.ProtuStrankaListFormated_1">
      <item>Abercrombie &amp; Kent Croatia, društvo s ograničenom odgovornošću za poslovanje nekretninama i putnička agencija - "u likvidac</item>
    </derivirana_varijabla>
  </DomainObject.Predmet.ProtuStrankaListFormated>
  <DomainObject.Predmet.ProtuStrankaListFormatedOIB>
    <izvorni_sadrzaj>
      <item>Abercrombie &amp; Kent Croatia, društvo s ograničenom odgovornošću za poslovanje nekretninama i putnička agencija - "u likvidac, OIB 20215471189</item>
    </izvorni_sadrzaj>
    <derivirana_varijabla naziv="DomainObject.Predmet.ProtuStrankaListFormatedOIB_1">
      <item>Abercrombie &amp; Kent Croatia, društvo s ograničenom odgovornošću za poslovanje nekretninama i putnička agencija - "u likvidac, OIB 20215471189</item>
    </derivirana_varijabla>
  </DomainObject.Predmet.ProtuStrankaListFormatedOIB>
  <DomainObject.Predmet.ProtuStrankaListFormatedWithAdress>
    <izvorni_sadrzaj>
      <item>Abercrombie &amp; Kent Croatia, društvo s ograničenom odgovornošću za poslovanje nekretninama i putnička agencija - "u likvidac, Garište 1, 20000 Dubrovnik</item>
    </izvorni_sadrzaj>
    <derivirana_varijabla naziv="DomainObject.Predmet.ProtuStrankaListFormatedWithAdress_1">
      <item>Abercrombie &amp; Kent Croatia, društvo s ograničenom odgovornošću za poslovanje nekretninama i putnička agencija - "u likvidac, Garište 1, 20000 Dubrovnik</item>
    </derivirana_varijabla>
  </DomainObject.Predmet.ProtuStrankaListFormatedWithAdress>
  <DomainObject.Predmet.ProtuStrankaListFormatedWithAdressOIB>
    <izvorni_sadrzaj>
      <item>Abercrombie &amp; Kent Croatia, društvo s ograničenom odgovornošću za poslovanje nekretninama i putnička agencija - "u likvidac, OIB 20215471189, Garište 1, 20000 Dubrovnik</item>
    </izvorni_sadrzaj>
    <derivirana_varijabla naziv="DomainObject.Predmet.ProtuStrankaListFormatedWithAdressOIB_1">
      <item>Abercrombie &amp; Kent Croatia, društvo s ograničenom odgovornošću za poslovanje nekretninama i putnička agencija - "u likvidac, OIB 20215471189, Garište 1, 20000 Dubrovnik</item>
    </derivirana_varijabla>
  </DomainObject.Predmet.ProtuStrankaListFormatedWithAdressOIB>
  <DomainObject.Predmet.ProtuStrankaListNazivFormated>
    <izvorni_sadrzaj>
      <item>Abercrombie &amp; Kent Croatia, društvo s ograničenom odgovornošću za poslovanje nekretninama i putnička agencija - "u likvidac</item>
    </izvorni_sadrzaj>
    <derivirana_varijabla naziv="DomainObject.Predmet.ProtuStrankaListNazivFormated_1">
      <item>Abercrombie &amp; Kent Croatia, društvo s ograničenom odgovornošću za poslovanje nekretninama i putnička agencija - "u likvidac</item>
    </derivirana_varijabla>
  </DomainObject.Predmet.ProtuStrankaListNazivFormated>
  <DomainObject.Predmet.ProtuStrankaListNazivFormatedOIB>
    <izvorni_sadrzaj>
      <item>Abercrombie &amp; Kent Croatia, društvo s ograničenom odgovornošću za poslovanje nekretninama i putnička agencija - "u likvidac, OIB 20215471189</item>
    </izvorni_sadrzaj>
    <derivirana_varijabla naziv="DomainObject.Predmet.ProtuStrankaListNazivFormatedOIB_1">
      <item>Abercrombie &amp; Kent Croatia, društvo s ograničenom odgovornošću za poslovanje nekretninama i putnička agencija - "u likvidac, OIB 20215471189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Abercrombie &amp; Kent Croatia, društvo s ograničenom odgovornošću za poslovanje nekretninama i putnička agencija - "u likvidac</izvorni_sadrzaj>
    <derivirana_varijabla naziv="DomainObject.Predmet.ProtustrankaIDrugi_1">Abercrombie &amp; Kent Croatia, društvo s ograničenom odgovornošću za poslovanje nekretninama i putnička agencija - "u likvidac</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Abercrombie &amp; Kent Croatia, društvo s ograničenom odgovornošću za poslovanje nekretninama i putnička agencija - "u likvidac, OIB 20215471189, Garište 1, 20000 Dubrovnik</izvorni_sadrzaj>
    <derivirana_varijabla naziv="DomainObject.Predmet.ProtustrankaIDrugiAdressOIB_1">Abercrombie &amp; Kent Croatia, društvo s ograničenom odgovornošću za poslovanje nekretninama i putnička agencija - "u likvidac, OIB 20215471189, Garište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Abercrombie &amp; Kent Croatia, društvo s ograničenom odgovornošću za poslovanje nekretninama i putnička agencija - "u likvidac</item>
    </izvorni_sadrzaj>
    <derivirana_varijabla naziv="DomainObject.Predmet.SudioniciListNaziv_1">
      <item>FINA, RC Split, Podružnica Dubrovnik</item>
      <item>Abercrombie &amp; Kent Croatia, društvo s ograničenom odgovornošću za poslovanje nekretninama i putnička agencija - "u likvidac</item>
    </derivirana_varijabla>
  </DomainObject.Predmet.SudioniciListNaziv>
  <DomainObject.Predmet.SudioniciListAdressOIB>
    <izvorni_sadrzaj>
      <item>FINA, RC Split, Podružnica Dubrovnik, OIB 85821130368, Vukovarska 2,20000 Dubrovnik</item>
      <item>Abercrombie &amp; Kent Croatia, društvo s ograničenom odgovornošću za poslovanje nekretninama i putnička agencija - "u likvidac, OIB 20215471189, Garište 1,20000 Dubrovnik</item>
    </izvorni_sadrzaj>
    <derivirana_varijabla naziv="DomainObject.Predmet.SudioniciListAdressOIB_1">
      <item>FINA, RC Split, Podružnica Dubrovnik, OIB 85821130368, Vukovarska 2,20000 Dubrovnik</item>
      <item>Abercrombie &amp; Kent Croatia, društvo s ograničenom odgovornošću za poslovanje nekretninama i putnička agencija - "u likvidac, OIB 20215471189, Garište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20215471189</item>
    </izvorni_sadrzaj>
    <derivirana_varijabla naziv="DomainObject.Predmet.SudioniciListNazivOIB_1">
      <item>, OIB 85821130368</item>
      <item>, OIB 20215471189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2082</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2016-01-12T09:31:00Z</dcterms:created>
  <dc:creator>Joško Livaković</dc:creator>
  <cp:lastModifiedBy>Andrijana Leto</cp:lastModifiedBy>
  <cp:lastPrinted>2016-01-12T09:27:00Z</cp:lastPrinted>
  <dcterms:modified xmlns:xsi="http://www.w3.org/2001/XMLSchema-instance" xsi:type="dcterms:W3CDTF">2016-01-12T09:33:00Z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