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c1f3" w14:paraId="0c1c1f3"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B5DD9">
        <w:t>-5612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E38A8">
        <w:rPr>
          <w:rFonts w:cs="Times New Roman" w:eastAsia="Times New Roman"/>
          <w:lang w:eastAsia="hr-HR"/>
        </w:rPr>
        <w:t xml:space="preserve"> Pozitivno mišljenje j.d.o.o. za savjetovanje i trgovinu, iz Zagreba, Prevoj 42, OIB:</w:t>
      </w:r>
      <w:r w:rsidR="007D67CC">
        <w:rPr>
          <w:rFonts w:cs="Times New Roman" w:eastAsia="Times New Roman"/>
          <w:lang w:eastAsia="hr-HR"/>
        </w:rPr>
        <w:t xml:space="preserve"> </w:t>
      </w:r>
      <w:r w:rsidR="007D67CC" w:rsidRPr="007D67CC">
        <w:rPr>
          <w:rFonts w:cs="Times New Roman" w:eastAsia="Times New Roman"/>
          <w:lang w:eastAsia="hr-HR"/>
        </w:rPr>
        <w:t>08665536067</w:t>
      </w:r>
      <w:r w:rsidR="007D67CC">
        <w:rPr>
          <w:rFonts w:cs="Times New Roman" w:eastAsia="Times New Roman"/>
          <w:lang w:eastAsia="hr-HR"/>
        </w:rPr>
        <w:t xml:space="preserve">, </w:t>
      </w:r>
      <w:r w:rsidR="001E38A8">
        <w:rPr>
          <w:rFonts w:cs="Times New Roman" w:eastAsia="Times New Roman"/>
          <w:lang w:eastAsia="hr-HR"/>
        </w:rPr>
        <w:t xml:space="preserve">MBS: </w:t>
      </w:r>
      <w:r w:rsidR="007D67CC" w:rsidRPr="007D67CC">
        <w:rPr>
          <w:rFonts w:cs="Times New Roman" w:eastAsia="Times New Roman"/>
          <w:lang w:eastAsia="hr-HR"/>
        </w:rPr>
        <w:t>080946077</w:t>
      </w:r>
      <w:r w:rsidR="007D67CC">
        <w:rPr>
          <w:rFonts w:cs="Times New Roman" w:eastAsia="Times New Roman"/>
          <w:lang w:eastAsia="hr-HR"/>
        </w:rPr>
        <w:t xml:space="preserve">, </w:t>
      </w:r>
      <w:r w:rsidR="00BB4CB5">
        <w:t>dana 10</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37C74">
        <w:rPr>
          <w:rFonts w:cs="Times New Roman" w:eastAsia="Times New Roman"/>
          <w:lang w:eastAsia="hr-HR"/>
        </w:rPr>
        <w:t xml:space="preserve"> </w:t>
      </w:r>
      <w:r w:rsidR="007D67CC">
        <w:rPr>
          <w:rFonts w:cs="Times New Roman" w:eastAsia="Times New Roman"/>
          <w:lang w:eastAsia="hr-HR"/>
        </w:rPr>
        <w:t xml:space="preserve">Pozitivno mišljenje j.d.o.o. za savjetovanje i trgovinu, iz Zagreba, Prevoj 42, OIB: </w:t>
      </w:r>
      <w:r w:rsidR="007D67CC" w:rsidRPr="007D67CC">
        <w:rPr>
          <w:rFonts w:cs="Times New Roman" w:eastAsia="Times New Roman"/>
          <w:lang w:eastAsia="hr-HR"/>
        </w:rPr>
        <w:t>08665536067</w:t>
      </w:r>
      <w:r w:rsidR="007D67CC">
        <w:rPr>
          <w:rFonts w:cs="Times New Roman" w:eastAsia="Times New Roman"/>
          <w:lang w:eastAsia="hr-HR"/>
        </w:rPr>
        <w:t xml:space="preserve">, MBS: </w:t>
      </w:r>
      <w:r w:rsidR="007D67CC" w:rsidRPr="007D67CC">
        <w:rPr>
          <w:rFonts w:cs="Times New Roman" w:eastAsia="Times New Roman"/>
          <w:lang w:eastAsia="hr-HR"/>
        </w:rPr>
        <w:t>080946077</w:t>
      </w:r>
      <w:r w:rsidR="007D67CC">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7D67CC"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7D67CC">
        <w:rPr>
          <w:rFonts w:cs="Times New Roman" w:eastAsia="Times New Roman"/>
          <w:lang w:eastAsia="hr-HR"/>
        </w:rPr>
        <w:t xml:space="preserve"> Pozitivno mišljenje j.d.o.o. za savjetovanje i trgovinu, iz Zagreba, Prevoj 42, OIB: </w:t>
      </w:r>
      <w:r w:rsidR="007D67CC" w:rsidRPr="007D67CC">
        <w:rPr>
          <w:rFonts w:cs="Times New Roman" w:eastAsia="Times New Roman"/>
          <w:lang w:eastAsia="hr-HR"/>
        </w:rPr>
        <w:t>08665536067</w:t>
      </w:r>
      <w:r w:rsidR="007D67CC">
        <w:rPr>
          <w:rFonts w:cs="Times New Roman" w:eastAsia="Times New Roman"/>
          <w:lang w:eastAsia="hr-HR"/>
        </w:rPr>
        <w:t xml:space="preserve">, MBS: </w:t>
      </w:r>
      <w:r w:rsidR="007D67CC" w:rsidRPr="007D67CC">
        <w:rPr>
          <w:rFonts w:cs="Times New Roman" w:eastAsia="Times New Roman"/>
          <w:lang w:eastAsia="hr-HR"/>
        </w:rPr>
        <w:t>080946077</w:t>
      </w:r>
      <w:r w:rsidR="007D67CC">
        <w:rPr>
          <w:rFonts w:cs="Times New Roman" w:eastAsia="Times New Roman"/>
          <w:lang w:eastAsia="hr-HR"/>
        </w:rPr>
        <w:t xml:space="preserve">, Sanji Bulj, iz Zagreba, Prevoj 42, OIB: </w:t>
      </w:r>
      <w:r w:rsidR="007D67CC" w:rsidRPr="007D67CC">
        <w:rPr>
          <w:rFonts w:cs="Times New Roman" w:eastAsia="Times New Roman"/>
          <w:lang w:eastAsia="hr-HR"/>
        </w:rPr>
        <w:t>81955379202</w:t>
      </w:r>
      <w:r w:rsidR="007D67CC">
        <w:rPr>
          <w:rFonts w:cs="Times New Roman" w:eastAsia="Times New Roman"/>
          <w:lang w:eastAsia="hr-HR"/>
        </w:rPr>
        <w:t xml:space="preserve"> </w:t>
      </w:r>
      <w:r w:rsidR="00450998">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1E38A8"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1E38A8" w:rsidP="009A1C7B" w:rsidR="009A1C7B" w:rsidRPr="00100BC9">
      <w:pPr>
        <w:ind w:left="1416"/>
        <w:rPr>
          <w:b/>
        </w:rPr>
      </w:pPr>
      <w:r>
        <w:rPr>
          <w:b/>
        </w:rPr>
        <w:t>14.</w:t>
      </w:r>
      <w:r w:rsidR="00937C74">
        <w:rPr>
          <w:b/>
        </w:rPr>
        <w:t xml:space="preserve"> ožujka </w:t>
      </w:r>
      <w:r w:rsidR="000B2149">
        <w:rPr>
          <w:b/>
        </w:rPr>
        <w:t xml:space="preserve">2017. </w:t>
      </w:r>
      <w:r w:rsidR="009A1C7B" w:rsidRPr="00100BC9">
        <w:rPr>
          <w:b/>
        </w:rPr>
        <w:t xml:space="preserve">godine u </w:t>
      </w:r>
      <w:r w:rsidR="00937C74">
        <w:rPr>
          <w:b/>
        </w:rPr>
        <w:t xml:space="preserve">10:45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7D67CC">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D67CC">
        <w:rPr>
          <w:rFonts w:cs="Times New Roman" w:eastAsia="Times New Roman"/>
          <w:lang w:eastAsia="hr-HR"/>
        </w:rPr>
        <w:t xml:space="preserve"> Pozitivno mišljenje j.d.o.o. za savjetovanje i trgovinu, iz Zagreba, Prevoj 42, OIB: </w:t>
      </w:r>
      <w:r w:rsidR="007D67CC" w:rsidRPr="007D67CC">
        <w:rPr>
          <w:rFonts w:cs="Times New Roman" w:eastAsia="Times New Roman"/>
          <w:lang w:eastAsia="hr-HR"/>
        </w:rPr>
        <w:t>08665536067</w:t>
      </w:r>
      <w:r w:rsidR="007D67CC">
        <w:rPr>
          <w:rFonts w:cs="Times New Roman" w:eastAsia="Times New Roman"/>
          <w:lang w:eastAsia="hr-HR"/>
        </w:rPr>
        <w:t xml:space="preserve">, MBS: </w:t>
      </w:r>
      <w:r w:rsidR="007D67CC" w:rsidRPr="007D67CC">
        <w:rPr>
          <w:rFonts w:cs="Times New Roman" w:eastAsia="Times New Roman"/>
          <w:lang w:eastAsia="hr-HR"/>
        </w:rPr>
        <w:t>080946077</w:t>
      </w:r>
      <w:r w:rsidR="007D67CC">
        <w:rPr>
          <w:rFonts w:cs="Times New Roman" w:eastAsia="Times New Roman"/>
          <w:lang w:eastAsia="hr-HR"/>
        </w:rPr>
        <w:t>.</w:t>
      </w:r>
    </w:p>
    <w:p w:rsidRDefault="00937C74" w:rsidP="009A1C7B" w:rsidR="001E38A8">
      <w:pPr>
        <w:ind w:firstLine="720"/>
        <w:jc w:val="both"/>
        <w:rPr>
          <w:rFonts w:cs="Times New Roman" w:eastAsia="Times New Roman"/>
          <w:lang w:eastAsia="hr-HR"/>
        </w:rPr>
      </w:pPr>
      <w:r>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1E38A8">
        <w:rPr>
          <w:rFonts w:cs="Times New Roman" w:eastAsia="Times New Roman"/>
          <w:lang w:eastAsia="hr-HR"/>
        </w:rPr>
        <w:t>31.304,26</w:t>
      </w:r>
      <w:r w:rsidR="001E38A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BB4CB5" w:rsidP="009A1C7B" w:rsidR="009A1C7B">
      <w:pPr>
        <w:jc w:val="center"/>
      </w:pPr>
      <w:r>
        <w:t>U Zagrebu,  10</w:t>
      </w:r>
      <w:r w:rsidR="009A1C7B">
        <w:t xml:space="preserve">. veljače </w:t>
      </w:r>
      <w:r w:rsidR="009A1C7B" w:rsidRPr="000C04C5">
        <w:t>2017. g.</w:t>
      </w:r>
    </w:p>
    <w:p w:rsidRDefault="001E38A8" w:rsidP="009A1C7B" w:rsidR="001E38A8"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5226C6">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5226C6" w:rsidP="005226C6" w:rsidR="007F336F">
      <w:pPr>
        <w:pStyle w:val="Odlomakpopisa"/>
        <w:jc w:val="right"/>
      </w:pPr>
      <w:r>
        <w:t>Za točnost otpravka-ovlašteni službenik:</w:t>
      </w:r>
    </w:p>
    <w:p w:rsidRDefault="005226C6" w:rsidP="005226C6" w:rsidR="005226C6">
      <w:pPr>
        <w:pStyle w:val="Odlomakpopisa"/>
        <w:jc w:val="right"/>
      </w:pPr>
      <w:r>
        <w:t>Zlatka Plivelić</w:t>
      </w:r>
    </w:p>
    <w:sectPr w:rsidSect="009A1C7B" w:rsidR="005226C6">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22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4B5DD9">
      <w:t>5612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38A8"/>
    <w:rsid w:val="001E7BCF"/>
    <w:rsid w:val="0027505E"/>
    <w:rsid w:val="0027656E"/>
    <w:rsid w:val="00283809"/>
    <w:rsid w:val="002973F9"/>
    <w:rsid w:val="002A3D45"/>
    <w:rsid w:val="002A6164"/>
    <w:rsid w:val="002C40E3"/>
    <w:rsid w:val="002D7583"/>
    <w:rsid w:val="002E0227"/>
    <w:rsid w:val="002F2450"/>
    <w:rsid w:val="0030413A"/>
    <w:rsid w:val="003166AB"/>
    <w:rsid w:val="00341B62"/>
    <w:rsid w:val="0035512D"/>
    <w:rsid w:val="003A051F"/>
    <w:rsid w:val="003F5D58"/>
    <w:rsid w:val="00450998"/>
    <w:rsid w:val="00462590"/>
    <w:rsid w:val="00474665"/>
    <w:rsid w:val="004A0E50"/>
    <w:rsid w:val="004B5DD9"/>
    <w:rsid w:val="004B72A9"/>
    <w:rsid w:val="004C25F1"/>
    <w:rsid w:val="004D61B5"/>
    <w:rsid w:val="004E0CC2"/>
    <w:rsid w:val="004F41C6"/>
    <w:rsid w:val="005151FF"/>
    <w:rsid w:val="005226C6"/>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00B56"/>
    <w:rsid w:val="0072379F"/>
    <w:rsid w:val="00790947"/>
    <w:rsid w:val="007A5DAF"/>
    <w:rsid w:val="007B468A"/>
    <w:rsid w:val="007B5618"/>
    <w:rsid w:val="007C5E77"/>
    <w:rsid w:val="007D67CC"/>
    <w:rsid w:val="007F336F"/>
    <w:rsid w:val="007F715E"/>
    <w:rsid w:val="00802B06"/>
    <w:rsid w:val="00803C72"/>
    <w:rsid w:val="00842B89"/>
    <w:rsid w:val="00852BC6"/>
    <w:rsid w:val="0086700A"/>
    <w:rsid w:val="008C3809"/>
    <w:rsid w:val="008D12F2"/>
    <w:rsid w:val="008D2F73"/>
    <w:rsid w:val="00910687"/>
    <w:rsid w:val="009157A0"/>
    <w:rsid w:val="009357C1"/>
    <w:rsid w:val="00937C74"/>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B4CB5"/>
    <w:rsid w:val="00BD271E"/>
    <w:rsid w:val="00C237CC"/>
    <w:rsid w:val="00C37F42"/>
    <w:rsid w:val="00C53740"/>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163A"/>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0227"/>
    <w:rPr>
      <w:color w:val="808080"/>
      <w:bdr w:space="0" w:sz="0" w:color="auto" w:val="none"/>
      <w:shd w:fill="auto" w:color="auto" w:val="clear"/>
    </w:rPr>
  </w:style>
  <w:style w:customStyle="true" w:styleId="eSPISCCParagraphDefaultFont" w:type="character">
    <w:name w:val="eSPIS_CC_Paragraph Default Font"/>
    <w:basedOn w:val="Zadanifontodlomka"/>
    <w:rsid w:val="002E022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E022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E022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022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E0227"/>
    <w:rPr>
      <w:color w:val="808080"/>
      <w:bdr w:color="auto" w:space="0" w:sz="0" w:val="none"/>
      <w:shd w:color="auto" w:fill="auto" w:val="clear"/>
    </w:rPr>
  </w:style>
  <w:style w:customStyle="1" w:styleId="eSPISCCParagraphDefaultFont" w:type="character">
    <w:name w:val="eSPIS_CC_Paragraph Default Font"/>
    <w:basedOn w:val="Zadanifontodlomka"/>
    <w:rsid w:val="002E022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E022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E022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022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5612</izvorni_sadrzaj>
    <derivirana_varijabla naziv="DomainObject.Predmet.Broj_1">5612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St-5612/2016</izvorni_sadrzaj>
    <derivirana_varijabla naziv="DomainObject.Predmet.OznakaBroj_1">St-5612/2016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Pozitivno mišljenje j.d.o.o. za savjetovanje i trgovinu zastupanog po punomoćniku SANJA BULJ</izvorni_sadrzaj>
    <derivirana_varijabla naziv="DomainObject.Predmet.ProtustrankaFormated_1">  Pozitivno mišljenje j.d.o.o. za savjetovanje i trgovinu zastupanog po punomoćniku SANJA BULJ</derivirana_varijabla>
  </DomainObject.Predmet.ProtustrankaFormated>
  <DomainObject.Predmet.ProtustrankaFormatedOIB>
    <izvorni_sadrzaj>  Pozitivno mišljenje j.d.o.o. za savjetovanje i trgovinu, OIB 08665536067 zastupanog po punomoćniku SANJA BULJ</izvorni_sadrzaj>
    <derivirana_varijabla naziv="DomainObject.Predmet.ProtustrankaFormatedOIB_1">  Pozitivno mišljenje j.d.o.o. za savjetovanje i trgovinu, OIB 08665536067 zastupanog po punomoćniku SANJA BULJ</derivirana_varijabla>
  </DomainObject.Predmet.ProtustrankaFormatedOIB>
  <DomainObject.Predmet.ProtustrankaFormatedWithAdress>
    <izvorni_sadrzaj> Pozitivno mišljenje j.d.o.o. za savjetovanje i trgovinu, Prevoj 42, 10000 Zagreb zastupanog po punomoćniku SANJA BULJ</izvorni_sadrzaj>
    <derivirana_varijabla naziv="DomainObject.Predmet.ProtustrankaFormatedWithAdress_1"> Pozitivno mišljenje j.d.o.o. za savjetovanje i trgovinu, Prevoj 42, 10000 Zagreb zastupanog po punomoćniku SANJA BULJ</derivirana_varijabla>
  </DomainObject.Predmet.ProtustrankaFormatedWithAdress>
  <DomainObject.Predmet.ProtustrankaFormatedWithAdressOIB>
    <izvorni_sadrzaj> Pozitivno mišljenje j.d.o.o. za savjetovanje i trgovinu, OIB 08665536067, Prevoj 42, 10000 Zagreb zastupanog po punomoćniku SANJA BULJ</izvorni_sadrzaj>
    <derivirana_varijabla naziv="DomainObject.Predmet.ProtustrankaFormatedWithAdressOIB_1"> Pozitivno mišljenje j.d.o.o. za savjetovanje i trgovinu, OIB 08665536067, Prevoj 42, 10000 Zagreb zastupanog po punomoćniku SANJA BULJ</derivirana_varijabla>
  </DomainObject.Predmet.ProtustrankaFormatedWithAdressOIB>
  <DomainObject.Predmet.ProtustrankaWithAdress>
    <izvorni_sadrzaj>Pozitivno mišljenje j.d.o.o. za savjetovanje i trgovinu Prevoj 42, 10000 Zagreb</izvorni_sadrzaj>
    <derivirana_varijabla naziv="DomainObject.Predmet.ProtustrankaWithAdress_1">Pozitivno mišljenje j.d.o.o. za savjetovanje i trgovinu Prevoj 42, 10000 Zagreb</derivirana_varijabla>
  </DomainObject.Predmet.ProtustrankaWithAdress>
  <DomainObject.Predmet.ProtustrankaWithAdressOIB>
    <izvorni_sadrzaj>Pozitivno mišljenje j.d.o.o. za savjetovanje i trgovinu, OIB 08665536067, Prevoj 42, 10000 Zagreb</izvorni_sadrzaj>
    <derivirana_varijabla naziv="DomainObject.Predmet.ProtustrankaWithAdressOIB_1">Pozitivno mišljenje j.d.o.o. za savjetovanje i trgovinu, OIB 08665536067, Prevoj 42, 10000 Zagreb</derivirana_varijabla>
  </DomainObject.Predmet.ProtustrankaWithAdressOIB>
  <DomainObject.Predmet.ProtustrankaNazivFormated>
    <izvorni_sadrzaj>Pozitivno mišljenje j.d.o.o. za savjetovanje i trgovinu</izvorni_sadrzaj>
    <derivirana_varijabla naziv="DomainObject.Predmet.ProtustrankaNazivFormated_1">Pozitivno mišljenje j.d.o.o. za savjetovanje i trgovinu</derivirana_varijabla>
  </DomainObject.Predmet.ProtustrankaNazivFormated>
  <DomainObject.Predmet.ProtustrankaNazivFormatedOIB>
    <izvorni_sadrzaj>Pozitivno mišljenje j.d.o.o. za savjetovanje i trgovinu, OIB 08665536067</izvorni_sadrzaj>
    <derivirana_varijabla naziv="DomainObject.Predmet.ProtustrankaNazivFormatedOIB_1">Pozitivno mišljenje j.d.o.o. za savjetovanje i trgovinu, OIB 08665536067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Pozitivno mišljenje j.d.o.o. za savjetovanje i trgovinu zastupanog po punomoćniku SANJA BULJ</item>
    </izvorni_sadrzaj>
    <derivirana_varijabla naziv="DomainObject.Predmet.ProtuStrankaListFormated_1">
      <item>Pozitivno mišljenje j.d.o.o. za savjetovanje i trgovinu zastupanog po punomoćniku SANJA BULJ</item>
    </derivirana_varijabla>
  </DomainObject.Predmet.ProtuStrankaListFormated>
  <DomainObject.Predmet.ProtuStrankaListFormatedOIB>
    <izvorni_sadrzaj>
      <item>Pozitivno mišljenje j.d.o.o. za savjetovanje i trgovinu, OIB 08665536067 zastupanog po punomoćniku SANJA BULJ</item>
    </izvorni_sadrzaj>
    <derivirana_varijabla naziv="DomainObject.Predmet.ProtuStrankaListFormatedOIB_1">
      <item>Pozitivno mišljenje j.d.o.o. za savjetovanje i trgovinu, OIB 08665536067 zastupanog po punomoćniku SANJA BULJ</item>
    </derivirana_varijabla>
  </DomainObject.Predmet.ProtuStrankaListFormatedOIB>
  <DomainObject.Predmet.ProtuStrankaListFormatedWithAdress>
    <izvorni_sadrzaj>
      <item>Pozitivno mišljenje j.d.o.o. za savjetovanje i trgovinu, Prevoj 42, 10000 Zagreb zastupanog po punomoćniku SANJA BULJ</item>
    </izvorni_sadrzaj>
    <derivirana_varijabla naziv="DomainObject.Predmet.ProtuStrankaListFormatedWithAdress_1">
      <item>Pozitivno mišljenje j.d.o.o. za savjetovanje i trgovinu, Prevoj 42, 10000 Zagreb zastupanog po punomoćniku SANJA BULJ</item>
    </derivirana_varijabla>
  </DomainObject.Predmet.ProtuStrankaListFormatedWithAdress>
  <DomainObject.Predmet.ProtuStrankaListFormatedWithAdressOIB>
    <izvorni_sadrzaj>
      <item>Pozitivno mišljenje j.d.o.o. za savjetovanje i trgovinu, OIB 08665536067, Prevoj 42, 10000 Zagreb zastupanog po punomoćniku SANJA BULJ</item>
    </izvorni_sadrzaj>
    <derivirana_varijabla naziv="DomainObject.Predmet.ProtuStrankaListFormatedWithAdressOIB_1">
      <item>Pozitivno mišljenje j.d.o.o. za savjetovanje i trgovinu, OIB 08665536067, Prevoj 42, 10000 Zagreb zastupanog po punomoćniku SANJA BULJ</item>
    </derivirana_varijabla>
  </DomainObject.Predmet.ProtuStrankaListFormatedWithAdressOIB>
  <DomainObject.Predmet.ProtuStrankaListNazivFormated>
    <izvorni_sadrzaj>
      <item>Pozitivno mišljenje j.d.o.o. za savjetovanje i trgovinu</item>
    </izvorni_sadrzaj>
    <derivirana_varijabla naziv="DomainObject.Predmet.ProtuStrankaListNazivFormated_1">
      <item>Pozitivno mišljenje j.d.o.o. za savjetovanje i trgovinu</item>
    </derivirana_varijabla>
  </DomainObject.Predmet.ProtuStrankaListNazivFormated>
  <DomainObject.Predmet.ProtuStrankaListNazivFormatedOIB>
    <izvorni_sadrzaj>
      <item>Pozitivno mišljenje j.d.o.o. za savjetovanje i trgovinu, OIB 08665536067</item>
    </izvorni_sadrzaj>
    <derivirana_varijabla naziv="DomainObject.Predmet.ProtuStrankaListNazivFormatedOIB_1">
      <item>Pozitivno mišljenje j.d.o.o. za savjetovanje i trgovinu, OIB 08665536067</item>
    </derivirana_varijabla>
  </DomainObject.Predmet.ProtuStrankaListNazivFormatedOIB>
  <DomainObject.Predmet.OstaliListFormated>
    <izvorni_sadrzaj>
      <item>SANJA BULJ punomoćnik sudionika u postupku Pozitivno mišljenje j.d.o.o. za savjetovanje i trgovinu</item>
    </izvorni_sadrzaj>
    <derivirana_varijabla naziv="DomainObject.Predmet.OstaliListFormated_1">
      <item>SANJA BULJ punomoćnik sudionika u postupku Pozitivno mišljenje j.d.o.o. za savjetovanje i trgovinu</item>
    </derivirana_varijabla>
  </DomainObject.Predmet.OstaliListFormated>
  <DomainObject.Predmet.OstaliListFormatedOIB>
    <izvorni_sadrzaj>
      <item>SANJA BULJ, OIB 81955379202 punomoćnik sudionika u postupku Pozitivno mišljenje j.d.o.o. za savjetovanje i trgovinu</item>
    </izvorni_sadrzaj>
    <derivirana_varijabla naziv="DomainObject.Predmet.OstaliListFormatedOIB_1">
      <item>SANJA BULJ, OIB 81955379202 punomoćnik sudionika u postupku Pozitivno mišljenje j.d.o.o. za savjetovanje i trgovinu</item>
    </derivirana_varijabla>
  </DomainObject.Predmet.OstaliListFormatedOIB>
  <DomainObject.Predmet.OstaliListFormatedWithAdress>
    <izvorni_sadrzaj>
      <item>SANJA BULJ, Prevoj 42, 10000 Zagreb punomoćnik sudionika u postupku Pozitivno mišljenje j.d.o.o. za savjetovanje i trgovinu</item>
    </izvorni_sadrzaj>
    <derivirana_varijabla naziv="DomainObject.Predmet.OstaliListFormatedWithAdress_1">
      <item>SANJA BULJ, Prevoj 42, 10000 Zagreb punomoćnik sudionika u postupku Pozitivno mišljenje j.d.o.o. za savjetovanje i trgovinu</item>
    </derivirana_varijabla>
  </DomainObject.Predmet.OstaliListFormatedWithAdress>
  <DomainObject.Predmet.OstaliListFormatedWithAdressOIB>
    <izvorni_sadrzaj>
      <item>SANJA BULJ, OIB 81955379202, Prevoj 42, 10000 Zagreb punomoćnik sudionika u postupku Pozitivno mišljenje j.d.o.o. za savjetovanje i trgovinu</item>
    </izvorni_sadrzaj>
    <derivirana_varijabla naziv="DomainObject.Predmet.OstaliListFormatedWithAdressOIB_1">
      <item>SANJA BULJ, OIB 81955379202, Prevoj 42, 10000 Zagreb punomoćnik sudionika u postupku Pozitivno mišljenje j.d.o.o. za savjetovanje i trgovinu</item>
    </derivirana_varijabla>
  </DomainObject.Predmet.OstaliListFormatedWithAdressOIB>
  <DomainObject.Predmet.OstaliListNazivFormated>
    <izvorni_sadrzaj>
      <item>SANJA BULJ</item>
    </izvorni_sadrzaj>
    <derivirana_varijabla naziv="DomainObject.Predmet.OstaliListNazivFormated_1">
      <item>SANJA BULJ</item>
    </derivirana_varijabla>
  </DomainObject.Predmet.OstaliListNazivFormated>
  <DomainObject.Predmet.OstaliListNazivFormatedOIB>
    <izvorni_sadrzaj>
      <item>SANJA BULJ, OIB 81955379202</item>
    </izvorni_sadrzaj>
    <derivirana_varijabla naziv="DomainObject.Predmet.OstaliListNazivFormatedOIB_1">
      <item>SANJA BULJ, OIB 81955379202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Pozitivno mišljenje j.d.o.o. za savjetovanje i trgovinu</izvorni_sadrzaj>
    <derivirana_varijabla naziv="DomainObject.Predmet.ProtustrankaIDrugi_1">Pozitivno mišljenje j.d.o.o. za savjetovanje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Pozitivno mišljenje j.d.o.o. za savjetovanje i trgovinu, OIB 08665536067, Prevoj 42, 10000 Zagreb</izvorni_sadrzaj>
    <derivirana_varijabla naziv="DomainObject.Predmet.ProtustrankaIDrugiAdressOIB_1">Pozitivno mišljenje j.d.o.o. za savjetovanje i trgovinu, OIB 08665536067, Prevoj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Pozitivno mišljenje j.d.o.o. za savjetovanje i trgovinu</item>
      <item>SANJA BULJ</item>
    </izvorni_sadrzaj>
    <derivirana_varijabla naziv="DomainObject.Predmet.SudioniciListNaziv_1">
      <item>FINA Regionalni centar Zagreb</item>
      <item>Pozitivno mišljenje j.d.o.o. za savjetovanje i trgovinu</item>
      <item>SANJA BULJ</item>
    </derivirana_varijabla>
  </DomainObject.Predmet.SudioniciListNaziv>
  <DomainObject.Predmet.SudioniciListAdressOIB>
    <izvorni_sadrzaj>
      <item>FINA Regionalni centar Zagreb, OIB 85821130368, Trg svibanjskih žrtava 1995. br. 1,10000 Zagreb</item>
      <item>Pozitivno mišljenje j.d.o.o. za savjetovanje i trgovinu, OIB 08665536067, Prevoj 42,10000 Zagreb</item>
      <item>SANJA BULJ, OIB 81955379202, Prevoj 42,10000 Zagreb</item>
    </izvorni_sadrzaj>
    <derivirana_varijabla naziv="DomainObject.Predmet.SudioniciListAdressOIB_1">
      <item>FINA Regionalni centar Zagreb, OIB 85821130368, Trg svibanjskih žrtava 1995. br. 1,10000 Zagreb</item>
      <item>Pozitivno mišljenje j.d.o.o. za savjetovanje i trgovinu, OIB 08665536067, Prevoj 42,10000 Zagreb</item>
      <item>SANJA BULJ, OIB 81955379202, Prevoj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08665536067</item>
      <item>, OIB 81955379202</item>
    </izvorni_sadrzaj>
    <derivirana_varijabla naziv="DomainObject.Predmet.SudioniciListNazivOIB_1">
      <item>, OIB 85821130368</item>
      <item>, OIB 08665536067</item>
      <item>, OIB 81955379202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016C0-78EE-48AD-9777-A062763D91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5113</properties:Characters>
  <properties:Lines>138</properties:Lines>
  <properties:Paragraphs>58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2017-02-10T10:20:00Z</dcterms:created>
  <dc:creator>Vinka Mihalinčić</dc:creator>
  <cp:lastModifiedBy>Zlatka Plivelić</cp:lastModifiedBy>
  <cp:lastPrinted>2017-02-10T12:14:00Z</cp:lastPrinted>
  <dcterms:modified xmlns:xsi="http://www.w3.org/2001/XMLSchema-instance" xsi:type="dcterms:W3CDTF">2017-02-10T13:15:00Z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