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9313A0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313A0">
              <w:rPr>
                <w:noProof/>
              </w:rPr>
              <w:t>70</w:t>
            </w:r>
            <w:r w:rsidR="00A05D6E">
              <w:rPr>
                <w:noProof/>
              </w:rPr>
              <w:t>/2018</w:t>
            </w:r>
          </w:p>
        </w:tc>
      </w:tr>
    </w:tbl>
    <w:p w14:textId="ee108b6" w14:paraId="ee108b6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886BBD" w:rsidR="00015C7B">
      <w:pPr>
        <w:spacing w:after="300" w:before="300"/>
        <w:jc w:val="center"/>
      </w:pPr>
      <w:r>
        <w:t xml:space="preserve"> R E P U B L I K A   H R V A T S K A </w:t>
      </w:r>
    </w:p>
    <w:p w:rsidRDefault="00015C7B" w:rsidP="00886BBD" w:rsidR="00015C7B">
      <w:pPr>
        <w:spacing w:after="3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0F6EB8">
        <w:t>DOMUM LEGALIS d.o.o. za usluge, OIB: 05139240009, Solin, Ulica don Frane Bulića 122/A</w:t>
      </w:r>
      <w:r w:rsidR="00EB1B87">
        <w:t>,</w:t>
      </w:r>
      <w:r w:rsidR="0048697F" w:rsidRPr="0048697F">
        <w:t xml:space="preserve"> </w:t>
      </w:r>
      <w:r w:rsidR="00EB1B87">
        <w:t>12. rujna</w:t>
      </w:r>
      <w:r w:rsidR="0048697F" w:rsidRPr="0048697F">
        <w:t xml:space="preserve"> 2018.</w:t>
      </w:r>
    </w:p>
    <w:p w:rsidRDefault="00015C7B" w:rsidP="00886BBD" w:rsidR="00015C7B">
      <w:pPr>
        <w:spacing w:after="240" w:before="2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0F6EB8">
        <w:t>DOMUM LEGALIS d.o.o. za usluge, OIB: 05139240009, Solin, Ulica don Frane Bulića 122/A</w:t>
      </w:r>
      <w:r w:rsidR="0048697F">
        <w:t>.</w:t>
      </w:r>
    </w:p>
    <w:p w:rsidRDefault="00015C7B" w:rsidP="00934396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za </w:t>
      </w:r>
      <w:r w:rsidR="001C4A05">
        <w:t>2</w:t>
      </w:r>
      <w:r w:rsidR="00B83E4C">
        <w:t>5. listopada</w:t>
      </w:r>
      <w:r w:rsidR="00934396" w:rsidRPr="0048697F">
        <w:t xml:space="preserve"> 2018. </w:t>
      </w:r>
      <w:r w:rsidR="00B83E4C">
        <w:rPr>
          <w:rFonts w:cstheme="minorBidi" w:eastAsiaTheme="minorHAnsi"/>
          <w:szCs w:val="22"/>
          <w:lang w:eastAsia="en-US"/>
        </w:rPr>
        <w:t xml:space="preserve">u </w:t>
      </w:r>
      <w:r w:rsidR="00B941AD">
        <w:rPr>
          <w:rFonts w:cstheme="minorBidi" w:eastAsiaTheme="minorHAnsi"/>
          <w:szCs w:val="22"/>
          <w:lang w:eastAsia="en-US"/>
        </w:rPr>
        <w:t>0</w:t>
      </w:r>
      <w:r w:rsidR="000F6EB8">
        <w:rPr>
          <w:rFonts w:cstheme="minorBidi" w:eastAsiaTheme="minorHAnsi"/>
          <w:szCs w:val="22"/>
          <w:lang w:eastAsia="en-US"/>
        </w:rPr>
        <w:t>8</w:t>
      </w:r>
      <w:r w:rsidR="00B941AD">
        <w:rPr>
          <w:rFonts w:cstheme="minorBidi" w:eastAsiaTheme="minorHAnsi"/>
          <w:szCs w:val="22"/>
          <w:lang w:eastAsia="en-US"/>
        </w:rPr>
        <w:t>:</w:t>
      </w:r>
      <w:r w:rsidR="000F6EB8">
        <w:rPr>
          <w:rFonts w:cstheme="minorBidi" w:eastAsiaTheme="minorHAnsi"/>
          <w:szCs w:val="22"/>
          <w:lang w:eastAsia="en-US"/>
        </w:rPr>
        <w:t>30</w:t>
      </w:r>
      <w:r w:rsidR="00934396" w:rsidRPr="0048697F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0F6EB8">
        <w:t>- zastupni</w:t>
      </w:r>
      <w:r w:rsidR="00B941AD">
        <w:t>k</w:t>
      </w:r>
      <w:r w:rsidRPr="00934396">
        <w:t xml:space="preserve"> po zakonu </w:t>
      </w:r>
      <w:r w:rsidR="0048697F">
        <w:t xml:space="preserve">dužnika </w:t>
      </w:r>
      <w:r w:rsidR="00B941AD">
        <w:t xml:space="preserve">Stanislav Udženija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941AD" w:rsidR="0048697F" w:rsidRPr="0048697F">
      <w:pPr>
        <w:spacing w:before="6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 w:rsidR="000F6EB8">
        <w:rPr>
          <w:rFonts w:cstheme="minorBidi" w:eastAsiaTheme="minorHAnsi"/>
          <w:szCs w:val="22"/>
          <w:lang w:eastAsia="en-US"/>
        </w:rPr>
        <w:t xml:space="preserve">. Nalaže se </w:t>
      </w:r>
      <w:r w:rsidR="00B941AD">
        <w:rPr>
          <w:rFonts w:cstheme="minorBidi" w:eastAsiaTheme="minorHAnsi"/>
          <w:szCs w:val="22"/>
          <w:lang w:eastAsia="en-US"/>
        </w:rPr>
        <w:t>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B941AD">
        <w:t xml:space="preserve">Stanislavu Udženiji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 w:rsidR="00B941AD"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 w:rsidR="00B941AD">
        <w:rPr>
          <w:rFonts w:cstheme="minorBidi" w:eastAsiaTheme="minorHAnsi"/>
          <w:szCs w:val="22"/>
          <w:lang w:eastAsia="en-US"/>
        </w:rPr>
        <w:t>a</w:t>
      </w:r>
      <w:r w:rsidR="000F6EB8">
        <w:rPr>
          <w:rFonts w:cstheme="minorBidi" w:eastAsiaTheme="minorHAnsi"/>
          <w:szCs w:val="22"/>
          <w:lang w:eastAsia="en-US"/>
        </w:rPr>
        <w:t xml:space="preserve"> ovlašten</w:t>
      </w:r>
      <w:r w:rsidR="00B941AD"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 w:rsidR="00B941AD"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48697F" w:rsidR="0048697F" w:rsidRPr="0048697F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941AD" w:rsidR="00015C7B" w:rsidRPr="00D77E52">
      <w:pPr>
        <w:spacing w:after="120" w:before="240"/>
        <w:jc w:val="center"/>
      </w:pPr>
      <w:r w:rsidRPr="009F1B4F">
        <w:t>Obrazloženje</w:t>
      </w:r>
    </w:p>
    <w:p w:rsidRDefault="00B941AD" w:rsidP="00B941AD" w:rsidR="00B941AD">
      <w:pPr>
        <w:ind w:firstLine="708"/>
        <w:jc w:val="both"/>
        <w:rPr>
          <w:rFonts w:cstheme="minorBidi" w:eastAsiaTheme="minorHAnsi"/>
          <w:highlight w:val="yellow"/>
          <w:lang w:eastAsia="en-US"/>
        </w:rPr>
      </w:pPr>
      <w:r>
        <w:t xml:space="preserve">Dana 17. siječnja 2018. </w:t>
      </w:r>
      <w:r w:rsidRPr="00B941AD">
        <w:t xml:space="preserve">kod ovoga suda zaprimljen je prijedlog dužnika </w:t>
      </w:r>
      <w:r>
        <w:t>DOMUM LEGALIS d.o.o. za usluge, OIB: 05139240009, Solin, Ulica don Frane Bulića 122/A,</w:t>
      </w:r>
      <w:r w:rsidRPr="00B941AD">
        <w:t xml:space="preserve"> za otvaranje stečajnog postupka</w:t>
      </w:r>
      <w:r>
        <w:t>.</w:t>
      </w:r>
    </w:p>
    <w:p w:rsidRDefault="00B941AD" w:rsidP="00B941AD" w:rsidR="00B941AD" w:rsidRPr="00B941AD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Na traženje suda FINA je 11. svibnja 2018. dostavila potvrdu o neizvršenim osnovama za plaćanje za dužnika iz koje proizlazi da na 11. svibnja 2018. dužnik ima evidentirane neizvršene osnove za plaćanje u neprekinutom razdoblju od 126 dana, a nepodmirene obveze da iznose 2.801.237,89 kn.</w:t>
      </w:r>
    </w:p>
    <w:p w:rsidRDefault="00B941AD" w:rsidP="00B941AD" w:rsidR="00B941AD" w:rsidRPr="00CC62B2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CC62B2">
        <w:rPr>
          <w:rFonts w:cstheme="minorBidi" w:eastAsiaTheme="minorHAnsi"/>
          <w:lang w:eastAsia="en-US"/>
        </w:rPr>
        <w:t>Odredb</w:t>
      </w:r>
      <w:r>
        <w:rPr>
          <w:rFonts w:cstheme="minorBidi" w:eastAsiaTheme="minorHAnsi"/>
          <w:lang w:eastAsia="en-US"/>
        </w:rPr>
        <w:t>o</w:t>
      </w:r>
      <w:r w:rsidRPr="00CC62B2">
        <w:rPr>
          <w:rFonts w:cstheme="minorBidi" w:eastAsiaTheme="minorHAnsi"/>
          <w:lang w:eastAsia="en-US"/>
        </w:rPr>
        <w:t xml:space="preserve">m čl. 115. st. 1. SZ-a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B941AD" w:rsidP="00B941AD" w:rsidR="00B941AD" w:rsidRPr="00750C34">
      <w:pPr>
        <w:pStyle w:val="Tijeloteksta"/>
        <w:spacing w:before="200"/>
        <w:ind w:firstLine="720"/>
        <w:rPr>
          <w:highlight w:val="yellow"/>
        </w:rPr>
      </w:pPr>
      <w:r>
        <w:t xml:space="preserve">Slijedom svega navedenog, a temeljem odredbe </w:t>
      </w:r>
      <w:r w:rsidRPr="007776C4">
        <w:t>čl. 115. st. 1. SZ-a</w:t>
      </w:r>
      <w:r>
        <w:t xml:space="preserve"> odlučeno je kao u izreci ovog </w:t>
      </w:r>
      <w:r w:rsidRPr="00BB14A0">
        <w:t>rješenja.</w:t>
      </w:r>
    </w:p>
    <w:p w:rsidRDefault="0048697F" w:rsidP="0048697F" w:rsidR="0048697F" w:rsidRPr="00564E07">
      <w:pPr>
        <w:spacing w:before="160"/>
        <w:jc w:val="center"/>
      </w:pPr>
      <w:r>
        <w:t xml:space="preserve">U Splitu </w:t>
      </w:r>
      <w:r w:rsidR="00B83E4C">
        <w:t>12. rujna</w:t>
      </w:r>
      <w:r>
        <w:t xml:space="preserve">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48697F" w:rsidR="0048697F" w:rsidRPr="00564E07">
      <w:pPr>
        <w:ind w:left="6372"/>
        <w:jc w:val="center"/>
      </w:pPr>
      <w:r w:rsidRPr="00564E07">
        <w:t>Ana Golub Gruić</w:t>
      </w: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 w:rsidRPr="00564E07">
        <w:t>FINA, RC Split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 w:rsidRPr="00564E07">
        <w:t xml:space="preserve">dužniku </w:t>
      </w:r>
    </w:p>
    <w:p w:rsidRDefault="00886BBD" w:rsidP="0048697F" w:rsidR="00886BBD" w:rsidRPr="00564E07">
      <w:pPr>
        <w:pStyle w:val="Odlomakpopisa"/>
        <w:numPr>
          <w:ilvl w:val="0"/>
          <w:numId w:val="28"/>
        </w:numPr>
        <w:ind w:left="567"/>
      </w:pPr>
      <w:r>
        <w:t>zastupniku po zakonu dužnika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>
        <w:t xml:space="preserve">mrežna stranica e-Oglasna ploča sudova 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>
        <w:t>u spis</w:t>
      </w:r>
    </w:p>
    <w:sectPr w:rsidSect="00625200" w:rsidR="0048697F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F46" w:rsidR="001B1F46">
      <w:r>
        <w:separator/>
      </w:r>
    </w:p>
  </w:endnote>
  <w:endnote w:id="0" w:type="continuationSeparator">
    <w:p w:rsidRDefault="001B1F46" w:rsidR="001B1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F46" w:rsidR="001B1F46">
      <w:r>
        <w:separator/>
      </w:r>
    </w:p>
  </w:footnote>
  <w:footnote w:id="0" w:type="continuationSeparator">
    <w:p w:rsidRDefault="001B1F46" w:rsidR="001B1F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4B3412">
      <w:rPr>
        <w:noProof/>
      </w:rPr>
      <w:t>2</w:t>
    </w:r>
    <w:r w:rsidR="002E3517">
      <w:fldChar w:fldCharType="end"/>
    </w:r>
    <w:r>
      <w:tab/>
      <w:t xml:space="preserve">Poslovni broj: </w:t>
    </w:r>
    <w:r w:rsidR="00E86434">
      <w:t>11.St-</w:t>
    </w:r>
    <w:r w:rsidR="000F6EB8">
      <w:t>70</w:t>
    </w:r>
    <w:r w:rsidR="00DE23FD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0F6EB8"/>
    <w:rsid w:val="00111DA8"/>
    <w:rsid w:val="001165EC"/>
    <w:rsid w:val="00117946"/>
    <w:rsid w:val="00122A9D"/>
    <w:rsid w:val="001260B8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1F46"/>
    <w:rsid w:val="001B3C54"/>
    <w:rsid w:val="001C032A"/>
    <w:rsid w:val="001C1614"/>
    <w:rsid w:val="001C4A05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0BB5"/>
    <w:rsid w:val="00343701"/>
    <w:rsid w:val="00344575"/>
    <w:rsid w:val="00344DA9"/>
    <w:rsid w:val="00354650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3934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D2C0B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B3412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6BBD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13A0"/>
    <w:rsid w:val="00934396"/>
    <w:rsid w:val="009376C0"/>
    <w:rsid w:val="00940C88"/>
    <w:rsid w:val="00940DCC"/>
    <w:rsid w:val="009429DD"/>
    <w:rsid w:val="00954B49"/>
    <w:rsid w:val="00954C01"/>
    <w:rsid w:val="009555A5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ACE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E4C"/>
    <w:rsid w:val="00B878A4"/>
    <w:rsid w:val="00B941AD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2E60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1B87"/>
    <w:rsid w:val="00EB6B4B"/>
    <w:rsid w:val="00ED6E92"/>
    <w:rsid w:val="00EE16FC"/>
    <w:rsid w:val="00EE1CE9"/>
    <w:rsid w:val="00F07082"/>
    <w:rsid w:val="00F07EF9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otustrankaFormated>
    <izvorni_sadrzaj>  DOMUM LEGALIS d.o.o. za usluge</izvorni_sadrzaj>
    <derivirana_varijabla naziv="DomainObject.Predmet.ProtustrankaFormated_1">  DOMUM LEGALIS d.o.o. za usluge</derivirana_varijabla>
  </DomainObject.Predmet.ProtustrankaFormated>
  <DomainObject.Predmet.ProtustrankaFormatedOIB>
    <izvorni_sadrzaj>  DOMUM LEGALIS d.o.o. za usluge, OIB 05139240009</izvorni_sadrzaj>
    <derivirana_varijabla naziv="DomainObject.Predmet.ProtustrankaFormatedOIB_1">  DOMUM LEGALIS d.o.o. za usluge, OIB 05139240009</derivirana_varijabla>
  </DomainObject.Predmet.ProtustrankaFormatedOIB>
  <DomainObject.Predmet.ProtustrankaFormatedWithAdress>
    <izvorni_sadrzaj> DOMUM LEGALIS d.o.o. za usluge, Ulica don Frane Bulića 122/A, 21210 Solin</izvorni_sadrzaj>
    <derivirana_varijabla naziv="DomainObject.Predmet.ProtustrankaFormatedWithAdress_1"> DOMUM LEGALIS d.o.o. za usluge, Ulica don Frane Bulića 122/A, 21210 Solin</derivirana_varijabla>
  </DomainObject.Predmet.ProtustrankaFormatedWithAdress>
  <DomainObject.Predmet.ProtustrankaFormatedWithAdressOIB>
    <izvorni_sadrzaj> DOMUM LEGALIS d.o.o. za usluge, OIB 05139240009, Ulica don Frane Bulića 122/A, 21210 Solin</izvorni_sadrzaj>
    <derivirana_varijabla naziv="DomainObject.Predmet.ProtustrankaFormatedWithAdressOIB_1"> DOMUM LEGALIS d.o.o. za usluge, OIB 05139240009, Ulica don Frane Bulića 122/A, 21210 Solin</derivirana_varijabla>
  </DomainObject.Predmet.ProtustrankaFormatedWithAdressOIB>
  <DomainObject.Predmet.ProtustrankaWithAdress>
    <izvorni_sadrzaj>DOMUM LEGALIS d.o.o. za usluge Ulica don Frane Bulića 122/A, 21210 Solin</izvorni_sadrzaj>
    <derivirana_varijabla naziv="DomainObject.Predmet.ProtustrankaWithAdress_1">DOMUM LEGALIS d.o.o. za usluge Ulica don Frane Bulića 122/A, 21210 Solin</derivirana_varijabla>
  </DomainObject.Predmet.ProtustrankaWithAdress>
  <DomainObject.Predmet.ProtustrankaWithAdressOIB>
    <izvorni_sadrzaj>DOMUM LEGALIS d.o.o. za usluge, OIB 05139240009, Ulica don Frane Bulića 122/A, 21210 Solin</izvorni_sadrzaj>
    <derivirana_varijabla naziv="DomainObject.Predmet.ProtustrankaWithAdressOIB_1">DOMUM LEGALIS d.o.o. za usluge, OIB 05139240009, Ulica don Frane Bulića 122/A, 21210 Solin</derivirana_varijabla>
  </DomainObject.Predmet.ProtustrankaWithAdressOIB>
  <DomainObject.Predmet.ProtustrankaNazivFormated>
    <izvorni_sadrzaj>DOMUM LEGALIS d.o.o. za usluge</izvorni_sadrzaj>
    <derivirana_varijabla naziv="DomainObject.Predmet.ProtustrankaNazivFormated_1">DOMUM LEGALIS d.o.o. za usluge</derivirana_varijabla>
  </DomainObject.Predmet.ProtustrankaNazivFormated>
  <DomainObject.Predmet.ProtustrankaNazivFormatedOIB>
    <izvorni_sadrzaj>DOMUM LEGALIS d.o.o. za usluge, OIB 05139240009</izvorni_sadrzaj>
    <derivirana_varijabla naziv="DomainObject.Predmet.ProtustrankaNazivFormatedOIB_1">DOMUM LEGALIS d.o.o. za usluge, OIB 05139240009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Stanislav Udženija</izvorni_sadrzaj>
    <derivirana_varijabla naziv="DomainObject.Predmet.StrankaFormated_1">  Stanislav Udženija</derivirana_varijabla>
  </DomainObject.Predmet.StrankaFormated>
  <DomainObject.Predmet.StrankaFormatedOIB>
    <izvorni_sadrzaj>  Stanislav Udženija, OIB 72784984858</izvorni_sadrzaj>
    <derivirana_varijabla naziv="DomainObject.Predmet.StrankaFormatedOIB_1">  Stanislav Udženija, OIB 72784984858</derivirana_varijabla>
  </DomainObject.Predmet.StrankaFormatedOIB>
  <DomainObject.Predmet.StrankaFormatedWithAdress>
    <izvorni_sadrzaj> Stanislav Udženija, Ilije Bošnjaka 2, 20350 Metković</izvorni_sadrzaj>
    <derivirana_varijabla naziv="DomainObject.Predmet.StrankaFormatedWithAdress_1"> Stanislav Udženija, Ilije Bošnjaka 2, 20350 Metković</derivirana_varijabla>
  </DomainObject.Predmet.StrankaFormatedWithAdress>
  <DomainObject.Predmet.StrankaFormatedWithAdressOIB>
    <izvorni_sadrzaj> Stanislav Udženija, OIB 72784984858, Ilije Bošnjaka 2, 20350 Metković</izvorni_sadrzaj>
    <derivirana_varijabla naziv="DomainObject.Predmet.StrankaFormatedWithAdressOIB_1"> Stanislav Udženija, OIB 72784984858, Ilije Bošnjaka 2, 20350 Metković</derivirana_varijabla>
  </DomainObject.Predmet.StrankaFormatedWithAdressOIB>
  <DomainObject.Predmet.StrankaWithAdress>
    <izvorni_sadrzaj>Stanislav Udženija Ilije Bošnjaka 2,20350 Metković</izvorni_sadrzaj>
    <derivirana_varijabla naziv="DomainObject.Predmet.StrankaWithAdress_1">Stanislav Udženija Ilije Bošnjaka 2,20350 Metković</derivirana_varijabla>
  </DomainObject.Predmet.StrankaWithAdress>
  <DomainObject.Predmet.StrankaWithAdressOIB>
    <izvorni_sadrzaj>Stanislav Udženija, OIB 72784984858, Ilije Bošnjaka 2,20350 Metković</izvorni_sadrzaj>
    <derivirana_varijabla naziv="DomainObject.Predmet.StrankaWithAdressOIB_1">Stanislav Udženija, OIB 72784984858, Ilije Bošnjaka 2,20350 Metković</derivirana_varijabla>
  </DomainObject.Predmet.StrankaWithAdressOIB>
  <DomainObject.Predmet.StrankaNazivFormated>
    <izvorni_sadrzaj>Stanislav Udženija</izvorni_sadrzaj>
    <derivirana_varijabla naziv="DomainObject.Predmet.StrankaNazivFormated_1">Stanislav Udženija</derivirana_varijabla>
  </DomainObject.Predmet.StrankaNazivFormated>
  <DomainObject.Predmet.StrankaNazivFormatedOIB>
    <izvorni_sadrzaj>Stanislav Udženija, OIB 72784984858</izvorni_sadrzaj>
    <derivirana_varijabla naziv="DomainObject.Predmet.StrankaNazivFormatedOIB_1">Stanislav Udženija, OIB 72784984858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Stanislav Udženija</item>
    </izvorni_sadrzaj>
    <derivirana_varijabla naziv="DomainObject.Predmet.StrankaListFormated_1">
      <item>Stanislav Udženija</item>
    </derivirana_varijabla>
  </DomainObject.Predmet.StrankaListFormated>
  <DomainObject.Predmet.StrankaListFormatedOIB>
    <izvorni_sadrzaj>
      <item>Stanislav Udženija, OIB 72784984858</item>
    </izvorni_sadrzaj>
    <derivirana_varijabla naziv="DomainObject.Predmet.StrankaListFormatedOIB_1">
      <item>Stanislav Udženija, OIB 72784984858</item>
    </derivirana_varijabla>
  </DomainObject.Predmet.StrankaListFormatedOIB>
  <DomainObject.Predmet.StrankaListFormatedWithAdress>
    <izvorni_sadrzaj>
      <item>Stanislav Udženija, Ilije Bošnjaka 2, 20350 Metković</item>
    </izvorni_sadrzaj>
    <derivirana_varijabla naziv="DomainObject.Predmet.StrankaListFormatedWithAdress_1">
      <item>Stanislav Udženija, Ilije Bošnjaka 2, 20350 Metković</item>
    </derivirana_varijabla>
  </DomainObject.Predmet.StrankaListFormatedWithAdress>
  <DomainObject.Predmet.StrankaListFormatedWithAdressOIB>
    <izvorni_sadrzaj>
      <item>Stanislav Udženija, OIB 72784984858, Ilije Bošnjaka 2, 20350 Metković</item>
    </izvorni_sadrzaj>
    <derivirana_varijabla naziv="DomainObject.Predmet.StrankaListFormatedWithAdressOIB_1">
      <item>Stanislav Udženija, OIB 72784984858, Ilije Bošnjaka 2, 20350 Metković</item>
    </derivirana_varijabla>
  </DomainObject.Predmet.StrankaListFormatedWithAdressOIB>
  <DomainObject.Predmet.StrankaListNazivFormated>
    <izvorni_sadrzaj>
      <item>Stanislav Udženija</item>
    </izvorni_sadrzaj>
    <derivirana_varijabla naziv="DomainObject.Predmet.StrankaListNazivFormated_1">
      <item>Stanislav Udženija</item>
    </derivirana_varijabla>
  </DomainObject.Predmet.StrankaListNazivFormated>
  <DomainObject.Predmet.StrankaListNazivFormatedOIB>
    <izvorni_sadrzaj>
      <item>Stanislav Udženija, OIB 72784984858</item>
    </izvorni_sadrzaj>
    <derivirana_varijabla naziv="DomainObject.Predmet.StrankaListNazivFormatedOIB_1">
      <item>Stanislav Udženija, OIB 72784984858</item>
    </derivirana_varijabla>
  </DomainObject.Predmet.StrankaListNazivFormatedOIB>
  <DomainObject.Predmet.ProtuStrankaListFormated>
    <izvorni_sadrzaj>
      <item>DOMUM LEGALIS d.o.o. za usluge</item>
    </izvorni_sadrzaj>
    <derivirana_varijabla naziv="DomainObject.Predmet.ProtuStrankaListFormated_1">
      <item>DOMUM LEGALIS d.o.o. za usluge</item>
    </derivirana_varijabla>
  </DomainObject.Predmet.ProtuStrankaListFormated>
  <DomainObject.Predmet.ProtuStrankaListFormatedOIB>
    <izvorni_sadrzaj>
      <item>DOMUM LEGALIS d.o.o. za usluge, OIB 05139240009</item>
    </izvorni_sadrzaj>
    <derivirana_varijabla naziv="DomainObject.Predmet.ProtuStrankaListFormatedOIB_1">
      <item>DOMUM LEGALIS d.o.o. za usluge, OIB 05139240009</item>
    </derivirana_varijabla>
  </DomainObject.Predmet.ProtuStrankaListFormatedOIB>
  <DomainObject.Predmet.ProtuStrankaListFormatedWithAdress>
    <izvorni_sadrzaj>
      <item>DOMUM LEGALIS d.o.o. za usluge, Ulica don Frane Bulića 122/A, 21210 Solin</item>
    </izvorni_sadrzaj>
    <derivirana_varijabla naziv="DomainObject.Predmet.ProtuStrankaListFormatedWithAdress_1">
      <item>DOMUM LEGALIS d.o.o. za usluge, Ulica don Frane Bulića 122/A, 21210 Solin</item>
    </derivirana_varijabla>
  </DomainObject.Predmet.ProtuStrankaListFormatedWithAdress>
  <DomainObject.Predmet.ProtuStrankaListFormatedWithAdressOIB>
    <izvorni_sadrzaj>
      <item>DOMUM LEGALIS d.o.o. za usluge, OIB 05139240009, Ulica don Frane Bulića 122/A, 21210 Solin</item>
    </izvorni_sadrzaj>
    <derivirana_varijabla naziv="DomainObject.Predmet.ProtuStrankaListFormatedWithAdressOIB_1">
      <item>DOMUM LEGALIS d.o.o. za usluge, OIB 05139240009, Ulica don Frane Bulića 122/A, 21210 Solin</item>
    </derivirana_varijabla>
  </DomainObject.Predmet.ProtuStrankaListFormatedWithAdressOIB>
  <DomainObject.Predmet.ProtuStrankaListNazivFormated>
    <izvorni_sadrzaj>
      <item>DOMUM LEGALIS d.o.o. za usluge</item>
    </izvorni_sadrzaj>
    <derivirana_varijabla naziv="DomainObject.Predmet.ProtuStrankaListNazivFormated_1">
      <item>DOMUM LEGALIS d.o.o. za usluge</item>
    </derivirana_varijabla>
  </DomainObject.Predmet.ProtuStrankaListNazivFormated>
  <DomainObject.Predmet.ProtuStrankaListNazivFormatedOIB>
    <izvorni_sadrzaj>
      <item>DOMUM LEGALIS d.o.o. za usluge, OIB 05139240009</item>
    </izvorni_sadrzaj>
    <derivirana_varijabla naziv="DomainObject.Predmet.ProtuStrankaListNazivFormatedOIB_1">
      <item>DOMUM LEGALIS d.o.o. za usluge, OIB 05139240009</item>
    </derivirana_varijabla>
  </DomainObject.Predmet.ProtuStrankaListNazivFormatedOIB>
  <DomainObject.Predmet.OstaliListFormated>
    <izvorni_sadrzaj>
      <item>Stanislav Udženija</item>
    </izvorni_sadrzaj>
    <derivirana_varijabla naziv="DomainObject.Predmet.OstaliListFormated_1">
      <item>Stanislav Udženija</item>
    </derivirana_varijabla>
  </DomainObject.Predmet.OstaliListFormated>
  <DomainObject.Predmet.OstaliListFormatedOIB>
    <izvorni_sadrzaj>
      <item>Stanislav Udženija, OIB 72784984858</item>
    </izvorni_sadrzaj>
    <derivirana_varijabla naziv="DomainObject.Predmet.OstaliListFormatedOIB_1">
      <item>Stanislav Udženija, OIB 72784984858</item>
    </derivirana_varijabla>
  </DomainObject.Predmet.OstaliListFormatedOIB>
  <DomainObject.Predmet.OstaliListFormatedWithAdress>
    <izvorni_sadrzaj>
      <item>Stanislav Udženija, Ilije Bošnjaka 2, 20350 Metković</item>
    </izvorni_sadrzaj>
    <derivirana_varijabla naziv="DomainObject.Predmet.OstaliListFormatedWithAdress_1">
      <item>Stanislav Udženija, Ilije Bošnjaka 2, 20350 Metković</item>
    </derivirana_varijabla>
  </DomainObject.Predmet.OstaliListFormatedWithAdress>
  <DomainObject.Predmet.OstaliListFormatedWithAdressOIB>
    <izvorni_sadrzaj>
      <item>Stanislav Udženija, OIB 72784984858, Ilije Bošnjaka 2, 20350 Metković</item>
    </izvorni_sadrzaj>
    <derivirana_varijabla naziv="DomainObject.Predmet.OstaliListFormatedWithAdressOIB_1">
      <item>Stanislav Udženija, OIB 72784984858, Ilije Bošnjaka 2, 20350 Metković</item>
    </derivirana_varijabla>
  </DomainObject.Predmet.OstaliListFormatedWithAdressOIB>
  <DomainObject.Predmet.OstaliListNazivFormated>
    <izvorni_sadrzaj>
      <item>Stanislav Udženija</item>
    </izvorni_sadrzaj>
    <derivirana_varijabla naziv="DomainObject.Predmet.OstaliListNazivFormated_1">
      <item>Stanislav Udženija</item>
    </derivirana_varijabla>
  </DomainObject.Predmet.OstaliListNazivFormated>
  <DomainObject.Predmet.OstaliListNazivFormatedOIB>
    <izvorni_sadrzaj>
      <item>Stanislav Udženija, OIB 72784984858</item>
    </izvorni_sadrzaj>
    <derivirana_varijabla naziv="DomainObject.Predmet.OstaliListNazivFormatedOIB_1">
      <item>Stanislav Udženija, OIB 72784984858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Stanislav Udženija</izvorni_sadrzaj>
    <derivirana_varijabla naziv="DomainObject.Predmet.StrankaIDrugi_1">Stanislav Udženija</derivirana_varijabla>
  </DomainObject.Predmet.StrankaIDrugi>
  <DomainObject.Predmet.ProtustrankaIDrugi>
    <izvorni_sadrzaj>DOMUM LEGALIS d.o.o. za usluge</izvorni_sadrzaj>
    <derivirana_varijabla naziv="DomainObject.Predmet.ProtustrankaIDrugi_1">DOMUM LEGALIS d.o.o. za usluge</derivirana_varijabla>
  </DomainObject.Predmet.ProtustrankaIDrugi>
  <DomainObject.Predmet.StrankaIDrugiAdressOIB>
    <izvorni_sadrzaj>Stanislav Udženija, OIB 72784984858, Ilije Bošnjaka 2, 20350 Metković</izvorni_sadrzaj>
    <derivirana_varijabla naziv="DomainObject.Predmet.StrankaIDrugiAdressOIB_1">Stanislav Udženija, OIB 72784984858, Ilije Bošnjaka 2, 20350 Metković</derivirana_varijabla>
  </DomainObject.Predmet.StrankaIDrugiAdressOIB>
  <DomainObject.Predmet.ProtustrankaIDrugiAdressOIB>
    <izvorni_sadrzaj>DOMUM LEGALIS d.o.o. za usluge, OIB 05139240009, Ulica don Frane Bulića 122/A, 21210 Solin</izvorni_sadrzaj>
    <derivirana_varijabla naziv="DomainObject.Predmet.ProtustrankaIDrugiAdressOIB_1">DOMUM LEGALIS d.o.o. za usluge, OIB 05139240009, Ulica don Frane Bulića 122/A,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DOMUM LEGALIS d.o.o. za usluge</item>
      <item>Stanislav Udženija</item>
      <item>Stanislav Udženija</item>
    </izvorni_sadrzaj>
    <derivirana_varijabla naziv="DomainObject.Predmet.SudioniciListNaziv_1">
      <item>DOMUM LEGALIS d.o.o. za usluge</item>
      <item>Stanislav Udženija</item>
      <item>Stanislav Udženija</item>
    </derivirana_varijabla>
  </DomainObject.Predmet.SudioniciListNaziv>
  <DomainObject.Predmet.SudioniciListAdressOIB>
    <izvorni_sadrzaj>
      <item>DOMUM LEGALIS d.o.o. za usluge, OIB 05139240009, Ulica don Frane Bulića 122/A,21210 Solin</item>
      <item>Stanislav Udženija, OIB 72784984858, Ilije Bošnjaka 2,20350 Metković</item>
      <item>Stanislav Udženija, OIB 72784984858, Ilije Bošnjaka 2,20350 Metković</item>
    </izvorni_sadrzaj>
    <derivirana_varijabla naziv="DomainObject.Predmet.SudioniciListAdressOIB_1">
      <item>DOMUM LEGALIS d.o.o. za usluge, OIB 05139240009, Ulica don Frane Bulića 122/A,21210 Solin</item>
      <item>Stanislav Udženija, OIB 72784984858, Ilije Bošnjaka 2,20350 Metković</item>
      <item>Stanislav Udženija, OIB 72784984858, Ilije Bošnjaka 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05139240009</item>
      <item>, OIB 72784984858</item>
      <item>, OIB 72784984858</item>
    </izvorni_sadrzaj>
    <derivirana_varijabla naziv="DomainObject.Predmet.SudioniciListNazivOIB_1">
      <item>, OIB 05139240009</item>
      <item>, OIB 72784984858</item>
      <item>, OIB 72784984858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24BD4-1005-47F7-A9F5-063C6D512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632</properties:Words>
  <properties:Characters>3324</properties:Characters>
  <properties:Lines>86</properties:Lines>
  <properties:Paragraphs>46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2018-09-12T10:01:00Z</dcterms:created>
  <dc:creator>Trgovački sud Split</dc:creator>
  <cp:lastModifiedBy>Ana Golub Gruić</cp:lastModifiedBy>
  <cp:lastPrinted>2018-09-12T11:38:00Z</cp:lastPrinted>
  <dcterms:modified xmlns:xsi="http://www.w3.org/2001/XMLSchema-instance" xsi:type="dcterms:W3CDTF">2018-09-12T12:41:00Z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(St-70-2018__rješenje-prethodni_postupak.docx)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