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f702" w14:paraId="47ef702" w:rsidRDefault="009D63CE" w:rsidP="009D63CE" w:rsidR="009D63CE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9D63CE" w:rsidP="009D63CE" w:rsidR="009D63CE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</w:t>
      </w:r>
      <w:r w:rsidR="00D836EC">
        <w:rPr>
          <w:b/>
          <w:color w:val="222222"/>
        </w:rPr>
        <w:t>2260/2016-12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9D63CE" w:rsidP="009D63CE" w:rsidR="009D63C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D63CE" w:rsidP="009D63CE" w:rsidR="009D63CE">
      <w:pPr>
        <w:ind w:firstLine="708"/>
        <w:jc w:val="both"/>
        <w:rPr>
          <w:color w:val="222222"/>
        </w:rPr>
      </w:pPr>
    </w:p>
    <w:p w:rsidRDefault="009D63CE" w:rsidP="009D63CE" w:rsidR="009D63CE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>STROJOTEHNA d.o.o., Slavonski Brod, E. Kumičića 34, OIB: 99480706854,</w:t>
      </w:r>
      <w:r>
        <w:rPr>
          <w:color w:val="222222"/>
        </w:rPr>
        <w:t xml:space="preserve"> </w:t>
      </w:r>
      <w:r w:rsidR="00D836EC">
        <w:rPr>
          <w:color w:val="222222"/>
        </w:rPr>
        <w:t>10. studenoga</w:t>
      </w:r>
      <w:r>
        <w:rPr>
          <w:color w:val="222222"/>
        </w:rPr>
        <w:t xml:space="preserve"> 2016.</w:t>
      </w:r>
    </w:p>
    <w:p w:rsidRDefault="009D63CE" w:rsidP="009D63CE" w:rsidR="009D63C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D63CE" w:rsidP="009D63CE" w:rsidR="009D63CE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D836EC">
        <w:rPr>
          <w:b/>
          <w:color w:val="222222"/>
          <w:u w:val="single"/>
        </w:rPr>
        <w:t>7</w:t>
      </w:r>
      <w:r w:rsidRPr="009D63CE">
        <w:rPr>
          <w:b/>
          <w:color w:val="222222"/>
          <w:u w:val="single"/>
        </w:rPr>
        <w:t>.</w:t>
      </w:r>
      <w:r>
        <w:rPr>
          <w:b/>
          <w:color w:val="222222"/>
          <w:u w:val="single"/>
        </w:rPr>
        <w:t xml:space="preserve"> </w:t>
      </w:r>
      <w:r w:rsidR="00D836EC">
        <w:rPr>
          <w:b/>
          <w:color w:val="222222"/>
          <w:u w:val="single"/>
        </w:rPr>
        <w:t>prosinca</w:t>
      </w:r>
      <w:r>
        <w:rPr>
          <w:b/>
          <w:color w:val="222222"/>
          <w:u w:val="single"/>
        </w:rPr>
        <w:t xml:space="preserve"> 2016. u 11,45 sati, soba 73, III kat, Stalna služba u Slavonskom Brodu, Trg pobjede 13, Slavonski Brod.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ročište se poziva predlagatelj i direktor dužnika</w:t>
      </w:r>
      <w:r>
        <w:rPr>
          <w:b/>
          <w:color w:val="222222"/>
        </w:rPr>
        <w:t xml:space="preserve">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St-2260/2016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9D63CE" w:rsidP="009D63CE" w:rsidR="009D63C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D836EC" w:rsidP="009D63CE" w:rsidR="009D63C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10</w:t>
      </w:r>
      <w:r w:rsidR="009D63CE">
        <w:rPr>
          <w:color w:val="222222"/>
        </w:rPr>
        <w:t xml:space="preserve">. </w:t>
      </w:r>
      <w:r>
        <w:rPr>
          <w:color w:val="222222"/>
        </w:rPr>
        <w:t>studeni</w:t>
      </w:r>
      <w:r w:rsidR="009D63CE">
        <w:rPr>
          <w:color w:val="222222"/>
        </w:rPr>
        <w:t xml:space="preserve"> 2016.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</w:pPr>
    </w:p>
    <w:p w:rsidRDefault="00DF570D" w:rsidR="00DF570D"/>
    <w:sectPr w:rsidR="00DF57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3CE"/>
    <w:rsid w:val="009D63CE"/>
    <w:rsid w:val="00D836EC"/>
    <w:rsid w:val="00DF570D"/>
    <w:rsid w:val="00E0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3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FB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FB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FB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FB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3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FB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FB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FB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FB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6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STROJOTEHNA d.o.o. za proizvodnju, montažu, popravak, trgovinu i usluge</izvorni_sadrzaj>
    <derivirana_varijabla naziv="DomainObject.Predmet.ProtustrankaFormated_1">  STROJOTEHNA d.o.o. za proizvodnju, montažu, popravak, trgovinu i usluge</derivirana_varijabla>
  </DomainObject.Predmet.ProtustrankaFormated>
  <DomainObject.Predmet.ProtustrankaFormatedOIB>
    <izvorni_sadrzaj>  STROJOTEHNA d.o.o. za proizvodnju, montažu, popravak, trgovinu i usluge, OIB 99480706854</izvorni_sadrzaj>
    <derivirana_varijabla naziv="DomainObject.Predmet.ProtustrankaFormatedOIB_1">  STROJOTEHNA d.o.o. za proizvodnju, montažu, popravak, trgovinu i usluge, OIB 99480706854</derivirana_varijabla>
  </DomainObject.Predmet.ProtustrankaFormatedOIB>
  <DomainObject.Predmet.ProtustrankaFormatedWithAdress>
    <izvorni_sadrzaj> STROJOTEHNA d.o.o. za proizvodnju, montažu, popravak, trgovinu i usluge, Eugena Kumičića 34, 35000 Slavonski Brod</izvorni_sadrzaj>
    <derivirana_varijabla naziv="DomainObject.Predmet.ProtustrankaFormatedWithAdress_1"> STROJOTEHNA d.o.o. za proizvodnju, montažu, popravak, trgovinu i usluge, Eugena Kumičića 34, 35000 Slavonski Brod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</izvorni_sadrzaj>
    <derivirana_varijabla naziv="DomainObject.Predmet.ProtustrankaFormatedWithAdressOIB_1"> STROJOTEHNA d.o.o. za proizvodnju, montažu, popravak, trgovinu i usluge, OIB 99480706854, Eugena Kumičića 34, 35000 Slavonski Brod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</item>
    </izvorni_sadrzaj>
    <derivirana_varijabla naziv="DomainObject.Predmet.ProtuStrankaListFormated_1">
      <item>STROJOTEHNA d.o.o. za proizvodnju, montažu, popravak, trgovinu i usluge</item>
    </derivirana_varijabla>
  </DomainObject.Predmet.ProtuStrankaListFormated>
  <DomainObject.Predmet.ProtuStrankaListFormatedOIB>
    <izvorni_sadrzaj>
      <item>STROJOTEHNA d.o.o. za proizvodnju, montažu, popravak, trgovinu i usluge, OIB 99480706854</item>
    </izvorni_sadrzaj>
    <derivirana_varijabla naziv="DomainObject.Predmet.ProtuStrankaListFormatedOIB_1">
      <item>STROJOTEHNA d.o.o. za proizvodnju, montažu, popravak, trgovinu i usluge, OIB 99480706854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</item>
    </izvorni_sadrzaj>
    <derivirana_varijabla naziv="DomainObject.Predmet.ProtuStrankaListFormatedWithAdress_1">
      <item>STROJOTEHNA d.o.o. za proizvodnju, montažu, popravak, trgovinu i usluge, Eugena Kumičića 34, 35000 Slavonski Brod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</item>
    </izvorni_sadrzaj>
    <derivirana_varijabla naziv="DomainObject.Predmet.ProtuStrankaListFormatedWithAdressOIB_1">
      <item>STROJOTEHNA d.o.o. za proizvodnju, montažu, popravak, trgovinu i usluge, OIB 99480706854, Eugena Kumičića 34, 35000 Slavonski Brod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STROJOTEHNA d.o.o. za proizvodnju, montažu, popravak, trgovinu i usluge</item>
    </izvorni_sadrzaj>
    <derivirana_varijabla naziv="DomainObject.Predmet.SudioniciListNaziv_1">
      <item>Financijska agencija</item>
      <item>STROJOTEHNA d.o.o. za proizvodnju, montažu, popravak, trgovinu i usluge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99480706854</item>
    </izvorni_sadrzaj>
    <derivirana_varijabla naziv="DomainObject.Predmet.SudioniciListNazivOIB_1">
      <item>, OIB 85821130368</item>
      <item>, OIB 99480706854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278</properties:Words>
  <properties:Characters>1501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2016-09-29T07:08:00Z</dcterms:created>
  <dc:creator>wsadmin</dc:creator>
  <cp:lastModifiedBy>wsadmin</cp:lastModifiedBy>
  <cp:lastPrinted>2016-11-10T07:13:00Z</cp:lastPrinted>
  <dcterms:modified xmlns:xsi="http://www.w3.org/2001/XMLSchema-instance" xsi:type="dcterms:W3CDTF">2016-11-10T07:15:00Z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