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cb3f8d" w14:paraId="2cb3f8d" w:rsidRDefault="00B929EE" w:rsidP="0098497D" w:rsidR="00B929EE" w:rsidRPr="000A32F4">
      <w:pPr>
        <w15:collapsed w:val="false"/>
      </w:pPr>
      <w:bookmarkStart w:name="_GoBack" w:id="0"/>
      <w:bookmarkEnd w:id="0"/>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559"/>
      </w:tblGrid>
      <w:tr w:rsidTr="003216A6" w:rsidR="00223A26" w:rsidRPr="00692EE9">
        <w:tc>
          <w:tcPr>
            <w:tcW w:type="dxa" w:w="2559"/>
            <w:tcBorders>
              <w:top w:val="nil"/>
              <w:left w:val="nil"/>
              <w:bottom w:val="nil"/>
              <w:right w:val="nil"/>
            </w:tcBorders>
            <w:shd w:fill="auto" w:color="auto" w:val="clear"/>
          </w:tcPr>
          <w:p w:rsidRDefault="00223A26" w:rsidP="003216A6" w:rsidR="00223A26" w:rsidRPr="00692EE9">
            <w:pPr>
              <w:jc w:val="center"/>
              <w:rPr>
                <w:b/>
              </w:rPr>
            </w:pPr>
            <w:r w:rsidRPr="00692EE9">
              <w:rPr>
                <w:noProof/>
              </w:rPr>
              <w:drawing>
                <wp:inline distR="0" distL="0" distB="0" distT="0">
                  <wp:extent cy="612000" cx="468563"/>
                  <wp:effectExtent b="0" r="8255" t="0" l="0"/>
                  <wp:docPr descr="GRB-RH-png" name="Slika 3" id="3"/>
                  <wp:cNvGraphicFramePr>
                    <a:graphicFrameLocks noChangeAspect="true"/>
                  </wp:cNvGraphicFramePr>
                  <a:graphic>
                    <a:graphicData uri="http://schemas.openxmlformats.org/drawingml/2006/picture">
                      <pic:pic>
                        <pic:nvPicPr>
                          <pic:cNvPr descr="GRB-RH-pn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68563"/>
                          </a:xfrm>
                          <a:prstGeom prst="rect">
                            <a:avLst/>
                          </a:prstGeom>
                          <a:noFill/>
                          <a:ln>
                            <a:noFill/>
                          </a:ln>
                        </pic:spPr>
                      </pic:pic>
                    </a:graphicData>
                  </a:graphic>
                </wp:inline>
              </w:drawing>
            </w:r>
          </w:p>
          <w:p w:rsidRDefault="00223A26" w:rsidP="003216A6" w:rsidR="00223A26" w:rsidRPr="00692EE9">
            <w:pPr>
              <w:spacing w:before="60"/>
              <w:jc w:val="center"/>
            </w:pPr>
            <w:r w:rsidRPr="00692EE9">
              <w:t>Republika Hrvatska</w:t>
            </w:r>
          </w:p>
          <w:p w:rsidRDefault="00223A26" w:rsidP="003216A6" w:rsidR="00223A26" w:rsidRPr="00692EE9">
            <w:pPr>
              <w:jc w:val="center"/>
            </w:pPr>
            <w:r w:rsidRPr="00692EE9">
              <w:t>Trgovački sud u Splitu</w:t>
            </w:r>
          </w:p>
          <w:p w:rsidRDefault="00223A26" w:rsidP="003216A6" w:rsidR="00223A26" w:rsidRPr="00692EE9">
            <w:pPr>
              <w:jc w:val="center"/>
              <w:rPr>
                <w:b/>
              </w:rPr>
            </w:pPr>
            <w:r w:rsidRPr="00692EE9">
              <w:t>Split, Sukoišanska 6</w:t>
            </w:r>
          </w:p>
        </w:tc>
      </w:tr>
    </w:tbl>
    <w:p w:rsidRDefault="00223A26" w:rsidP="00223A26" w:rsidR="00223A26" w:rsidRPr="00C7103C">
      <w:pPr>
        <w:tabs>
          <w:tab w:pos="4536" w:val="center"/>
          <w:tab w:pos="9072" w:val="right"/>
        </w:tabs>
        <w:jc w:val="right"/>
      </w:pPr>
      <w:r>
        <w:t>Poslovni broj: 4.St-770/2011-</w:t>
      </w:r>
      <w:r w:rsidR="00DE57AA">
        <w:t>1478</w:t>
      </w:r>
    </w:p>
    <w:p w:rsidRDefault="00B929EE" w:rsidP="00B929EE" w:rsidR="00B929EE" w:rsidRPr="000A32F4">
      <w:pPr>
        <w:jc w:val="center"/>
      </w:pPr>
    </w:p>
    <w:p w:rsidRDefault="00FD2D68" w:rsidP="00B929EE" w:rsidR="00FD2D68">
      <w:pPr>
        <w:jc w:val="center"/>
      </w:pPr>
    </w:p>
    <w:p w:rsidRDefault="00B929EE" w:rsidP="00B929EE" w:rsidR="00B929EE" w:rsidRPr="000A32F4">
      <w:pPr>
        <w:jc w:val="center"/>
      </w:pPr>
      <w:r w:rsidRPr="000A32F4">
        <w:t xml:space="preserve">R E P U B L I K A    H R V A T S K A </w:t>
      </w:r>
    </w:p>
    <w:p w:rsidRDefault="00B929EE" w:rsidP="00B929EE" w:rsidR="00B929EE" w:rsidRPr="000A32F4">
      <w:pPr>
        <w:jc w:val="center"/>
      </w:pPr>
    </w:p>
    <w:p w:rsidRDefault="00B929EE" w:rsidP="00B929EE" w:rsidR="00B929EE">
      <w:pPr>
        <w:pStyle w:val="Naslov1"/>
        <w:rPr>
          <w:b w:val="false"/>
        </w:rPr>
      </w:pPr>
      <w:r w:rsidRPr="000A32F4">
        <w:rPr>
          <w:b w:val="false"/>
        </w:rPr>
        <w:t>R J E Š E N J E</w:t>
      </w:r>
    </w:p>
    <w:p w:rsidRDefault="00B929EE" w:rsidP="00B929EE" w:rsidR="00B929EE" w:rsidRPr="000A32F4"/>
    <w:p w:rsidRDefault="008B3C24" w:rsidP="005B4BDB" w:rsidR="00B929EE" w:rsidRPr="000A32F4">
      <w:pPr>
        <w:ind w:firstLine="708"/>
        <w:jc w:val="both"/>
      </w:pPr>
      <w:r w:rsidRPr="000A32F4">
        <w:t xml:space="preserve">Trgovački sud u Splitu, po stečajnom sucu Katarini Mikulić kao sucu pojedincu, u stečajnom postupku nad trgovačkim društvom </w:t>
      </w:r>
      <w:r w:rsidR="006E1F91" w:rsidRPr="001F71AE">
        <w:t>Credo banka d.d. "u stečaju", OIB: 94141384086, Zrinjsko-Frankopanska 58, Split</w:t>
      </w:r>
      <w:r w:rsidRPr="000A32F4">
        <w:t>, zastupan po stečajno</w:t>
      </w:r>
      <w:r w:rsidR="006E1F91">
        <w:t>j upraviteljici Ankici Čenić</w:t>
      </w:r>
      <w:r w:rsidRPr="000A32F4">
        <w:t xml:space="preserve"> iz Splita, </w:t>
      </w:r>
      <w:r w:rsidR="006E1F91">
        <w:t>Pupačićeva 1/3</w:t>
      </w:r>
      <w:r w:rsidRPr="000A32F4">
        <w:t xml:space="preserve">, </w:t>
      </w:r>
      <w:r w:rsidR="00DE57AA">
        <w:t>28</w:t>
      </w:r>
      <w:r w:rsidR="00565404">
        <w:t>. svibnja</w:t>
      </w:r>
      <w:r w:rsidR="00C62703">
        <w:t xml:space="preserve"> 2018.</w:t>
      </w:r>
      <w:r w:rsidRPr="000A32F4">
        <w:t xml:space="preserve">  </w:t>
      </w:r>
    </w:p>
    <w:p w:rsidRDefault="00FD2D68" w:rsidP="008B3C24" w:rsidR="00FD2D68">
      <w:pPr>
        <w:jc w:val="center"/>
        <w:rPr>
          <w:bCs/>
        </w:rPr>
      </w:pPr>
    </w:p>
    <w:p w:rsidRDefault="008B3C24" w:rsidP="008B3C24" w:rsidR="008B3C24" w:rsidRPr="000A32F4">
      <w:pPr>
        <w:jc w:val="center"/>
        <w:rPr>
          <w:bCs/>
        </w:rPr>
      </w:pPr>
      <w:r w:rsidRPr="000A32F4">
        <w:rPr>
          <w:bCs/>
        </w:rPr>
        <w:t>r i j e š i o     j e</w:t>
      </w:r>
    </w:p>
    <w:p w:rsidRDefault="00FD2D68" w:rsidP="008B3C24" w:rsidR="00FD2D68" w:rsidRPr="000A32F4">
      <w:pPr>
        <w:jc w:val="both"/>
      </w:pPr>
    </w:p>
    <w:p w:rsidRDefault="008B3C24" w:rsidP="00565404" w:rsidR="008B3C24">
      <w:pPr>
        <w:pStyle w:val="Uvuenotijeloteksta"/>
        <w:ind w:left="0"/>
      </w:pPr>
      <w:r w:rsidRPr="000A32F4">
        <w:rPr>
          <w:bCs/>
        </w:rPr>
        <w:t>I. Kupc</w:t>
      </w:r>
      <w:r w:rsidR="006B48F7">
        <w:rPr>
          <w:bCs/>
        </w:rPr>
        <w:t xml:space="preserve">u </w:t>
      </w:r>
      <w:r w:rsidR="00661D3F">
        <w:rPr>
          <w:bCs/>
        </w:rPr>
        <w:t>Sándor Polonkai, Csermák Antal ulica 42, 3516 Miskolc, Mađarska, OIB: 13642456772</w:t>
      </w:r>
      <w:r w:rsidR="005E0038">
        <w:rPr>
          <w:bCs/>
        </w:rPr>
        <w:t xml:space="preserve"> </w:t>
      </w:r>
      <w:r w:rsidRPr="000A32F4">
        <w:rPr>
          <w:bCs/>
        </w:rPr>
        <w:t>d</w:t>
      </w:r>
      <w:r w:rsidRPr="000A32F4">
        <w:t>osuđuje se</w:t>
      </w:r>
      <w:r w:rsidR="004E0487">
        <w:t>:</w:t>
      </w:r>
      <w:r w:rsidRPr="000A32F4">
        <w:t xml:space="preserve">  </w:t>
      </w:r>
    </w:p>
    <w:p w:rsidRDefault="005F2618" w:rsidP="008B3C24" w:rsidR="005F2618" w:rsidRPr="000A32F4">
      <w:pPr>
        <w:pStyle w:val="Uvuenotijeloteksta"/>
      </w:pPr>
    </w:p>
    <w:p w:rsidRDefault="009969D7" w:rsidP="00661D3F" w:rsidR="006B48F7">
      <w:pPr>
        <w:pStyle w:val="Odlomakpopisa"/>
        <w:numPr>
          <w:ilvl w:val="0"/>
          <w:numId w:val="5"/>
        </w:numPr>
        <w:tabs>
          <w:tab w:pos="567" w:val="left"/>
          <w:tab w:pos="7513" w:val="left"/>
        </w:tabs>
        <w:jc w:val="both"/>
      </w:pPr>
      <w:r>
        <w:t>nekretnin</w:t>
      </w:r>
      <w:r w:rsidR="00A714EA">
        <w:t>a</w:t>
      </w:r>
      <w:r>
        <w:t xml:space="preserve"> pod red. br. </w:t>
      </w:r>
      <w:r w:rsidR="00661D3F">
        <w:t>33</w:t>
      </w:r>
      <w:r>
        <w:t xml:space="preserve">. zaključka o prodaji ovog suda pod gornjim poslovnim brojem od </w:t>
      </w:r>
      <w:r w:rsidR="005E0038">
        <w:t>14. veljače 2018</w:t>
      </w:r>
      <w:r w:rsidR="00EC760B">
        <w:t xml:space="preserve">: </w:t>
      </w:r>
      <w:r w:rsidR="00661D3F" w:rsidRPr="00661D3F">
        <w:t>10. ETAŽA: 14/100 suvlasnički dio nekretnine, uključujući zemljište i zajedničke dijelove zgrade, povezan temeljem odredbe čl. 68. i 370. st.4. Zakona o vlasništvu i drugim stvarnim pravima, s vlasništvom posebnog dijela zgrade sagrađene na čest.br. 16/1, stambena zgrada, Put Mrta 38/A od 268m</w:t>
      </w:r>
      <w:r w:rsidR="00661D3F" w:rsidRPr="00565404">
        <w:rPr>
          <w:vertAlign w:val="superscript"/>
        </w:rPr>
        <w:t>2</w:t>
      </w:r>
      <w:r w:rsidR="00661D3F" w:rsidRPr="00661D3F">
        <w:t xml:space="preserve"> i dvorište, Put Mrta 38/A od 632m</w:t>
      </w:r>
      <w:r w:rsidR="00661D3F" w:rsidRPr="00565404">
        <w:rPr>
          <w:vertAlign w:val="superscript"/>
        </w:rPr>
        <w:t>2</w:t>
      </w:r>
      <w:r w:rsidR="00661D3F" w:rsidRPr="00661D3F">
        <w:t>, ZKUL 2467, KO Povljana, što u naravi predstavlja trosobni stan u potkrovlju, oznake „S10“, površine 90,38m</w:t>
      </w:r>
      <w:r w:rsidR="00661D3F" w:rsidRPr="00565404">
        <w:rPr>
          <w:vertAlign w:val="superscript"/>
        </w:rPr>
        <w:t>2</w:t>
      </w:r>
      <w:r w:rsidR="00661D3F" w:rsidRPr="00661D3F">
        <w:t>, s pripatkom: parkiralište „P10“ površine 14m</w:t>
      </w:r>
      <w:r w:rsidR="00661D3F" w:rsidRPr="00565404">
        <w:rPr>
          <w:vertAlign w:val="superscript"/>
        </w:rPr>
        <w:t>2</w:t>
      </w:r>
      <w:r w:rsidR="00661D3F" w:rsidRPr="00661D3F">
        <w:t>, a sve navedeno ukupne površine 104,38m</w:t>
      </w:r>
      <w:r w:rsidR="00661D3F" w:rsidRPr="00565404">
        <w:rPr>
          <w:vertAlign w:val="superscript"/>
        </w:rPr>
        <w:t>2</w:t>
      </w:r>
      <w:r w:rsidR="00661D3F" w:rsidRPr="00661D3F">
        <w:t xml:space="preserve">, u Etažnom elaboratu sve označeno oznakama „S10“ i „P10“,  početna cijena 544.000,00 kuna u koju cijenu nisu uključene porezne obveze.  </w:t>
      </w:r>
    </w:p>
    <w:p w:rsidRDefault="00661D3F" w:rsidP="00661D3F" w:rsidR="00661D3F" w:rsidRPr="000A32F4">
      <w:pPr>
        <w:pStyle w:val="Odlomakpopisa"/>
        <w:tabs>
          <w:tab w:pos="567" w:val="left"/>
          <w:tab w:pos="7513" w:val="left"/>
        </w:tabs>
        <w:ind w:left="1068"/>
        <w:jc w:val="both"/>
      </w:pPr>
    </w:p>
    <w:p w:rsidRDefault="008B3C24" w:rsidP="00EC760B" w:rsidR="00EC760B">
      <w:pPr>
        <w:ind w:left="540"/>
        <w:jc w:val="both"/>
      </w:pPr>
      <w:r w:rsidRPr="000A32F4">
        <w:rPr>
          <w:bCs/>
        </w:rPr>
        <w:t>II.</w:t>
      </w:r>
      <w:r w:rsidRPr="000A32F4">
        <w:t xml:space="preserve"> Predmetna nekretnina opisana u  toč. I. izreke  ovog rješenja  predat će se kupc</w:t>
      </w:r>
      <w:r w:rsidR="006B48F7">
        <w:t>u</w:t>
      </w:r>
      <w:r w:rsidRPr="000A32F4">
        <w:t xml:space="preserve">  </w:t>
      </w:r>
      <w:r w:rsidR="00661D3F">
        <w:rPr>
          <w:bCs/>
        </w:rPr>
        <w:t xml:space="preserve">Sándor Polonkai, Csermák Antal ulica 42, 3516 Miskolc, Mađarska, OIB: 13642456772 </w:t>
      </w:r>
      <w:r w:rsidRPr="000A32F4">
        <w:t>nakon pravomoćnosti ovog rješenja o dos</w:t>
      </w:r>
      <w:r w:rsidR="006B48F7">
        <w:t>udi nekretnine i nakon što kupac</w:t>
      </w:r>
      <w:r w:rsidRPr="000A32F4">
        <w:t xml:space="preserve"> polož</w:t>
      </w:r>
      <w:r w:rsidR="006B48F7">
        <w:t>i</w:t>
      </w:r>
      <w:r w:rsidRPr="000A32F4">
        <w:t xml:space="preserve"> kupov</w:t>
      </w:r>
      <w:r w:rsidR="00EC760B">
        <w:t xml:space="preserve">ninu </w:t>
      </w:r>
      <w:r w:rsidR="00EC760B" w:rsidRPr="00B54FA0">
        <w:t xml:space="preserve">uvećanu za </w:t>
      </w:r>
      <w:r w:rsidR="006D444D">
        <w:t xml:space="preserve">porez na promet nekretnina po stopi od 4% od iznosa kupovnine, </w:t>
      </w:r>
      <w:r w:rsidR="00EC760B" w:rsidRPr="00B54FA0">
        <w:t xml:space="preserve">što odgovara uvjetima prodaje iz zaključka suda od </w:t>
      </w:r>
      <w:r w:rsidR="005E0038">
        <w:t>14. veljače 2018.</w:t>
      </w:r>
      <w:r w:rsidR="00EC760B" w:rsidRPr="00B54FA0">
        <w:t xml:space="preserve"> sadržanih pod točkom VI: Način i uvjeti prodaje, redni broj 11/ i 14/.</w:t>
      </w:r>
    </w:p>
    <w:p w:rsidRDefault="00EC760B" w:rsidP="00EC760B" w:rsidR="00EC760B">
      <w:pPr>
        <w:ind w:left="540"/>
        <w:jc w:val="both"/>
      </w:pPr>
    </w:p>
    <w:p w:rsidRDefault="00EC760B" w:rsidP="00EE4179" w:rsidR="008B3C24" w:rsidRPr="000A32F4">
      <w:pPr>
        <w:ind w:left="540"/>
        <w:jc w:val="both"/>
      </w:pPr>
      <w:r>
        <w:t xml:space="preserve">III. </w:t>
      </w:r>
      <w:r w:rsidR="008B3C24" w:rsidRPr="000A32F4">
        <w:t>Kup</w:t>
      </w:r>
      <w:r w:rsidR="006B48F7">
        <w:t>ac</w:t>
      </w:r>
      <w:r w:rsidR="005E0038">
        <w:t xml:space="preserve"> </w:t>
      </w:r>
      <w:r w:rsidR="008B3C24" w:rsidRPr="000A32F4">
        <w:t xml:space="preserve"> </w:t>
      </w:r>
      <w:r w:rsidR="00661D3F">
        <w:rPr>
          <w:bCs/>
        </w:rPr>
        <w:t xml:space="preserve">Sándor Polonkai, Csermák Antal ulica 42, 3516 Miskolc, Mađarska, OIB: 13642456772 </w:t>
      </w:r>
      <w:r w:rsidR="006B48F7">
        <w:rPr>
          <w:bCs/>
        </w:rPr>
        <w:t>dužan je</w:t>
      </w:r>
      <w:r w:rsidR="008B3C24" w:rsidRPr="006D444D">
        <w:t xml:space="preserve"> položiti kupov</w:t>
      </w:r>
      <w:r w:rsidR="00D7535E" w:rsidRPr="006D444D">
        <w:t>n</w:t>
      </w:r>
      <w:r w:rsidR="008B3C24" w:rsidRPr="006D444D">
        <w:t xml:space="preserve">inu  u iznosu od </w:t>
      </w:r>
      <w:r w:rsidR="006B48F7">
        <w:t>544</w:t>
      </w:r>
      <w:r w:rsidR="005E0038" w:rsidRPr="006D444D">
        <w:t xml:space="preserve">.000,00 </w:t>
      </w:r>
      <w:r w:rsidR="00C6383E" w:rsidRPr="006D444D">
        <w:t>kuna</w:t>
      </w:r>
      <w:r w:rsidR="00C3048A" w:rsidRPr="006D444D">
        <w:t xml:space="preserve"> </w:t>
      </w:r>
      <w:r w:rsidRPr="006D444D">
        <w:t>uvećanu za</w:t>
      </w:r>
      <w:r w:rsidR="006D444D">
        <w:t xml:space="preserve"> pripadajući porez na promet nekretnina od 4% od iznosa kupovnine </w:t>
      </w:r>
      <w:r w:rsidRPr="006D444D">
        <w:t xml:space="preserve">(odnosno </w:t>
      </w:r>
      <w:r w:rsidR="006B48F7">
        <w:t>21</w:t>
      </w:r>
      <w:r w:rsidRPr="006D444D">
        <w:t>.</w:t>
      </w:r>
      <w:r w:rsidR="006B48F7">
        <w:t>760</w:t>
      </w:r>
      <w:r w:rsidRPr="006D444D">
        <w:t xml:space="preserve">,00 kuna), sve umanjeno za iznos uplaćene jamčevine u iznosu od </w:t>
      </w:r>
      <w:r w:rsidR="006B48F7">
        <w:t>54.400</w:t>
      </w:r>
      <w:r w:rsidR="005E0038" w:rsidRPr="006D444D">
        <w:t>,00</w:t>
      </w:r>
      <w:r w:rsidRPr="006D444D">
        <w:t xml:space="preserve"> kuna, a što ukupno iznosi </w:t>
      </w:r>
      <w:r w:rsidR="006B48F7">
        <w:t>511</w:t>
      </w:r>
      <w:r w:rsidRPr="006D444D">
        <w:t>.</w:t>
      </w:r>
      <w:r w:rsidR="006B48F7">
        <w:t>360</w:t>
      </w:r>
      <w:r w:rsidRPr="006D444D">
        <w:t xml:space="preserve">,00 kuna, </w:t>
      </w:r>
      <w:r w:rsidR="008B3C24" w:rsidRPr="00D67730">
        <w:t xml:space="preserve">u roku od 30 dana računajući od dana </w:t>
      </w:r>
      <w:r w:rsidR="00D67730" w:rsidRPr="00D67730">
        <w:t>donošenja ove odluke</w:t>
      </w:r>
      <w:r w:rsidR="00167E19" w:rsidRPr="00D67730">
        <w:t xml:space="preserve">. </w:t>
      </w:r>
      <w:r w:rsidR="008B3C24" w:rsidRPr="00D67730">
        <w:t>Kup</w:t>
      </w:r>
      <w:r w:rsidR="008B3C24" w:rsidRPr="006D444D">
        <w:t>ov</w:t>
      </w:r>
      <w:r w:rsidR="00D7535E" w:rsidRPr="006D444D">
        <w:t>n</w:t>
      </w:r>
      <w:r w:rsidR="008B3C24" w:rsidRPr="006D444D">
        <w:t xml:space="preserve">ina </w:t>
      </w:r>
      <w:r w:rsidR="008B3C24" w:rsidRPr="000A32F4">
        <w:t xml:space="preserve">se polaže na račun depozita Trgovačkog suda u Splitu br. </w:t>
      </w:r>
      <w:r w:rsidR="00081449" w:rsidRPr="00081449">
        <w:t>HR1623900011300000664</w:t>
      </w:r>
      <w:r w:rsidR="008B3C24" w:rsidRPr="00081449">
        <w:t xml:space="preserve"> </w:t>
      </w:r>
      <w:r w:rsidR="008B3C24" w:rsidRPr="000A32F4">
        <w:t>kod Hrvatske Poštanske Banke</w:t>
      </w:r>
      <w:r w:rsidR="00C6383E" w:rsidRPr="000A32F4">
        <w:t xml:space="preserve"> d.d. Zagreb</w:t>
      </w:r>
      <w:r w:rsidR="009969D7">
        <w:t xml:space="preserve"> s naznakom na broj predmeta 4.</w:t>
      </w:r>
      <w:r w:rsidR="00C6383E" w:rsidRPr="000A32F4">
        <w:t>St-</w:t>
      </w:r>
      <w:r w:rsidR="009969D7">
        <w:t>770/2011</w:t>
      </w:r>
      <w:r w:rsidR="00C6383E" w:rsidRPr="000A32F4">
        <w:t>.</w:t>
      </w:r>
      <w:r w:rsidR="008B3C24" w:rsidRPr="000A32F4">
        <w:t xml:space="preserve">  </w:t>
      </w:r>
    </w:p>
    <w:p w:rsidRDefault="008B3C24" w:rsidP="008B3C24" w:rsidR="008B3C24" w:rsidRPr="000A32F4">
      <w:pPr>
        <w:pStyle w:val="Uvuenotijeloteksta"/>
      </w:pPr>
    </w:p>
    <w:p w:rsidRDefault="008B3C24" w:rsidP="0081386F" w:rsidR="008B3C24" w:rsidRPr="001E6848">
      <w:pPr>
        <w:ind w:left="540"/>
        <w:jc w:val="both"/>
        <w:rPr>
          <w:bCs/>
          <w:color w:val="FF0000"/>
        </w:rPr>
      </w:pPr>
      <w:r w:rsidRPr="000A32F4">
        <w:rPr>
          <w:bCs/>
        </w:rPr>
        <w:t>IV. Nakon pravomoćnosti ovog rješenja o dosudi i nakon što kup</w:t>
      </w:r>
      <w:r w:rsidR="006B48F7">
        <w:rPr>
          <w:bCs/>
        </w:rPr>
        <w:t>ac</w:t>
      </w:r>
      <w:r w:rsidR="00DF397E">
        <w:rPr>
          <w:bCs/>
        </w:rPr>
        <w:t xml:space="preserve"> </w:t>
      </w:r>
      <w:r w:rsidR="00661D3F">
        <w:rPr>
          <w:bCs/>
        </w:rPr>
        <w:t xml:space="preserve">Sándor Polonkai, Csermák Antal ulica 42, 3516 Miskolc, Mađarska, OIB: 13642456772 </w:t>
      </w:r>
      <w:r w:rsidRPr="000A32F4">
        <w:rPr>
          <w:bCs/>
        </w:rPr>
        <w:t>u cijelosti polož</w:t>
      </w:r>
      <w:r w:rsidR="006B48F7">
        <w:rPr>
          <w:bCs/>
        </w:rPr>
        <w:t>i</w:t>
      </w:r>
      <w:r w:rsidRPr="000A32F4">
        <w:rPr>
          <w:bCs/>
        </w:rPr>
        <w:t xml:space="preserve"> kupov</w:t>
      </w:r>
      <w:r w:rsidR="00D7535E" w:rsidRPr="000A32F4">
        <w:rPr>
          <w:bCs/>
        </w:rPr>
        <w:t>n</w:t>
      </w:r>
      <w:r w:rsidRPr="000A32F4">
        <w:rPr>
          <w:bCs/>
        </w:rPr>
        <w:t>inu</w:t>
      </w:r>
      <w:r w:rsidR="0081386F">
        <w:rPr>
          <w:bCs/>
        </w:rPr>
        <w:t xml:space="preserve"> </w:t>
      </w:r>
      <w:r w:rsidR="0081386F" w:rsidRPr="000A32F4">
        <w:t xml:space="preserve">u iznosu od </w:t>
      </w:r>
      <w:r w:rsidR="006B48F7">
        <w:t>544</w:t>
      </w:r>
      <w:r w:rsidR="006B48F7" w:rsidRPr="006D444D">
        <w:t>.000,00 kuna uvećanu za</w:t>
      </w:r>
      <w:r w:rsidR="006B48F7">
        <w:t xml:space="preserve"> pripadajući porez na promet nekretnina od 4% od iznosa kupovnine </w:t>
      </w:r>
      <w:r w:rsidR="006B48F7" w:rsidRPr="006D444D">
        <w:t xml:space="preserve">(odnosno </w:t>
      </w:r>
      <w:r w:rsidR="006B48F7">
        <w:t>21</w:t>
      </w:r>
      <w:r w:rsidR="006B48F7" w:rsidRPr="006D444D">
        <w:t>.</w:t>
      </w:r>
      <w:r w:rsidR="006B48F7">
        <w:t>760</w:t>
      </w:r>
      <w:r w:rsidR="006B48F7" w:rsidRPr="006D444D">
        <w:t xml:space="preserve">,00 kuna), sve umanjeno za iznos uplaćene jamčevine u iznosu od </w:t>
      </w:r>
      <w:r w:rsidR="006B48F7">
        <w:t>54.400</w:t>
      </w:r>
      <w:r w:rsidR="006B48F7" w:rsidRPr="006D444D">
        <w:t xml:space="preserve">,00 kuna, a što ukupno iznosi </w:t>
      </w:r>
      <w:r w:rsidR="006B48F7">
        <w:t>511</w:t>
      </w:r>
      <w:r w:rsidR="006B48F7" w:rsidRPr="006D444D">
        <w:t>.</w:t>
      </w:r>
      <w:r w:rsidR="006B48F7">
        <w:t>360</w:t>
      </w:r>
      <w:r w:rsidR="006B48F7" w:rsidRPr="006D444D">
        <w:t>,00 kuna</w:t>
      </w:r>
      <w:r w:rsidR="0081386F">
        <w:t xml:space="preserve">, </w:t>
      </w:r>
      <w:r w:rsidR="006B48F7">
        <w:rPr>
          <w:bCs/>
        </w:rPr>
        <w:t xml:space="preserve">Općinski sud u Zadru, zemljišnoknjižni odjel Pag </w:t>
      </w:r>
      <w:r w:rsidRPr="000A32F4">
        <w:rPr>
          <w:bCs/>
        </w:rPr>
        <w:t>izvršit će upis prava vl</w:t>
      </w:r>
      <w:r w:rsidR="006B48F7">
        <w:rPr>
          <w:bCs/>
        </w:rPr>
        <w:t xml:space="preserve">asništva predmetne nekretnine, </w:t>
      </w:r>
      <w:r w:rsidRPr="000A32F4">
        <w:rPr>
          <w:bCs/>
        </w:rPr>
        <w:t>pobliže opisane u toč. I. izreke</w:t>
      </w:r>
      <w:r w:rsidR="00C36A39">
        <w:rPr>
          <w:bCs/>
        </w:rPr>
        <w:t xml:space="preserve"> ovog rješenja, u korist </w:t>
      </w:r>
      <w:r w:rsidR="006B48F7">
        <w:rPr>
          <w:bCs/>
        </w:rPr>
        <w:t>kupca</w:t>
      </w:r>
      <w:r w:rsidR="00C36A39">
        <w:rPr>
          <w:bCs/>
        </w:rPr>
        <w:t xml:space="preserve"> </w:t>
      </w:r>
      <w:r w:rsidR="00661D3F">
        <w:rPr>
          <w:bCs/>
        </w:rPr>
        <w:t xml:space="preserve">Sándor Polonkai, Csermák Antal ulica 42, 3516 Miskolc, Mađarska, OIB: 13642456772 </w:t>
      </w:r>
      <w:r w:rsidR="008045A4">
        <w:rPr>
          <w:bCs/>
        </w:rPr>
        <w:t xml:space="preserve">te </w:t>
      </w:r>
      <w:r w:rsidRPr="000A32F4">
        <w:rPr>
          <w:bCs/>
        </w:rPr>
        <w:t>brisanje svih prava i tereta koji prestaju prodajom nekretnine po pravilima Ovršnog zakona.</w:t>
      </w:r>
      <w:r w:rsidR="001E6848">
        <w:rPr>
          <w:bCs/>
        </w:rPr>
        <w:t xml:space="preserve"> </w:t>
      </w:r>
    </w:p>
    <w:p w:rsidRDefault="008B3C24" w:rsidP="008B3C24" w:rsidR="008B3C24" w:rsidRPr="000A32F4">
      <w:pPr>
        <w:ind w:left="705"/>
        <w:jc w:val="both"/>
        <w:rPr>
          <w:bCs/>
        </w:rPr>
      </w:pPr>
    </w:p>
    <w:p w:rsidRDefault="008B3C24" w:rsidP="001E6848" w:rsidR="008B3C24" w:rsidRPr="000A32F4">
      <w:pPr>
        <w:ind w:left="540"/>
        <w:jc w:val="both"/>
        <w:rPr>
          <w:bCs/>
        </w:rPr>
      </w:pPr>
      <w:r w:rsidRPr="000A32F4">
        <w:rPr>
          <w:bCs/>
        </w:rPr>
        <w:t xml:space="preserve">V. </w:t>
      </w:r>
      <w:r w:rsidR="006B48F7">
        <w:rPr>
          <w:bCs/>
        </w:rPr>
        <w:t>Općinski sud u Zadru, zemljišnoknjižni odjel Pag</w:t>
      </w:r>
      <w:r w:rsidR="00C24101">
        <w:rPr>
          <w:bCs/>
        </w:rPr>
        <w:t xml:space="preserve"> </w:t>
      </w:r>
      <w:r w:rsidR="00D7535E" w:rsidRPr="000A32F4">
        <w:rPr>
          <w:bCs/>
        </w:rPr>
        <w:t xml:space="preserve">obavit će upise iz </w:t>
      </w:r>
      <w:r w:rsidRPr="000A32F4">
        <w:rPr>
          <w:bCs/>
        </w:rPr>
        <w:t xml:space="preserve"> toč. IV. izreke ovog rješenja na temelju pravomoćnog rješenja o dosudi </w:t>
      </w:r>
      <w:r w:rsidR="006B48F7">
        <w:rPr>
          <w:bCs/>
        </w:rPr>
        <w:t>predmetne nekretnine</w:t>
      </w:r>
      <w:r w:rsidR="00C24101">
        <w:rPr>
          <w:bCs/>
        </w:rPr>
        <w:t xml:space="preserve"> i potvrde ovog stečajnog suda</w:t>
      </w:r>
      <w:r w:rsidRPr="000A32F4">
        <w:rPr>
          <w:bCs/>
        </w:rPr>
        <w:t xml:space="preserve"> da je kupac položio kupov</w:t>
      </w:r>
      <w:r w:rsidR="00D7535E" w:rsidRPr="000A32F4">
        <w:rPr>
          <w:bCs/>
        </w:rPr>
        <w:t>n</w:t>
      </w:r>
      <w:r w:rsidRPr="000A32F4">
        <w:rPr>
          <w:bCs/>
        </w:rPr>
        <w:t>inu</w:t>
      </w:r>
      <w:r w:rsidR="001E6848">
        <w:rPr>
          <w:bCs/>
        </w:rPr>
        <w:t xml:space="preserve"> uvećanu za</w:t>
      </w:r>
      <w:r w:rsidR="006D444D">
        <w:rPr>
          <w:bCs/>
        </w:rPr>
        <w:t xml:space="preserve"> pripadajući porez na promet nekretnina od 4% od iznosa kupovnine</w:t>
      </w:r>
      <w:r w:rsidR="001E6848">
        <w:rPr>
          <w:bCs/>
        </w:rPr>
        <w:t xml:space="preserve"> (sveukupno </w:t>
      </w:r>
      <w:r w:rsidR="006B48F7">
        <w:rPr>
          <w:bCs/>
        </w:rPr>
        <w:t>511.360,00</w:t>
      </w:r>
      <w:r w:rsidR="001E6848">
        <w:rPr>
          <w:bCs/>
        </w:rPr>
        <w:t xml:space="preserve"> kuna),</w:t>
      </w:r>
      <w:r w:rsidRPr="000A32F4">
        <w:rPr>
          <w:bCs/>
        </w:rPr>
        <w:t xml:space="preserve"> u skladu s rješenjem o dosudi predmetne nekretnine.</w:t>
      </w:r>
    </w:p>
    <w:p w:rsidRDefault="008B3C24" w:rsidP="008B3C24" w:rsidR="008B3C24" w:rsidRPr="000A32F4">
      <w:pPr>
        <w:ind w:left="705"/>
        <w:jc w:val="both"/>
      </w:pPr>
    </w:p>
    <w:p w:rsidRDefault="008B3C24" w:rsidP="001E6848" w:rsidR="008B3C24" w:rsidRPr="000A32F4">
      <w:pPr>
        <w:ind w:left="540"/>
        <w:jc w:val="both"/>
      </w:pPr>
      <w:r w:rsidRPr="000A32F4">
        <w:t>VI. Primjerak ovog rješ</w:t>
      </w:r>
      <w:r w:rsidR="001A6559">
        <w:t xml:space="preserve">enja bit će dostavljen Općinskim sudu u Zadru, </w:t>
      </w:r>
      <w:r w:rsidR="00661D3F">
        <w:t>zemljišnoknjižni</w:t>
      </w:r>
      <w:r w:rsidR="001A6559">
        <w:t xml:space="preserve"> odjel Pag </w:t>
      </w:r>
      <w:r w:rsidRPr="000A32F4">
        <w:t xml:space="preserve">radi zabilježbe ovog rješenja u zemljišnim knjigama.   </w:t>
      </w:r>
    </w:p>
    <w:p w:rsidRDefault="008B3C24" w:rsidP="008B3C24" w:rsidR="008B3C24" w:rsidRPr="000A32F4">
      <w:pPr>
        <w:ind w:left="705"/>
        <w:jc w:val="both"/>
      </w:pPr>
    </w:p>
    <w:p w:rsidRDefault="008B3C24" w:rsidP="001E6848" w:rsidR="008B3C24" w:rsidRPr="000A32F4">
      <w:pPr>
        <w:ind w:left="540"/>
        <w:jc w:val="both"/>
      </w:pPr>
      <w:r w:rsidRPr="000A32F4">
        <w:t xml:space="preserve">VII. Ovo rješenje o dosudi bit će istaknuto na </w:t>
      </w:r>
      <w:r w:rsidR="00C6383E" w:rsidRPr="000A32F4">
        <w:t>e-</w:t>
      </w:r>
      <w:r w:rsidRPr="000A32F4">
        <w:t xml:space="preserve">oglasnoj ploči ovog suda. </w:t>
      </w:r>
    </w:p>
    <w:p w:rsidRDefault="00A67B54" w:rsidP="008B3C24" w:rsidR="00A67B54">
      <w:pPr>
        <w:jc w:val="center"/>
      </w:pPr>
    </w:p>
    <w:p w:rsidRDefault="00FD2D68" w:rsidP="008B3C24" w:rsidR="00FD2D68">
      <w:pPr>
        <w:jc w:val="center"/>
      </w:pPr>
    </w:p>
    <w:p w:rsidRDefault="008B3C24" w:rsidP="008B3C24" w:rsidR="008B3C24">
      <w:pPr>
        <w:jc w:val="center"/>
      </w:pPr>
      <w:r w:rsidRPr="000A32F4">
        <w:t xml:space="preserve">Obrazloženje </w:t>
      </w:r>
    </w:p>
    <w:p w:rsidRDefault="00FD2D68" w:rsidP="008B3C24" w:rsidR="00FD2D68">
      <w:pPr>
        <w:jc w:val="center"/>
      </w:pPr>
    </w:p>
    <w:p w:rsidRDefault="008B3C24" w:rsidP="005B4BDB" w:rsidR="008B3C24" w:rsidRPr="000A32F4">
      <w:pPr>
        <w:tabs>
          <w:tab w:pos="1260" w:val="left"/>
        </w:tabs>
      </w:pPr>
    </w:p>
    <w:p w:rsidRDefault="00C6383E" w:rsidP="00C6383E" w:rsidR="00C6383E" w:rsidRPr="000A32F4">
      <w:pPr>
        <w:pStyle w:val="Bezproreda"/>
        <w:ind w:firstLine="708"/>
        <w:jc w:val="both"/>
        <w:rPr>
          <w:rFonts w:hAnsi="Times New Roman" w:ascii="Times New Roman"/>
          <w:sz w:val="24"/>
          <w:szCs w:val="24"/>
        </w:rPr>
      </w:pPr>
      <w:r w:rsidRPr="000A32F4">
        <w:rPr>
          <w:rFonts w:hAnsi="Times New Roman" w:ascii="Times New Roman"/>
          <w:sz w:val="24"/>
          <w:szCs w:val="24"/>
        </w:rPr>
        <w:t xml:space="preserve">Rješenjem ovog suda br. </w:t>
      </w:r>
      <w:r w:rsidR="00AE1D78">
        <w:rPr>
          <w:rFonts w:hAnsi="Times New Roman" w:ascii="Times New Roman"/>
          <w:sz w:val="24"/>
          <w:szCs w:val="24"/>
        </w:rPr>
        <w:t>1</w:t>
      </w:r>
      <w:r w:rsidRPr="000A32F4">
        <w:rPr>
          <w:rFonts w:hAnsi="Times New Roman" w:ascii="Times New Roman"/>
          <w:sz w:val="24"/>
          <w:szCs w:val="24"/>
        </w:rPr>
        <w:t>4</w:t>
      </w:r>
      <w:r w:rsidR="00AE1D78">
        <w:rPr>
          <w:rFonts w:hAnsi="Times New Roman" w:ascii="Times New Roman"/>
          <w:sz w:val="24"/>
          <w:szCs w:val="24"/>
        </w:rPr>
        <w:t>.</w:t>
      </w:r>
      <w:r w:rsidRPr="000A32F4">
        <w:rPr>
          <w:rFonts w:hAnsi="Times New Roman" w:ascii="Times New Roman"/>
          <w:sz w:val="24"/>
          <w:szCs w:val="24"/>
        </w:rPr>
        <w:t xml:space="preserve"> St-</w:t>
      </w:r>
      <w:r w:rsidR="00AE1D78">
        <w:rPr>
          <w:rFonts w:hAnsi="Times New Roman" w:ascii="Times New Roman"/>
          <w:sz w:val="24"/>
          <w:szCs w:val="24"/>
        </w:rPr>
        <w:t>770/11</w:t>
      </w:r>
      <w:r w:rsidRPr="000A32F4">
        <w:rPr>
          <w:rFonts w:hAnsi="Times New Roman" w:ascii="Times New Roman"/>
          <w:sz w:val="24"/>
          <w:szCs w:val="24"/>
        </w:rPr>
        <w:t xml:space="preserve"> od </w:t>
      </w:r>
      <w:r w:rsidR="00AE1D78">
        <w:rPr>
          <w:rFonts w:hAnsi="Times New Roman" w:ascii="Times New Roman"/>
          <w:sz w:val="24"/>
          <w:szCs w:val="24"/>
        </w:rPr>
        <w:t>16. siječnja 2012</w:t>
      </w:r>
      <w:r w:rsidRPr="000A32F4">
        <w:rPr>
          <w:rFonts w:hAnsi="Times New Roman" w:ascii="Times New Roman"/>
          <w:sz w:val="24"/>
          <w:szCs w:val="24"/>
        </w:rPr>
        <w:t xml:space="preserve">. otvoren stečajni postupak na stečajnim dužnikom </w:t>
      </w:r>
      <w:r w:rsidR="00AE1D78" w:rsidRPr="00AE1D78">
        <w:rPr>
          <w:rFonts w:hAnsi="Times New Roman" w:ascii="Times New Roman"/>
          <w:sz w:val="24"/>
          <w:szCs w:val="24"/>
        </w:rPr>
        <w:t>Credo banka d.d., OIB: 94141384086, Zrinjsko-Frankopanska 58, Split</w:t>
      </w:r>
      <w:r w:rsidRPr="000A32F4">
        <w:rPr>
          <w:rFonts w:hAnsi="Times New Roman" w:ascii="Times New Roman"/>
          <w:sz w:val="24"/>
          <w:szCs w:val="24"/>
        </w:rPr>
        <w:t xml:space="preserve">. </w:t>
      </w:r>
    </w:p>
    <w:p w:rsidRDefault="00C6383E" w:rsidP="00C6383E" w:rsidR="00C6383E" w:rsidRPr="000A32F4">
      <w:pPr>
        <w:pStyle w:val="Bezproreda"/>
        <w:jc w:val="both"/>
        <w:rPr>
          <w:rFonts w:hAnsi="Times New Roman" w:ascii="Times New Roman"/>
          <w:sz w:val="24"/>
          <w:szCs w:val="24"/>
        </w:rPr>
      </w:pPr>
    </w:p>
    <w:p w:rsidRDefault="00C6383E" w:rsidP="00AE1D78" w:rsidR="00AE1D78" w:rsidRPr="00326E1F">
      <w:pPr>
        <w:ind w:firstLine="708"/>
        <w:jc w:val="both"/>
      </w:pPr>
      <w:r w:rsidRPr="000A32F4">
        <w:t>Istim rješenjem za stečajn</w:t>
      </w:r>
      <w:r w:rsidR="00AE1D78">
        <w:t>u</w:t>
      </w:r>
      <w:r w:rsidRPr="000A32F4">
        <w:t xml:space="preserve"> upravitelj</w:t>
      </w:r>
      <w:r w:rsidR="00AE1D78">
        <w:t>icu</w:t>
      </w:r>
      <w:r w:rsidRPr="000A32F4">
        <w:t xml:space="preserve"> imenovan</w:t>
      </w:r>
      <w:r w:rsidR="00AE1D78">
        <w:t>a</w:t>
      </w:r>
      <w:r w:rsidRPr="000A32F4">
        <w:t xml:space="preserve"> je </w:t>
      </w:r>
      <w:r w:rsidR="00AE1D78" w:rsidRPr="00EC4963">
        <w:t>Ankica</w:t>
      </w:r>
      <w:r w:rsidR="00AE1D78" w:rsidRPr="00326E1F">
        <w:t xml:space="preserve"> Č</w:t>
      </w:r>
      <w:r w:rsidR="00AE1D78" w:rsidRPr="00EC4963">
        <w:t>eni</w:t>
      </w:r>
      <w:r w:rsidR="00AE1D78" w:rsidRPr="00326E1F">
        <w:t xml:space="preserve">ć, </w:t>
      </w:r>
      <w:r w:rsidR="00AE1D78" w:rsidRPr="00EC4963">
        <w:t>iz</w:t>
      </w:r>
      <w:r w:rsidR="00AE1D78" w:rsidRPr="00326E1F">
        <w:t xml:space="preserve"> </w:t>
      </w:r>
      <w:r w:rsidR="00AE1D78" w:rsidRPr="00EC4963">
        <w:t>Splita</w:t>
      </w:r>
      <w:r w:rsidR="00AE1D78" w:rsidRPr="00326E1F">
        <w:t xml:space="preserve">, </w:t>
      </w:r>
      <w:r w:rsidR="00AE1D78" w:rsidRPr="00EC4963">
        <w:t>Pupa</w:t>
      </w:r>
      <w:r w:rsidR="00AE1D78" w:rsidRPr="00326E1F">
        <w:t>č</w:t>
      </w:r>
      <w:r w:rsidR="00AE1D78" w:rsidRPr="00EC4963">
        <w:t>i</w:t>
      </w:r>
      <w:r w:rsidR="00AE1D78" w:rsidRPr="00326E1F">
        <w:t>ć</w:t>
      </w:r>
      <w:r w:rsidR="00AE1D78" w:rsidRPr="00EC4963">
        <w:t>eva</w:t>
      </w:r>
      <w:r w:rsidR="00C36A39">
        <w:t xml:space="preserve"> 1/3</w:t>
      </w:r>
      <w:r w:rsidR="00AE1D78" w:rsidRPr="00326E1F">
        <w:t xml:space="preserve">, </w:t>
      </w:r>
      <w:r w:rsidR="00AE1D78" w:rsidRPr="00EC4963">
        <w:t>OIB</w:t>
      </w:r>
      <w:r w:rsidR="00AE1D78" w:rsidRPr="00326E1F">
        <w:t>: 67541309757.</w:t>
      </w:r>
    </w:p>
    <w:p w:rsidRDefault="008B3C24" w:rsidP="00AE1D78" w:rsidR="008B3C24" w:rsidRPr="00AE1D78">
      <w:pPr>
        <w:pStyle w:val="Bezproreda"/>
        <w:ind w:firstLine="708"/>
        <w:jc w:val="both"/>
        <w:rPr>
          <w:rFonts w:hAnsi="Times New Roman" w:ascii="Times New Roman"/>
          <w:sz w:val="24"/>
          <w:szCs w:val="24"/>
        </w:rPr>
      </w:pPr>
    </w:p>
    <w:p w:rsidRDefault="008B3C24" w:rsidP="008B3C24" w:rsidR="008B3C24" w:rsidRPr="000A32F4">
      <w:pPr>
        <w:jc w:val="both"/>
      </w:pPr>
      <w:r w:rsidRPr="000A32F4">
        <w:tab/>
        <w:t xml:space="preserve">U naprijed navedenom stečajnom postupku </w:t>
      </w:r>
      <w:r w:rsidR="00AE1D78">
        <w:t>r</w:t>
      </w:r>
      <w:r w:rsidRPr="000A32F4">
        <w:t xml:space="preserve">ješenjem ovog suda br. </w:t>
      </w:r>
      <w:r w:rsidR="00AE1D78">
        <w:t xml:space="preserve">14. </w:t>
      </w:r>
      <w:r w:rsidR="00C6383E" w:rsidRPr="000A32F4">
        <w:t>St-</w:t>
      </w:r>
      <w:r w:rsidR="00AE1D78">
        <w:t>770/2011</w:t>
      </w:r>
      <w:r w:rsidRPr="000A32F4">
        <w:t xml:space="preserve"> od </w:t>
      </w:r>
      <w:r w:rsidR="00AE1D78">
        <w:t>14. svibnja 2014</w:t>
      </w:r>
      <w:r w:rsidRPr="000A32F4">
        <w:t xml:space="preserve">. određena je prodaja u stečajnom postupku predmetne nekretnine pobliže opisane u toč. I. izreke ovog rješenja. </w:t>
      </w:r>
    </w:p>
    <w:p w:rsidRDefault="008B3C24" w:rsidP="008B3C24" w:rsidR="008B3C24" w:rsidRPr="000A32F4">
      <w:pPr>
        <w:jc w:val="both"/>
      </w:pPr>
    </w:p>
    <w:p w:rsidRDefault="008B3C24" w:rsidP="008B3C24" w:rsidR="008B3C24" w:rsidRPr="000A32F4">
      <w:pPr>
        <w:jc w:val="both"/>
      </w:pPr>
      <w:r w:rsidRPr="000A32F4">
        <w:tab/>
        <w:t xml:space="preserve">Zaključkom ovog suda br. </w:t>
      </w:r>
      <w:r w:rsidR="00C6383E" w:rsidRPr="000A32F4">
        <w:t>4.St-</w:t>
      </w:r>
      <w:r w:rsidR="00AE1D78">
        <w:t>770/2011</w:t>
      </w:r>
      <w:r w:rsidR="00C6383E" w:rsidRPr="000A32F4">
        <w:t xml:space="preserve"> </w:t>
      </w:r>
      <w:r w:rsidRPr="000A32F4">
        <w:t xml:space="preserve">od </w:t>
      </w:r>
      <w:r w:rsidR="00C24101">
        <w:t>14. veljače 2018.</w:t>
      </w:r>
      <w:r w:rsidRPr="000A32F4">
        <w:t xml:space="preserve"> bilo je određeno ročište za prodaju u stečajnom postupku  predmetn</w:t>
      </w:r>
      <w:r w:rsidR="008045A4">
        <w:t>e</w:t>
      </w:r>
      <w:r w:rsidR="00C6383E" w:rsidRPr="000A32F4">
        <w:t xml:space="preserve"> nekretnin</w:t>
      </w:r>
      <w:r w:rsidR="008045A4">
        <w:t>e</w:t>
      </w:r>
      <w:r w:rsidR="00C6383E" w:rsidRPr="000A32F4">
        <w:t xml:space="preserve"> i pokretnina u vlasništvu stečajnog dužnika</w:t>
      </w:r>
      <w:r w:rsidRPr="000A32F4">
        <w:t xml:space="preserve">  i to za dan </w:t>
      </w:r>
      <w:r w:rsidR="00C24101">
        <w:t>20. ožujka 2018.</w:t>
      </w:r>
    </w:p>
    <w:p w:rsidRDefault="008045A4" w:rsidP="008B3C24" w:rsidR="008045A4">
      <w:pPr>
        <w:jc w:val="both"/>
      </w:pPr>
    </w:p>
    <w:p w:rsidRDefault="00C9648C" w:rsidP="00C24101" w:rsidR="00C24101">
      <w:pPr>
        <w:jc w:val="both"/>
      </w:pPr>
      <w:r>
        <w:tab/>
      </w:r>
      <w:r w:rsidR="00D7535E" w:rsidRPr="000A32F4">
        <w:t xml:space="preserve">Za </w:t>
      </w:r>
      <w:r w:rsidR="00D7535E" w:rsidRPr="00C24101">
        <w:t>usmenu javnu dražbu pristigl</w:t>
      </w:r>
      <w:r w:rsidR="008045A4" w:rsidRPr="00C24101">
        <w:t>a</w:t>
      </w:r>
      <w:r w:rsidR="00D7535E" w:rsidRPr="00C24101">
        <w:t xml:space="preserve"> </w:t>
      </w:r>
      <w:r w:rsidR="001664DF" w:rsidRPr="00C24101">
        <w:t>je</w:t>
      </w:r>
      <w:r w:rsidR="00D7535E" w:rsidRPr="00C24101">
        <w:t xml:space="preserve"> </w:t>
      </w:r>
      <w:r w:rsidR="008045A4" w:rsidRPr="00C24101">
        <w:t>jedna</w:t>
      </w:r>
      <w:r w:rsidR="00D7535E" w:rsidRPr="00C24101">
        <w:t xml:space="preserve"> uplat</w:t>
      </w:r>
      <w:r w:rsidR="008045A4" w:rsidRPr="00C24101">
        <w:t>a</w:t>
      </w:r>
      <w:r w:rsidR="00D7535E" w:rsidRPr="00C24101">
        <w:t xml:space="preserve"> jamčevine </w:t>
      </w:r>
      <w:r w:rsidR="00AE1D78" w:rsidRPr="00C24101">
        <w:t xml:space="preserve">za nekretninu </w:t>
      </w:r>
      <w:r w:rsidR="009E593C" w:rsidRPr="00C24101">
        <w:t xml:space="preserve">pod red. br. </w:t>
      </w:r>
      <w:r w:rsidR="00953AA0">
        <w:t>33</w:t>
      </w:r>
      <w:r w:rsidRPr="00C24101">
        <w:t>.;</w:t>
      </w:r>
      <w:r w:rsidR="00C24101" w:rsidRPr="00C24101">
        <w:t xml:space="preserve"> </w:t>
      </w:r>
      <w:r w:rsidR="00953AA0" w:rsidRPr="00953AA0">
        <w:t>10. ETAŽA: 14/100 suvlasnički dio nekretnine, uključujući zemljište i zajedničke dijelove zgrade, povezan temeljem odredbe čl. 68. i 370. st.4. Zakona o vlasništvu i drugim stvarnim pravima, s vlasništvom posebnog dijela zgrade sagrađene na čest.br. 16/1, stambena zgrada, Put Mrta 38/A od 268m</w:t>
      </w:r>
      <w:r w:rsidR="00953AA0" w:rsidRPr="00953AA0">
        <w:rPr>
          <w:vertAlign w:val="superscript"/>
        </w:rPr>
        <w:t>2</w:t>
      </w:r>
      <w:r w:rsidR="00953AA0" w:rsidRPr="00953AA0">
        <w:t xml:space="preserve"> i dvorište, Put Mrta 38/A od 632m</w:t>
      </w:r>
      <w:r w:rsidR="00953AA0" w:rsidRPr="00953AA0">
        <w:rPr>
          <w:vertAlign w:val="superscript"/>
        </w:rPr>
        <w:t>2</w:t>
      </w:r>
      <w:r w:rsidR="00953AA0" w:rsidRPr="00953AA0">
        <w:t>, ZKUL 2467, KO Povljana, što u naravi predstavlja trosobni stan u potkrovlju, oznake „S10“, površine 90,38m</w:t>
      </w:r>
      <w:r w:rsidR="00953AA0" w:rsidRPr="00953AA0">
        <w:rPr>
          <w:vertAlign w:val="superscript"/>
        </w:rPr>
        <w:t>2</w:t>
      </w:r>
      <w:r w:rsidR="00953AA0" w:rsidRPr="00953AA0">
        <w:t>, s pripatkom: parkiralište „P10“ površine 14m</w:t>
      </w:r>
      <w:r w:rsidR="00953AA0" w:rsidRPr="00953AA0">
        <w:rPr>
          <w:vertAlign w:val="superscript"/>
        </w:rPr>
        <w:t>2</w:t>
      </w:r>
      <w:r w:rsidR="00953AA0" w:rsidRPr="00953AA0">
        <w:t>, a sve navedeno ukupne površine 104,38m</w:t>
      </w:r>
      <w:r w:rsidR="00953AA0" w:rsidRPr="00953AA0">
        <w:rPr>
          <w:vertAlign w:val="superscript"/>
        </w:rPr>
        <w:t>2</w:t>
      </w:r>
      <w:r w:rsidR="00953AA0" w:rsidRPr="00953AA0">
        <w:t xml:space="preserve">, u </w:t>
      </w:r>
      <w:r w:rsidR="00953AA0" w:rsidRPr="00953AA0">
        <w:lastRenderedPageBreak/>
        <w:t xml:space="preserve">Etažnom elaboratu sve označeno oznakama „S10“ i „P10“, </w:t>
      </w:r>
      <w:r w:rsidR="00953AA0">
        <w:t>čija je</w:t>
      </w:r>
      <w:r w:rsidR="00953AA0" w:rsidRPr="00953AA0">
        <w:t xml:space="preserve"> početna cijena </w:t>
      </w:r>
      <w:r w:rsidR="00953AA0">
        <w:t xml:space="preserve">glasila na iznos od </w:t>
      </w:r>
      <w:r w:rsidR="00953AA0" w:rsidRPr="00953AA0">
        <w:t>544.000,00 kun</w:t>
      </w:r>
      <w:r w:rsidR="00953AA0">
        <w:t xml:space="preserve">a </w:t>
      </w:r>
      <w:r w:rsidR="00C24101">
        <w:t xml:space="preserve">i to od ponuditelja </w:t>
      </w:r>
      <w:r w:rsidR="00953AA0">
        <w:rPr>
          <w:bCs/>
        </w:rPr>
        <w:t xml:space="preserve">Sándor Polonkai </w:t>
      </w:r>
      <w:r w:rsidR="000F3634">
        <w:rPr>
          <w:bCs/>
        </w:rPr>
        <w:t xml:space="preserve">na iznos od </w:t>
      </w:r>
      <w:r w:rsidR="001A6559">
        <w:rPr>
          <w:bCs/>
        </w:rPr>
        <w:t>544</w:t>
      </w:r>
      <w:r w:rsidR="000F3634">
        <w:rPr>
          <w:bCs/>
        </w:rPr>
        <w:t xml:space="preserve">.000,00 kuna. </w:t>
      </w:r>
    </w:p>
    <w:p w:rsidRDefault="00F82773" w:rsidP="00C9648C" w:rsidR="00F82773" w:rsidRPr="000A32F4">
      <w:pPr>
        <w:jc w:val="both"/>
        <w:rPr>
          <w:bCs/>
        </w:rPr>
      </w:pPr>
    </w:p>
    <w:p w:rsidRDefault="001379B2" w:rsidP="008B3C24" w:rsidR="001379B2" w:rsidRPr="000A32F4">
      <w:pPr>
        <w:jc w:val="both"/>
        <w:rPr>
          <w:bCs/>
        </w:rPr>
      </w:pPr>
      <w:r w:rsidRPr="000A32F4">
        <w:rPr>
          <w:bCs/>
        </w:rPr>
        <w:tab/>
        <w:t>Nakon toga, sud je održao ročište za dražbu sa jedinim ponuditelj</w:t>
      </w:r>
      <w:r w:rsidR="001A6559">
        <w:rPr>
          <w:bCs/>
        </w:rPr>
        <w:t xml:space="preserve">em </w:t>
      </w:r>
      <w:r w:rsidR="00953AA0">
        <w:rPr>
          <w:bCs/>
        </w:rPr>
        <w:t>Sándor Polonkai</w:t>
      </w:r>
      <w:r w:rsidR="00953AA0" w:rsidRPr="000A32F4">
        <w:rPr>
          <w:bCs/>
        </w:rPr>
        <w:t xml:space="preserve"> </w:t>
      </w:r>
      <w:r w:rsidRPr="000A32F4">
        <w:rPr>
          <w:bCs/>
        </w:rPr>
        <w:t xml:space="preserve">koji </w:t>
      </w:r>
      <w:r w:rsidR="001A6559">
        <w:rPr>
          <w:bCs/>
        </w:rPr>
        <w:t>je</w:t>
      </w:r>
      <w:r w:rsidR="000F3634">
        <w:rPr>
          <w:bCs/>
        </w:rPr>
        <w:t xml:space="preserve"> </w:t>
      </w:r>
      <w:r w:rsidR="001A6559">
        <w:rPr>
          <w:bCs/>
        </w:rPr>
        <w:t>ponudio</w:t>
      </w:r>
      <w:r w:rsidRPr="000A32F4">
        <w:rPr>
          <w:bCs/>
        </w:rPr>
        <w:t xml:space="preserve"> iznos od </w:t>
      </w:r>
      <w:r w:rsidR="001A6559">
        <w:rPr>
          <w:bCs/>
        </w:rPr>
        <w:t>544</w:t>
      </w:r>
      <w:r w:rsidR="00C36A39">
        <w:rPr>
          <w:bCs/>
        </w:rPr>
        <w:t>.000,00</w:t>
      </w:r>
      <w:r w:rsidRPr="000A32F4">
        <w:rPr>
          <w:bCs/>
        </w:rPr>
        <w:t xml:space="preserve"> kuna za kupnju nekretnine, i time </w:t>
      </w:r>
      <w:r w:rsidR="001A6559">
        <w:rPr>
          <w:bCs/>
        </w:rPr>
        <w:t>ispunio</w:t>
      </w:r>
      <w:r w:rsidRPr="000A32F4">
        <w:rPr>
          <w:bCs/>
        </w:rPr>
        <w:t xml:space="preserve"> uvjete da </w:t>
      </w:r>
      <w:r w:rsidR="001A6559">
        <w:rPr>
          <w:bCs/>
        </w:rPr>
        <w:t>mu</w:t>
      </w:r>
      <w:r w:rsidRPr="000A32F4">
        <w:rPr>
          <w:bCs/>
        </w:rPr>
        <w:t xml:space="preserve"> se dosudi predmetna nekretnina.</w:t>
      </w:r>
    </w:p>
    <w:p w:rsidRDefault="001379B2" w:rsidP="008B3C24" w:rsidR="001379B2" w:rsidRPr="000A32F4">
      <w:pPr>
        <w:jc w:val="both"/>
        <w:rPr>
          <w:bCs/>
        </w:rPr>
      </w:pPr>
    </w:p>
    <w:p w:rsidRDefault="001379B2" w:rsidP="008B3C24" w:rsidR="001379B2" w:rsidRPr="000A32F4">
      <w:pPr>
        <w:jc w:val="both"/>
      </w:pPr>
      <w:r w:rsidRPr="000A32F4">
        <w:rPr>
          <w:bCs/>
        </w:rPr>
        <w:tab/>
        <w:t xml:space="preserve">Radi navedenog, temeljem odredbi </w:t>
      </w:r>
      <w:r w:rsidR="00DF6D17">
        <w:rPr>
          <w:bCs/>
        </w:rPr>
        <w:t xml:space="preserve">čl. 164. SZ, </w:t>
      </w:r>
      <w:r w:rsidRPr="000A32F4">
        <w:rPr>
          <w:bCs/>
        </w:rPr>
        <w:t>čl. 98., 1</w:t>
      </w:r>
      <w:r w:rsidR="00DF6D17">
        <w:rPr>
          <w:bCs/>
        </w:rPr>
        <w:t>00., 101. i 103. Ovršnog zakona, trebalo je odlučiti kao u izreci ovog rješenja.</w:t>
      </w:r>
    </w:p>
    <w:p w:rsidRDefault="00D7535E" w:rsidP="008B3C24" w:rsidR="008B3C24" w:rsidRPr="000A32F4">
      <w:pPr>
        <w:jc w:val="both"/>
      </w:pPr>
      <w:r w:rsidRPr="000A32F4">
        <w:tab/>
      </w:r>
    </w:p>
    <w:p w:rsidRDefault="008B3C24" w:rsidP="008B3C24" w:rsidR="008B3C24" w:rsidRPr="000A32F4">
      <w:pPr>
        <w:jc w:val="both"/>
      </w:pPr>
    </w:p>
    <w:p w:rsidRDefault="008B3C24" w:rsidP="00223A26" w:rsidR="00223A26" w:rsidRPr="001F71AE">
      <w:pPr>
        <w:ind w:firstLine="540"/>
        <w:jc w:val="center"/>
      </w:pPr>
      <w:r w:rsidRPr="000A32F4">
        <w:t xml:space="preserve">U </w:t>
      </w:r>
      <w:r w:rsidR="00223A26" w:rsidRPr="001F71AE">
        <w:t>Splitu</w:t>
      </w:r>
      <w:r w:rsidR="00223A26">
        <w:t xml:space="preserve"> </w:t>
      </w:r>
      <w:r w:rsidR="00DE57AA">
        <w:t>28</w:t>
      </w:r>
      <w:r w:rsidR="00565404">
        <w:t>. svibnja</w:t>
      </w:r>
      <w:r w:rsidR="00223A26">
        <w:t xml:space="preserve"> 2018.</w:t>
      </w:r>
    </w:p>
    <w:p w:rsidRDefault="00223A26" w:rsidP="00223A26" w:rsidR="00223A26">
      <w:pPr>
        <w:ind w:firstLine="540"/>
        <w:jc w:val="right"/>
      </w:pPr>
    </w:p>
    <w:p w:rsidRDefault="00223A26" w:rsidP="00223A26" w:rsidR="00223A26">
      <w:pPr>
        <w:ind w:firstLine="708" w:left="7080"/>
      </w:pPr>
      <w:r>
        <w:t>Sudac</w:t>
      </w:r>
    </w:p>
    <w:p w:rsidRDefault="00223A26" w:rsidP="00223A26" w:rsidR="00223A26">
      <w:pPr>
        <w:ind w:firstLine="540"/>
        <w:jc w:val="right"/>
      </w:pPr>
    </w:p>
    <w:p w:rsidRDefault="00223A26" w:rsidP="00223A26" w:rsidR="00223A26" w:rsidRPr="001F71AE"/>
    <w:p w:rsidRDefault="00223A26" w:rsidP="00223A26" w:rsidR="00223A26">
      <w:pPr>
        <w:ind w:firstLine="540"/>
        <w:jc w:val="right"/>
      </w:pPr>
      <w:r>
        <w:t>Katarina Mikulić</w:t>
      </w:r>
      <w:r w:rsidR="00046D82">
        <w:t>,v.r.</w:t>
      </w:r>
    </w:p>
    <w:p w:rsidRDefault="00046D82" w:rsidP="0071700F" w:rsidR="00046D82">
      <w:pPr>
        <w:pStyle w:val="Bezproreda"/>
        <w:jc w:val="right"/>
        <w:rPr>
          <w:rFonts w:hAnsi="Times New Roman" w:ascii="Times New Roman"/>
          <w:sz w:val="24"/>
          <w:szCs w:val="24"/>
        </w:rPr>
      </w:pPr>
      <w:r>
        <w:t xml:space="preserve">za </w:t>
      </w:r>
      <w:r>
        <w:rPr>
          <w:rFonts w:hAnsi="Times New Roman" w:ascii="Times New Roman"/>
          <w:sz w:val="24"/>
          <w:szCs w:val="24"/>
        </w:rPr>
        <w:t>točnost otpravka – ovlašteni službenik</w:t>
      </w:r>
    </w:p>
    <w:p w:rsidRDefault="00046D82" w:rsidP="0071700F" w:rsidR="00046D82" w:rsidRPr="0085560D">
      <w:pPr>
        <w:pStyle w:val="Bezproreda"/>
        <w:jc w:val="right"/>
        <w:rPr>
          <w:rFonts w:hAnsi="Times New Roman" w:ascii="Times New Roman"/>
          <w:sz w:val="24"/>
          <w:szCs w:val="24"/>
        </w:rPr>
      </w:pPr>
      <w:r>
        <w:rPr>
          <w:rFonts w:hAnsi="Times New Roman" w:ascii="Times New Roman"/>
          <w:sz w:val="24"/>
          <w:szCs w:val="24"/>
        </w:rPr>
        <w:t xml:space="preserve">Ivana Hajder </w:t>
      </w:r>
    </w:p>
    <w:p w:rsidRDefault="00046D82" w:rsidP="00223A26" w:rsidR="00046D82">
      <w:pPr>
        <w:ind w:firstLine="540"/>
        <w:jc w:val="right"/>
      </w:pPr>
    </w:p>
    <w:p w:rsidRDefault="001379B2" w:rsidP="00223A26" w:rsidR="001379B2">
      <w:pPr>
        <w:jc w:val="center"/>
      </w:pPr>
    </w:p>
    <w:p w:rsidRDefault="00673180" w:rsidP="00C6383E" w:rsidR="00673180" w:rsidRPr="000A32F4">
      <w:pPr>
        <w:jc w:val="right"/>
      </w:pPr>
    </w:p>
    <w:p w:rsidRDefault="00953AA0" w:rsidP="008B3C24" w:rsidR="008B3C24" w:rsidRPr="000A32F4">
      <w:pPr>
        <w:jc w:val="both"/>
      </w:pPr>
      <w:r w:rsidRPr="000A32F4">
        <w:t>Pouka o pravnom lijeku</w:t>
      </w:r>
      <w:r w:rsidR="008B3C24" w:rsidRPr="000A32F4">
        <w:t>: Protiv ovog rješenja dopuštena je žalba Visokom trgovačkom sudu Republike Hrvatske u Zagrebu. Žalba se podnosi putem ovog suda u 2 primjerka, a u roku od 8 dana od dana dostave rješenja.</w:t>
      </w:r>
    </w:p>
    <w:p w:rsidRDefault="008B3C24" w:rsidP="008B3C24" w:rsidR="008B3C24" w:rsidRPr="000A32F4">
      <w:pPr>
        <w:ind w:left="360"/>
        <w:jc w:val="both"/>
      </w:pPr>
    </w:p>
    <w:p w:rsidRDefault="008B3C24" w:rsidP="008B3C24" w:rsidR="008B3C24" w:rsidRPr="000A32F4">
      <w:pPr>
        <w:ind w:left="360"/>
        <w:jc w:val="both"/>
      </w:pPr>
    </w:p>
    <w:p w:rsidRDefault="008B3C24" w:rsidR="008B3C24" w:rsidRPr="000A32F4"/>
    <w:p w:rsidRDefault="00B929EE" w:rsidP="00B929EE" w:rsidR="00B929EE" w:rsidRPr="000A32F4">
      <w:pPr>
        <w:pStyle w:val="Tijeloteksta"/>
      </w:pPr>
    </w:p>
    <w:p w:rsidRDefault="00853B3E" w:rsidR="00853B3E" w:rsidRPr="000A32F4"/>
    <w:sectPr w:rsidSect="00C62703" w:rsidR="00853B3E" w:rsidRPr="000A32F4">
      <w:headerReference w:type="even" r:id="rId11"/>
      <w:headerReference w:type="default" r:id="rId12"/>
      <w:footerReference w:type="default" r:id="rId13"/>
      <w:headerReference w:type="first" r:id="rId14"/>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383E" w:rsidR="0084646D">
      <w:r>
        <w:separator/>
      </w:r>
    </w:p>
  </w:endnote>
  <w:endnote w:id="0" w:type="continuationSeparator">
    <w:p w:rsidRDefault="00C6383E" w:rsidR="0084646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23088" w:rsidR="00F23088">
    <w:pPr>
      <w:pStyle w:val="Podnoje"/>
      <w:jc w:val="center"/>
    </w:pPr>
  </w:p>
  <w:p w:rsidRDefault="00F23088" w:rsidR="00F23088">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383E" w:rsidR="0084646D">
      <w:r>
        <w:separator/>
      </w:r>
    </w:p>
  </w:footnote>
  <w:footnote w:id="0" w:type="continuationSeparator">
    <w:p w:rsidRDefault="00C6383E" w:rsidR="0084646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929EE" w:rsidR="009661F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046D82" w:rsidR="009661F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35122666"/>
      <w:docPartObj>
        <w:docPartGallery w:val="Page Numbers (Top of Page)"/>
        <w:docPartUnique/>
      </w:docPartObj>
    </w:sdtPr>
    <w:sdtEndPr/>
    <w:sdtContent>
      <w:p w:rsidRDefault="00C62703" w:rsidP="00C62703" w:rsidR="00C62703" w:rsidRPr="00C7103C">
        <w:pPr>
          <w:tabs>
            <w:tab w:pos="4536" w:val="center"/>
            <w:tab w:pos="9072" w:val="right"/>
          </w:tabs>
          <w:ind w:firstLine="1416"/>
          <w:jc w:val="right"/>
        </w:pPr>
        <w:r>
          <w:fldChar w:fldCharType="begin"/>
        </w:r>
        <w:r>
          <w:instrText>PAGE   \* MERGEFORMAT</w:instrText>
        </w:r>
        <w:r>
          <w:fldChar w:fldCharType="separate"/>
        </w:r>
        <w:r w:rsidR="00046D82">
          <w:rPr>
            <w:noProof/>
          </w:rPr>
          <w:t>3</w:t>
        </w:r>
        <w:r>
          <w:fldChar w:fldCharType="end"/>
        </w:r>
        <w:r w:rsidRPr="00C62703">
          <w:t xml:space="preserve"> </w:t>
        </w:r>
        <w:r>
          <w:tab/>
          <w:t>Poslovni broj: 4.St-770/2011-</w:t>
        </w:r>
        <w:r w:rsidR="00DE57AA">
          <w:t>1478</w:t>
        </w:r>
      </w:p>
      <w:p w:rsidRDefault="00046D82" w:rsidR="00C62703">
        <w:pPr>
          <w:pStyle w:val="Zaglavlje"/>
          <w:jc w:val="center"/>
        </w:pPr>
      </w:p>
    </w:sdtContent>
  </w:sdt>
  <w:p w:rsidRDefault="00046D82" w:rsidR="009661FD">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23A26" w:rsidR="00223A26">
    <w:pPr>
      <w:pStyle w:val="Zaglavlje"/>
      <w:jc w:val="center"/>
    </w:pPr>
  </w:p>
  <w:p w:rsidRDefault="00223A26" w:rsidR="00223A2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E97686"/>
    <w:multiLevelType w:val="hybridMultilevel"/>
    <w:tmpl w:val="D2AE0014"/>
    <w:lvl w:tplc="F0301A2C" w:ilvl="0">
      <w:start w:val="1"/>
      <w:numFmt w:val="upperRoman"/>
      <w:lvlText w:val="%1."/>
      <w:lvlJc w:val="left"/>
      <w:pPr>
        <w:tabs>
          <w:tab w:pos="1260" w:val="num"/>
        </w:tabs>
        <w:ind w:hanging="720" w:left="1260"/>
      </w:pPr>
      <w:rPr>
        <w:rFonts w:hint="default"/>
      </w:rPr>
    </w:lvl>
    <w:lvl w:tplc="04090017" w:ilvl="1">
      <w:start w:val="1"/>
      <w:numFmt w:val="lowerLetter"/>
      <w:lvlText w:val="%2)"/>
      <w:lvlJc w:val="left"/>
      <w:pPr>
        <w:tabs>
          <w:tab w:pos="1620" w:val="num"/>
        </w:tabs>
        <w:ind w:hanging="360" w:left="1620"/>
      </w:pPr>
      <w:rPr>
        <w:rFonts w:hint="default"/>
      </w:r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1">
    <w:nsid w:val="1B2F2252"/>
    <w:multiLevelType w:val="hybridMultilevel"/>
    <w:tmpl w:val="570838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2A4730BD"/>
    <w:multiLevelType w:val="hybridMultilevel"/>
    <w:tmpl w:val="792ACC08"/>
    <w:lvl w:tplc="041A000F"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3C72236F"/>
    <w:multiLevelType w:val="hybridMultilevel"/>
    <w:tmpl w:val="1936846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5099359C"/>
    <w:multiLevelType w:val="hybridMultilevel"/>
    <w:tmpl w:val="B142BAEC"/>
    <w:lvl w:tplc="0270BB1C" w:ilvl="0">
      <w:start w:val="1"/>
      <w:numFmt w:val="lowerLetter"/>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5">
    <w:nsid w:val="5C283599"/>
    <w:multiLevelType w:val="hybridMultilevel"/>
    <w:tmpl w:val="E3CA7D5E"/>
    <w:lvl w:tplc="0A68B4A0"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69AB25CA"/>
    <w:multiLevelType w:val="hybridMultilevel"/>
    <w:tmpl w:val="E3CA7D5E"/>
    <w:lvl w:tplc="0A68B4A0"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3"/>
  </w:num>
  <w:num w:numId="2">
    <w:abstractNumId w:val="0"/>
  </w:num>
  <w:num w:numId="3">
    <w:abstractNumId w:val="4"/>
  </w:num>
  <w:num w:numId="4">
    <w:abstractNumId w:val="1"/>
  </w:num>
  <w:num w:numId="5">
    <w:abstractNumId w:val="6"/>
  </w:num>
  <w:num w:numId="6">
    <w:abstractNumId w:val="2"/>
  </w:num>
  <w:num w:numId="7">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929EE"/>
    <w:rsid w:val="00002AA0"/>
    <w:rsid w:val="00046D82"/>
    <w:rsid w:val="00064EB6"/>
    <w:rsid w:val="00081449"/>
    <w:rsid w:val="000A32F4"/>
    <w:rsid w:val="000B4D96"/>
    <w:rsid w:val="000E79EB"/>
    <w:rsid w:val="000F3634"/>
    <w:rsid w:val="001379B2"/>
    <w:rsid w:val="001664DF"/>
    <w:rsid w:val="00167E19"/>
    <w:rsid w:val="001A6559"/>
    <w:rsid w:val="001E6848"/>
    <w:rsid w:val="00223A26"/>
    <w:rsid w:val="002915BA"/>
    <w:rsid w:val="00291939"/>
    <w:rsid w:val="002F5449"/>
    <w:rsid w:val="003C2F22"/>
    <w:rsid w:val="00417EA6"/>
    <w:rsid w:val="004657E9"/>
    <w:rsid w:val="0049254B"/>
    <w:rsid w:val="004E0487"/>
    <w:rsid w:val="004F1DAF"/>
    <w:rsid w:val="005433FA"/>
    <w:rsid w:val="00565404"/>
    <w:rsid w:val="005B4BDB"/>
    <w:rsid w:val="005E0038"/>
    <w:rsid w:val="005F2618"/>
    <w:rsid w:val="00661D3F"/>
    <w:rsid w:val="00673180"/>
    <w:rsid w:val="006B48F7"/>
    <w:rsid w:val="006D444D"/>
    <w:rsid w:val="006E1F91"/>
    <w:rsid w:val="0071519E"/>
    <w:rsid w:val="007F7A84"/>
    <w:rsid w:val="008045A4"/>
    <w:rsid w:val="0081386F"/>
    <w:rsid w:val="00814EDB"/>
    <w:rsid w:val="00815142"/>
    <w:rsid w:val="0084646D"/>
    <w:rsid w:val="00853B3E"/>
    <w:rsid w:val="0088493C"/>
    <w:rsid w:val="008B3C24"/>
    <w:rsid w:val="00953AA0"/>
    <w:rsid w:val="00981D37"/>
    <w:rsid w:val="0098497D"/>
    <w:rsid w:val="009969D7"/>
    <w:rsid w:val="009D0182"/>
    <w:rsid w:val="009E593C"/>
    <w:rsid w:val="00A44AA6"/>
    <w:rsid w:val="00A51DE9"/>
    <w:rsid w:val="00A67B54"/>
    <w:rsid w:val="00A714EA"/>
    <w:rsid w:val="00AE1D78"/>
    <w:rsid w:val="00B929EE"/>
    <w:rsid w:val="00C24101"/>
    <w:rsid w:val="00C3048A"/>
    <w:rsid w:val="00C36A39"/>
    <w:rsid w:val="00C62703"/>
    <w:rsid w:val="00C6383E"/>
    <w:rsid w:val="00C9648C"/>
    <w:rsid w:val="00D67730"/>
    <w:rsid w:val="00D7535E"/>
    <w:rsid w:val="00DD0D50"/>
    <w:rsid w:val="00DE57AA"/>
    <w:rsid w:val="00DF397E"/>
    <w:rsid w:val="00DF6D17"/>
    <w:rsid w:val="00EB6A52"/>
    <w:rsid w:val="00EC760B"/>
    <w:rsid w:val="00EE4179"/>
    <w:rsid w:val="00F12B18"/>
    <w:rsid w:val="00F23088"/>
    <w:rsid w:val="00F248F8"/>
    <w:rsid w:val="00F2599E"/>
    <w:rsid w:val="00F42264"/>
    <w:rsid w:val="00F82773"/>
    <w:rsid w:val="00FD2D6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uiPriority="0" w:name="Body Text Indent"/>
    <w:lsdException w:qFormat="true" w:unhideWhenUsed="false" w:semiHidden="false" w:uiPriority="11" w:name="Subtitle"/>
    <w:lsdException w:uiPriority="0" w:name="Body Text Indent 2"/>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929EE"/>
    <w:rPr>
      <w:rFonts w:cs="Times New Roman" w:eastAsia="Times New Roman"/>
      <w:szCs w:val="24"/>
      <w:lang w:eastAsia="hr-HR"/>
    </w:rPr>
  </w:style>
  <w:style w:styleId="Naslov1" w:type="paragraph">
    <w:name w:val="heading 1"/>
    <w:basedOn w:val="Normal"/>
    <w:next w:val="Normal"/>
    <w:link w:val="Naslov1Char"/>
    <w:qFormat/>
    <w:rsid w:val="00B929EE"/>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B929EE"/>
    <w:rPr>
      <w:rFonts w:cs="Times New Roman" w:eastAsia="Times New Roman"/>
      <w:b/>
      <w:bCs/>
      <w:szCs w:val="24"/>
      <w:lang w:eastAsia="hr-HR"/>
    </w:rPr>
  </w:style>
  <w:style w:styleId="Uvuenotijeloteksta" w:type="paragraph">
    <w:name w:val="Body Text Indent"/>
    <w:basedOn w:val="Normal"/>
    <w:link w:val="UvuenotijelotekstaChar"/>
    <w:rsid w:val="00B929EE"/>
    <w:pPr>
      <w:ind w:left="720"/>
      <w:jc w:val="both"/>
    </w:pPr>
  </w:style>
  <w:style w:customStyle="true" w:styleId="UvuenotijelotekstaChar" w:type="character">
    <w:name w:val="Uvučeno tijelo teksta Char"/>
    <w:basedOn w:val="Zadanifontodlomka"/>
    <w:link w:val="Uvuenotijeloteksta"/>
    <w:rsid w:val="00B929EE"/>
    <w:rPr>
      <w:rFonts w:cs="Times New Roman" w:eastAsia="Times New Roman"/>
      <w:szCs w:val="24"/>
      <w:lang w:eastAsia="hr-HR"/>
    </w:rPr>
  </w:style>
  <w:style w:styleId="Zaglavlje" w:type="paragraph">
    <w:name w:val="header"/>
    <w:basedOn w:val="Normal"/>
    <w:link w:val="ZaglavljeChar"/>
    <w:uiPriority w:val="99"/>
    <w:rsid w:val="00B929EE"/>
    <w:pPr>
      <w:tabs>
        <w:tab w:pos="4536" w:val="center"/>
        <w:tab w:pos="9072" w:val="right"/>
      </w:tabs>
    </w:pPr>
  </w:style>
  <w:style w:customStyle="true" w:styleId="ZaglavljeChar" w:type="character">
    <w:name w:val="Zaglavlje Char"/>
    <w:basedOn w:val="Zadanifontodlomka"/>
    <w:link w:val="Zaglavlje"/>
    <w:uiPriority w:val="99"/>
    <w:rsid w:val="00B929EE"/>
    <w:rPr>
      <w:rFonts w:cs="Times New Roman" w:eastAsia="Times New Roman"/>
      <w:szCs w:val="24"/>
      <w:lang w:eastAsia="hr-HR"/>
    </w:rPr>
  </w:style>
  <w:style w:styleId="Brojstranice" w:type="character">
    <w:name w:val="page number"/>
    <w:basedOn w:val="Zadanifontodlomka"/>
    <w:rsid w:val="00B929EE"/>
  </w:style>
  <w:style w:styleId="Tijeloteksta" w:type="paragraph">
    <w:name w:val="Body Text"/>
    <w:basedOn w:val="Normal"/>
    <w:link w:val="TijelotekstaChar"/>
    <w:rsid w:val="00B929EE"/>
    <w:pPr>
      <w:tabs>
        <w:tab w:pos="6810" w:val="left"/>
      </w:tabs>
      <w:jc w:val="both"/>
    </w:pPr>
  </w:style>
  <w:style w:customStyle="true" w:styleId="TijelotekstaChar" w:type="character">
    <w:name w:val="Tijelo teksta Char"/>
    <w:basedOn w:val="Zadanifontodlomka"/>
    <w:link w:val="Tijeloteksta"/>
    <w:rsid w:val="00B929EE"/>
    <w:rPr>
      <w:rFonts w:cs="Times New Roman" w:eastAsia="Times New Roman"/>
      <w:szCs w:val="24"/>
      <w:lang w:eastAsia="hr-HR"/>
    </w:rPr>
  </w:style>
  <w:style w:styleId="Tijeloteksta-uvlaka2" w:type="paragraph">
    <w:name w:val="Body Text Indent 2"/>
    <w:basedOn w:val="Normal"/>
    <w:link w:val="Tijeloteksta-uvlaka2Char"/>
    <w:rsid w:val="00B929EE"/>
    <w:pPr>
      <w:spacing w:lineRule="auto" w:line="480" w:after="120"/>
      <w:ind w:left="283"/>
    </w:pPr>
  </w:style>
  <w:style w:customStyle="true" w:styleId="Tijeloteksta-uvlaka2Char" w:type="character">
    <w:name w:val="Tijelo teksta - uvlaka 2 Char"/>
    <w:basedOn w:val="Zadanifontodlomka"/>
    <w:link w:val="Tijeloteksta-uvlaka2"/>
    <w:rsid w:val="00B929EE"/>
    <w:rPr>
      <w:rFonts w:cs="Times New Roman" w:eastAsia="Times New Roman"/>
      <w:szCs w:val="24"/>
      <w:lang w:eastAsia="hr-HR"/>
    </w:rPr>
  </w:style>
  <w:style w:styleId="Podnoje" w:type="paragraph">
    <w:name w:val="footer"/>
    <w:basedOn w:val="Normal"/>
    <w:link w:val="PodnojeChar"/>
    <w:uiPriority w:val="99"/>
    <w:unhideWhenUsed/>
    <w:rsid w:val="008B3C24"/>
    <w:pPr>
      <w:tabs>
        <w:tab w:pos="4536" w:val="center"/>
        <w:tab w:pos="9072" w:val="right"/>
      </w:tabs>
    </w:pPr>
  </w:style>
  <w:style w:customStyle="true" w:styleId="PodnojeChar" w:type="character">
    <w:name w:val="Podnožje Char"/>
    <w:basedOn w:val="Zadanifontodlomka"/>
    <w:link w:val="Podnoje"/>
    <w:uiPriority w:val="99"/>
    <w:rsid w:val="008B3C24"/>
    <w:rPr>
      <w:rFonts w:cs="Times New Roman" w:eastAsia="Times New Roman"/>
      <w:szCs w:val="24"/>
      <w:lang w:eastAsia="hr-HR"/>
    </w:rPr>
  </w:style>
  <w:style w:styleId="Tekstbalonia" w:type="paragraph">
    <w:name w:val="Balloon Text"/>
    <w:basedOn w:val="Normal"/>
    <w:link w:val="TekstbaloniaChar"/>
    <w:uiPriority w:val="99"/>
    <w:semiHidden/>
    <w:unhideWhenUsed/>
    <w:rsid w:val="008B3C2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3C24"/>
    <w:rPr>
      <w:rFonts w:cs="Tahoma" w:eastAsia="Times New Roman" w:hAnsi="Tahoma" w:ascii="Tahoma"/>
      <w:sz w:val="16"/>
      <w:szCs w:val="16"/>
      <w:lang w:eastAsia="hr-HR"/>
    </w:rPr>
  </w:style>
  <w:style w:styleId="Bezproreda" w:type="paragraph">
    <w:name w:val="No Spacing"/>
    <w:uiPriority w:val="1"/>
    <w:qFormat/>
    <w:rsid w:val="00C6383E"/>
    <w:rPr>
      <w:rFonts w:cs="Times New Roman" w:eastAsia="Calibri" w:hAnsi="Calibri" w:ascii="Calibri"/>
      <w:sz w:val="22"/>
    </w:rPr>
  </w:style>
  <w:style w:styleId="Odlomakpopisa" w:type="paragraph">
    <w:name w:val="List Paragraph"/>
    <w:basedOn w:val="Normal"/>
    <w:uiPriority w:val="34"/>
    <w:qFormat/>
    <w:rsid w:val="009969D7"/>
    <w:pPr>
      <w:ind w:left="720"/>
      <w:contextualSpacing/>
    </w:pPr>
  </w:style>
  <w:style w:styleId="Istaknuto" w:type="character">
    <w:name w:val="Emphasis"/>
    <w:basedOn w:val="Zadanifontodlomka"/>
    <w:uiPriority w:val="20"/>
    <w:qFormat/>
    <w:rsid w:val="00EC760B"/>
    <w:rPr>
      <w:i/>
      <w:iCs/>
    </w:rPr>
  </w:style>
  <w:style w:styleId="Tekstrezerviranogmjesta" w:type="character">
    <w:name w:val="Placeholder Text"/>
    <w:basedOn w:val="Zadanifontodlomka"/>
    <w:uiPriority w:val="99"/>
    <w:semiHidden/>
    <w:rsid w:val="00046D82"/>
    <w:rPr>
      <w:color w:val="808080"/>
      <w:bdr w:space="0" w:sz="0" w:color="auto" w:val="none"/>
      <w:shd w:fill="auto" w:color="auto" w:val="clear"/>
    </w:rPr>
  </w:style>
  <w:style w:customStyle="true" w:styleId="eSPISCCParagraphDefaultFont" w:type="character">
    <w:name w:val="eSPIS_CC_Paragraph Default Font"/>
    <w:basedOn w:val="Zadanifontodlomka"/>
    <w:rsid w:val="00046D8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46D82"/>
    <w:rPr>
      <w:bdr w:space="0" w:sz="0" w:color="auto" w:val="none"/>
      <w:shd w:fill="FFFFCC" w:color="auto" w:val="clear"/>
      <w:lang w:val="hr-HR"/>
    </w:rPr>
  </w:style>
  <w:style w:customStyle="true" w:styleId="PozadinaSvijetloCrvena" w:type="character">
    <w:name w:val="Pozadina_SvijetloCrvena"/>
    <w:basedOn w:val="eSPISCCParagraphDefaultFont"/>
    <w:rsid w:val="00046D8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46D8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Body Text Indent" w:uiPriority="0"/>
    <w:lsdException w:name="Subtitle" w:qFormat="1" w:semiHidden="0" w:uiPriority="11" w:unhideWhenUsed="0"/>
    <w:lsdException w:name="Body Text Indent 2"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929EE"/>
    <w:rPr>
      <w:rFonts w:cs="Times New Roman" w:eastAsia="Times New Roman"/>
      <w:szCs w:val="24"/>
      <w:lang w:eastAsia="hr-HR"/>
    </w:rPr>
  </w:style>
  <w:style w:styleId="Naslov1" w:type="paragraph">
    <w:name w:val="heading 1"/>
    <w:basedOn w:val="Normal"/>
    <w:next w:val="Normal"/>
    <w:link w:val="Naslov1Char"/>
    <w:qFormat/>
    <w:rsid w:val="00B929EE"/>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B929EE"/>
    <w:rPr>
      <w:rFonts w:cs="Times New Roman" w:eastAsia="Times New Roman"/>
      <w:b/>
      <w:bCs/>
      <w:szCs w:val="24"/>
      <w:lang w:eastAsia="hr-HR"/>
    </w:rPr>
  </w:style>
  <w:style w:styleId="Uvuenotijeloteksta" w:type="paragraph">
    <w:name w:val="Body Text Indent"/>
    <w:basedOn w:val="Normal"/>
    <w:link w:val="UvuenotijelotekstaChar"/>
    <w:rsid w:val="00B929EE"/>
    <w:pPr>
      <w:ind w:left="720"/>
      <w:jc w:val="both"/>
    </w:pPr>
  </w:style>
  <w:style w:customStyle="1" w:styleId="UvuenotijelotekstaChar" w:type="character">
    <w:name w:val="Uvučeno tijelo teksta Char"/>
    <w:basedOn w:val="Zadanifontodlomka"/>
    <w:link w:val="Uvuenotijeloteksta"/>
    <w:rsid w:val="00B929EE"/>
    <w:rPr>
      <w:rFonts w:cs="Times New Roman" w:eastAsia="Times New Roman"/>
      <w:szCs w:val="24"/>
      <w:lang w:eastAsia="hr-HR"/>
    </w:rPr>
  </w:style>
  <w:style w:styleId="Zaglavlje" w:type="paragraph">
    <w:name w:val="header"/>
    <w:basedOn w:val="Normal"/>
    <w:link w:val="ZaglavljeChar"/>
    <w:uiPriority w:val="99"/>
    <w:rsid w:val="00B929EE"/>
    <w:pPr>
      <w:tabs>
        <w:tab w:pos="4536" w:val="center"/>
        <w:tab w:pos="9072" w:val="right"/>
      </w:tabs>
    </w:pPr>
  </w:style>
  <w:style w:customStyle="1" w:styleId="ZaglavljeChar" w:type="character">
    <w:name w:val="Zaglavlje Char"/>
    <w:basedOn w:val="Zadanifontodlomka"/>
    <w:link w:val="Zaglavlje"/>
    <w:uiPriority w:val="99"/>
    <w:rsid w:val="00B929EE"/>
    <w:rPr>
      <w:rFonts w:cs="Times New Roman" w:eastAsia="Times New Roman"/>
      <w:szCs w:val="24"/>
      <w:lang w:eastAsia="hr-HR"/>
    </w:rPr>
  </w:style>
  <w:style w:styleId="Brojstranice" w:type="character">
    <w:name w:val="page number"/>
    <w:basedOn w:val="Zadanifontodlomka"/>
    <w:rsid w:val="00B929EE"/>
  </w:style>
  <w:style w:styleId="Tijeloteksta" w:type="paragraph">
    <w:name w:val="Body Text"/>
    <w:basedOn w:val="Normal"/>
    <w:link w:val="TijelotekstaChar"/>
    <w:rsid w:val="00B929EE"/>
    <w:pPr>
      <w:tabs>
        <w:tab w:pos="6810" w:val="left"/>
      </w:tabs>
      <w:jc w:val="both"/>
    </w:pPr>
  </w:style>
  <w:style w:customStyle="1" w:styleId="TijelotekstaChar" w:type="character">
    <w:name w:val="Tijelo teksta Char"/>
    <w:basedOn w:val="Zadanifontodlomka"/>
    <w:link w:val="Tijeloteksta"/>
    <w:rsid w:val="00B929EE"/>
    <w:rPr>
      <w:rFonts w:cs="Times New Roman" w:eastAsia="Times New Roman"/>
      <w:szCs w:val="24"/>
      <w:lang w:eastAsia="hr-HR"/>
    </w:rPr>
  </w:style>
  <w:style w:styleId="Tijeloteksta-uvlaka2" w:type="paragraph">
    <w:name w:val="Body Text Indent 2"/>
    <w:basedOn w:val="Normal"/>
    <w:link w:val="Tijeloteksta-uvlaka2Char"/>
    <w:rsid w:val="00B929EE"/>
    <w:pPr>
      <w:spacing w:after="120" w:line="480" w:lineRule="auto"/>
      <w:ind w:left="283"/>
    </w:pPr>
  </w:style>
  <w:style w:customStyle="1" w:styleId="Tijeloteksta-uvlaka2Char" w:type="character">
    <w:name w:val="Tijelo teksta - uvlaka 2 Char"/>
    <w:basedOn w:val="Zadanifontodlomka"/>
    <w:link w:val="Tijeloteksta-uvlaka2"/>
    <w:rsid w:val="00B929EE"/>
    <w:rPr>
      <w:rFonts w:cs="Times New Roman" w:eastAsia="Times New Roman"/>
      <w:szCs w:val="24"/>
      <w:lang w:eastAsia="hr-HR"/>
    </w:rPr>
  </w:style>
  <w:style w:styleId="Podnoje" w:type="paragraph">
    <w:name w:val="footer"/>
    <w:basedOn w:val="Normal"/>
    <w:link w:val="PodnojeChar"/>
    <w:uiPriority w:val="99"/>
    <w:unhideWhenUsed/>
    <w:rsid w:val="008B3C24"/>
    <w:pPr>
      <w:tabs>
        <w:tab w:pos="4536" w:val="center"/>
        <w:tab w:pos="9072" w:val="right"/>
      </w:tabs>
    </w:pPr>
  </w:style>
  <w:style w:customStyle="1" w:styleId="PodnojeChar" w:type="character">
    <w:name w:val="Podnožje Char"/>
    <w:basedOn w:val="Zadanifontodlomka"/>
    <w:link w:val="Podnoje"/>
    <w:uiPriority w:val="99"/>
    <w:rsid w:val="008B3C24"/>
    <w:rPr>
      <w:rFonts w:cs="Times New Roman" w:eastAsia="Times New Roman"/>
      <w:szCs w:val="24"/>
      <w:lang w:eastAsia="hr-HR"/>
    </w:rPr>
  </w:style>
  <w:style w:styleId="Tekstbalonia" w:type="paragraph">
    <w:name w:val="Balloon Text"/>
    <w:basedOn w:val="Normal"/>
    <w:link w:val="TekstbaloniaChar"/>
    <w:uiPriority w:val="99"/>
    <w:semiHidden/>
    <w:unhideWhenUsed/>
    <w:rsid w:val="008B3C24"/>
    <w:rPr>
      <w:rFonts w:ascii="Tahoma" w:cs="Tahoma" w:hAnsi="Tahoma"/>
      <w:sz w:val="16"/>
      <w:szCs w:val="16"/>
    </w:rPr>
  </w:style>
  <w:style w:customStyle="1" w:styleId="TekstbaloniaChar" w:type="character">
    <w:name w:val="Tekst balončića Char"/>
    <w:basedOn w:val="Zadanifontodlomka"/>
    <w:link w:val="Tekstbalonia"/>
    <w:uiPriority w:val="99"/>
    <w:semiHidden/>
    <w:rsid w:val="008B3C24"/>
    <w:rPr>
      <w:rFonts w:ascii="Tahoma" w:cs="Tahoma" w:eastAsia="Times New Roman" w:hAnsi="Tahoma"/>
      <w:sz w:val="16"/>
      <w:szCs w:val="16"/>
      <w:lang w:eastAsia="hr-HR"/>
    </w:rPr>
  </w:style>
  <w:style w:styleId="Bezproreda" w:type="paragraph">
    <w:name w:val="No Spacing"/>
    <w:uiPriority w:val="1"/>
    <w:qFormat/>
    <w:rsid w:val="00C6383E"/>
    <w:rPr>
      <w:rFonts w:ascii="Calibri" w:cs="Times New Roman" w:eastAsia="Calibri" w:hAnsi="Calibri"/>
      <w:sz w:val="22"/>
    </w:rPr>
  </w:style>
  <w:style w:styleId="Odlomakpopisa" w:type="paragraph">
    <w:name w:val="List Paragraph"/>
    <w:basedOn w:val="Normal"/>
    <w:uiPriority w:val="34"/>
    <w:qFormat/>
    <w:rsid w:val="009969D7"/>
    <w:pPr>
      <w:ind w:left="720"/>
      <w:contextualSpacing/>
    </w:pPr>
  </w:style>
  <w:style w:styleId="Istaknuto" w:type="character">
    <w:name w:val="Emphasis"/>
    <w:basedOn w:val="Zadanifontodlomka"/>
    <w:uiPriority w:val="20"/>
    <w:qFormat/>
    <w:rsid w:val="00EC760B"/>
    <w:rPr>
      <w:i/>
      <w:iCs/>
    </w:rPr>
  </w:style>
  <w:style w:styleId="Tekstrezerviranogmjesta" w:type="character">
    <w:name w:val="Placeholder Text"/>
    <w:basedOn w:val="Zadanifontodlomka"/>
    <w:uiPriority w:val="99"/>
    <w:semiHidden/>
    <w:rsid w:val="00046D82"/>
    <w:rPr>
      <w:color w:val="808080"/>
      <w:bdr w:color="auto" w:space="0" w:sz="0" w:val="none"/>
      <w:shd w:color="auto" w:fill="auto" w:val="clear"/>
    </w:rPr>
  </w:style>
  <w:style w:customStyle="1" w:styleId="eSPISCCParagraphDefaultFont" w:type="character">
    <w:name w:val="eSPIS_CC_Paragraph Default Font"/>
    <w:basedOn w:val="Zadanifontodlomka"/>
    <w:rsid w:val="00046D8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46D82"/>
    <w:rPr>
      <w:bdr w:color="auto" w:space="0" w:sz="0" w:val="none"/>
      <w:shd w:color="auto" w:fill="FFFFCC" w:val="clear"/>
      <w:lang w:val="hr-HR"/>
    </w:rPr>
  </w:style>
  <w:style w:customStyle="1" w:styleId="PozadinaSvijetloCrvena" w:type="character">
    <w:name w:val="Pozadina_SvijetloCrvena"/>
    <w:basedOn w:val="eSPISCCParagraphDefaultFont"/>
    <w:rsid w:val="00046D8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46D8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svibnja 2018.</izvorni_sadrzaj>
    <derivirana_varijabla naziv="DomainObject.DatumDonosenjaOdluke_1">28.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770</izvorni_sadrzaj>
    <derivirana_varijabla naziv="DomainObject.Predmet.Broj_1">770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2011.</izvorni_sadrzaj>
    <derivirana_varijabla naziv="DomainObject.Predmet.DatumOsnivanja_1">15.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i ZAHTJEV ZA ODREĐIVANJE MJERA OSIGURANJA</izvorni_sadrzaj>
    <derivirana_varijabla naziv="DomainObject.Predmet.Opis_1">Prijedlog za otvaranje stečajnog postupka i ZAHTJEV ZA ODREĐIVANJE MJERA OSIGURANJA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St-770/2011</izvorni_sadrzaj>
    <derivirana_varijabla naziv="DomainObject.Predmet.OznakaBroj_1">St-770/2011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Credo banka dioničko društvo "u stečaju"</izvorni_sadrzaj>
    <derivirana_varijabla naziv="DomainObject.Predmet.ProtustrankaFormated_1">  Credo banka dioničko društvo "u stečaju"</derivirana_varijabla>
  </DomainObject.Predmet.ProtustrankaFormated>
  <DomainObject.Predmet.ProtustrankaFormatedOIB>
    <izvorni_sadrzaj>  Credo banka dioničko društvo "u stečaju", OIB 94141384086</izvorni_sadrzaj>
    <derivirana_varijabla naziv="DomainObject.Predmet.ProtustrankaFormatedOIB_1">  Credo banka dioničko društvo "u stečaju", OIB 94141384086</derivirana_varijabla>
  </DomainObject.Predmet.ProtustrankaFormatedOIB>
  <DomainObject.Predmet.ProtustrankaFormatedWithAdress>
    <izvorni_sadrzaj> Credo banka dioničko društvo "u stečaju", Zrinjsko-Frankopanska 58, 21000 Split</izvorni_sadrzaj>
    <derivirana_varijabla naziv="DomainObject.Predmet.ProtustrankaFormatedWithAdress_1"> Credo banka dioničko društvo "u stečaju", Zrinjsko-Frankopanska 58, 21000 Split</derivirana_varijabla>
  </DomainObject.Predmet.ProtustrankaFormatedWithAdress>
  <DomainObject.Predmet.ProtustrankaFormatedWithAdressOIB>
    <izvorni_sadrzaj> Credo banka dioničko društvo "u stečaju", OIB 94141384086, Zrinjsko-Frankopanska 58, 21000 Split</izvorni_sadrzaj>
    <derivirana_varijabla naziv="DomainObject.Predmet.ProtustrankaFormatedWithAdressOIB_1"> Credo banka dioničko društvo "u stečaju", OIB 94141384086, Zrinjsko-Frankopanska 58, 21000 Split</derivirana_varijabla>
  </DomainObject.Predmet.ProtustrankaFormatedWithAdressOIB>
  <DomainObject.Predmet.ProtustrankaWithAdress>
    <izvorni_sadrzaj>Credo banka dioničko društvo "u stečaju" Zrinjsko-Frankopanska 58, 21000 Split</izvorni_sadrzaj>
    <derivirana_varijabla naziv="DomainObject.Predmet.ProtustrankaWithAdress_1">Credo banka dioničko društvo "u stečaju" Zrinjsko-Frankopanska 58, 21000 Split</derivirana_varijabla>
  </DomainObject.Predmet.ProtustrankaWithAdress>
  <DomainObject.Predmet.ProtustrankaWithAdressOIB>
    <izvorni_sadrzaj>Credo banka dioničko društvo "u stečaju", OIB 94141384086, Zrinjsko-Frankopanska 58, 21000 Split</izvorni_sadrzaj>
    <derivirana_varijabla naziv="DomainObject.Predmet.ProtustrankaWithAdressOIB_1">Credo banka dioničko društvo "u stečaju", OIB 94141384086, Zrinjsko-Frankopanska 58, 21000 Split</derivirana_varijabla>
  </DomainObject.Predmet.ProtustrankaWithAdressOIB>
  <DomainObject.Predmet.ProtustrankaNazivFormated>
    <izvorni_sadrzaj>Credo banka dioničko društvo "u stečaju"</izvorni_sadrzaj>
    <derivirana_varijabla naziv="DomainObject.Predmet.ProtustrankaNazivFormated_1">Credo banka dioničko društvo "u stečaju"</derivirana_varijabla>
  </DomainObject.Predmet.ProtustrankaNazivFormated>
  <DomainObject.Predmet.ProtustrankaNazivFormatedOIB>
    <izvorni_sadrzaj>Credo banka dioničko društvo "u stečaju", OIB 94141384086</izvorni_sadrzaj>
    <derivirana_varijabla naziv="DomainObject.Predmet.ProtustrankaNazivFormatedOIB_1">Credo banka dioničko društvo "u stečaju", OIB 94141384086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NARODNE NOVINE d.d.; FINA; Stečajna upraviteljica Ankica Čenić; POREZNA UPRAVA; ŽDO; FRANE MUŽIĆ; SANJA MUŽIĆ; DRAGUTIN ĆELIĆ; CROATIA OSIGURANJE d.d.; HŽ CARGO d.o.o. zastupanog po punomoćniku Odvjetničko društvo Smolčić i Partneri, d.o.o.; ELEKTRA ZAGREB; DRŽAVNA AGENCIJA ZA OSIGURANJE ŠTEDNIH ULOGA I SANACIJU BANAKA; JADRANSKA BANKA dioničko društvo; KentBank dioničko društvo; SPV ZA SANACIJU d.o.o. za poslovne usluge</izvorni_sadrzaj>
    <derivirana_varijabla naziv="DomainObject.Predmet.StrankaFormated_1">  NARODNE NOVINE d.d.; FINA; Stečajna upraviteljica Ankica Čenić; POREZNA UPRAVA; ŽDO; FRANE MUŽIĆ; SANJA MUŽIĆ; DRAGUTIN ĆELIĆ; CROATIA OSIGURANJE d.d.; HŽ CARGO d.o.o. zastupanog po punomoćniku Odvjetničko društvo Smolčić i Partneri, d.o.o.; ELEKTRA ZAGREB; DRŽAVNA AGENCIJA ZA OSIGURANJE ŠTEDNIH ULOGA I SANACIJU BANAKA; JADRANSKA BANKA dioničko društvo; KentBank dioničko društvo; SPV ZA SANACIJU d.o.o. za poslovne usluge</derivirana_varijabla>
  </DomainObject.Predmet.StrankaFormated>
  <DomainObject.Predmet.StrankaFormatedOIB>
    <izvorni_sadrzaj>  NARODNE NOVINE d.d., OIB 64546066176; FINA, OIB 85821130368; Stečajna upraviteljica Ankica Čenić, OIB 67541309757; POREZNA UPRAVA, OIB 18683136487; ŽDO, OIB 70793241859; FRANE MUŽIĆ, OIB 86758728259; SANJA MUŽIĆ, OIB 14423678082; DRAGUTIN ĆELIĆ, OIB 60733440286; CROATIA OSIGURANJE d.d., OIB 26187994862; HŽ CARGO d.o.o., OIB 08720210702 zastupanog po punomoćniku Odvjetničko društvo Smolčić i Partneri, d.o.o.; ELEKTRA ZAGREB, OIB 28921978587; DRŽAVNA AGENCIJA ZA OSIGURANJE ŠTEDNIH ULOGA I SANACIJU BANAKA, OIB 94819327944; JADRANSKA BANKA dioničko društvo, OIB 02899494784; KentBank dioničko društvo, OIB 73656725926; SPV ZA SANACIJU d.o.o. za poslovne usluge, OIB 37066802433</izvorni_sadrzaj>
    <derivirana_varijabla naziv="DomainObject.Predmet.StrankaFormatedOIB_1">  NARODNE NOVINE d.d., OIB 64546066176; FINA, OIB 85821130368; Stečajna upraviteljica Ankica Čenić, OIB 67541309757; POREZNA UPRAVA, OIB 18683136487; ŽDO, OIB 70793241859; FRANE MUŽIĆ, OIB 86758728259; SANJA MUŽIĆ, OIB 14423678082; DRAGUTIN ĆELIĆ, OIB 60733440286; CROATIA OSIGURANJE d.d., OIB 26187994862; HŽ CARGO d.o.o., OIB 08720210702 zastupanog po punomoćniku Odvjetničko društvo Smolčić i Partneri, d.o.o.; ELEKTRA ZAGREB, OIB 28921978587; DRŽAVNA AGENCIJA ZA OSIGURANJE ŠTEDNIH ULOGA I SANACIJU BANAKA, OIB 94819327944; JADRANSKA BANKA dioničko društvo, OIB 02899494784; KentBank dioničko društvo, OIB 73656725926; SPV ZA SANACIJU d.o.o. za poslovne usluge, OIB 37066802433</derivirana_varijabla>
  </DomainObject.Predmet.StrankaFormatedOIB>
  <DomainObject.Predmet.StrankaFormatedWithAdress>
    <izvorni_sadrzaj> NARODNE NOVINE d.d., Savski gaj XIII. ptu 6, 10000 Zagreb; FINA, 21000 Split; Stečajna upraviteljica Ankica Čenić, Pupačićeva 1/3, 21000 Split; POREZNA UPRAVA, 21000 Split; ŽDO, 21000 Split; FRANE MUŽIĆ, Perivoj J. Hatzea 1, 21000 Split; SANJA MUŽIĆ, Perivoj J. Hatzea 1, 21000 Slit; DRAGUTIN ĆELIĆ, Makarska 1, 21000 Split; CROATIA OSIGURANJE d.d., Miramarska 22, 10000 Zagreb; HŽ CARGO d.o.o., Mihanovićeva 12, 10000 Zagreb zastupanog po punomoćniku Odvjetničko društvo Smolčić i Partneri, d.o.o.; ELEKTRA ZAGREB, Gundulićeva 32, 10000 Zagreb; DRŽAVNA AGENCIJA ZA OSIGURANJE ŠTEDNIH ULOGA I SANACIJU BANAKA, Jurišićeva 1, 10000 Zagreb; JADRANSKA BANKA dioničko društvo, Ante Starčevića 4, 22000 Šibenik; KentBank dioničko društvo, Gundulićeva 1, 10000 Zagreb; SPV ZA SANACIJU d.o.o. za poslovne usluge, Jurišićeva 1, 10000 Zagreb</izvorni_sadrzaj>
    <derivirana_varijabla naziv="DomainObject.Predmet.StrankaFormatedWithAdress_1"> NARODNE NOVINE d.d., Savski gaj XIII. ptu 6, 10000 Zagreb; FINA, 21000 Split; Stečajna upraviteljica Ankica Čenić, Pupačićeva 1/3, 21000 Split; POREZNA UPRAVA, 21000 Split; ŽDO, 21000 Split; FRANE MUŽIĆ, Perivoj J. Hatzea 1, 21000 Split; SANJA MUŽIĆ, Perivoj J. Hatzea 1, 21000 Slit; DRAGUTIN ĆELIĆ, Makarska 1, 21000 Split; CROATIA OSIGURANJE d.d., Miramarska 22, 10000 Zagreb; HŽ CARGO d.o.o., Mihanovićeva 12, 10000 Zagreb zastupanog po punomoćniku Odvjetničko društvo Smolčić i Partneri, d.o.o.; ELEKTRA ZAGREB, Gundulićeva 32, 10000 Zagreb; DRŽAVNA AGENCIJA ZA OSIGURANJE ŠTEDNIH ULOGA I SANACIJU BANAKA, Jurišićeva 1, 10000 Zagreb; JADRANSKA BANKA dioničko društvo, Ante Starčevića 4, 22000 Šibenik; KentBank dioničko društvo, Gundulićeva 1, 10000 Zagreb; SPV ZA SANACIJU d.o.o. za poslovne usluge, Jurišićeva 1, 10000 Zagreb</derivirana_varijabla>
  </DomainObject.Predmet.StrankaFormatedWithAdress>
  <DomainObject.Predmet.StrankaFormatedWithAdressOIB>
    <izvorni_sadrzaj> NARODNE NOVINE d.d., OIB 64546066176, Savski gaj XIII. ptu 6, 10000 Zagreb; FINA, OIB 85821130368, 21000 Split; Stečajna upraviteljica Ankica Čenić, OIB 67541309757, Pupačićeva 1/3, 21000 Split; POREZNA UPRAVA, OIB 18683136487, 21000 Split;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zastupanog po punomoćniku Odvjetničko društvo Smolčić i Partneri, d.o.o.; ELEKTRA ZAGREB, OIB 28921978587, Gundulićeva 32, 10000 Zagreb; DRŽAVNA AGENCIJA ZA OSIGURANJE ŠTEDNIH ULOGA I SANACIJU BANAKA, OIB 94819327944, Jurišićeva 1, 10000 Zagreb; JADRANSKA BANKA dioničko društvo, OIB 02899494784, Ante Starčevića 4, 22000 Šibenik; KentBank dioničko društvo, OIB 73656725926, Gundulićeva 1, 10000 Zagreb; SPV ZA SANACIJU d.o.o. za poslovne usluge, OIB 37066802433, Jurišićeva 1, 10000 Zagreb</izvorni_sadrzaj>
    <derivirana_varijabla naziv="DomainObject.Predmet.StrankaFormatedWithAdressOIB_1"> NARODNE NOVINE d.d., OIB 64546066176, Savski gaj XIII. ptu 6, 10000 Zagreb; FINA, OIB 85821130368, 21000 Split; Stečajna upraviteljica Ankica Čenić, OIB 67541309757, Pupačićeva 1/3, 21000 Split; POREZNA UPRAVA, OIB 18683136487, 21000 Split;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zastupanog po punomoćniku Odvjetničko društvo Smolčić i Partneri, d.o.o.; ELEKTRA ZAGREB, OIB 28921978587, Gundulićeva 32, 10000 Zagreb; DRŽAVNA AGENCIJA ZA OSIGURANJE ŠTEDNIH ULOGA I SANACIJU BANAKA, OIB 94819327944, Jurišićeva 1, 10000 Zagreb; JADRANSKA BANKA dioničko društvo, OIB 02899494784, Ante Starčevića 4, 22000 Šibenik; KentBank dioničko društvo, OIB 73656725926, Gundulićeva 1, 10000 Zagreb; SPV ZA SANACIJU d.o.o. za poslovne usluge, OIB 37066802433, Jurišićeva 1, 10000 Zagreb</derivirana_varijabla>
  </DomainObject.Predmet.StrankaFormatedWithAdressOIB>
  <DomainObject.Predmet.StrankaWithAdress>
    <izvorni_sadrzaj>NARODNE NOVINE d.d. Savski gaj XIII. ptu 6,10000 Zagreb,FINA 21000 Split,Stečajna upraviteljica Ankica Čenić Pupačićeva 1/3,21000 Split,POREZNA UPRAVA 21000 Split,ŽDO 21000 Split,FRANE MUŽIĆ Perivoj J. Hatzea 1,21000 Split,SANJA MUŽIĆ Perivoj J. Hatzea 1,21000 Slit,DRAGUTIN ĆELIĆ Makarska 1,21000 Split,CROATIA OSIGURANJE d.d. Miramarska 22,10000 Zagreb,HŽ CARGO d.o.o. Mihanovićeva 12,10000 Zagreb,ELEKTRA ZAGREB Gundulićeva 32,10000 Zagreb,DRŽAVNA AGENCIJA ZA OSIGURANJE ŠTEDNIH ULOGA I SANACIJU BANAKA Jurišićeva 1,10000 Zagreb,JADRANSKA BANKA dioničko društvo Ante Starčevića 4,22000 Šibenik,KentBank dioničko društvo Gundulićeva 1,10000 Zagreb,SPV ZA SANACIJU d.o.o. za poslovne usluge Jurišićeva 1,10000 Zagreb</izvorni_sadrzaj>
    <derivirana_varijabla naziv="DomainObject.Predmet.StrankaWithAdress_1">NARODNE NOVINE d.d. Savski gaj XIII. ptu 6,10000 Zagreb,FINA 21000 Split,Stečajna upraviteljica Ankica Čenić Pupačićeva 1/3,21000 Split,POREZNA UPRAVA 21000 Split,ŽDO 21000 Split,FRANE MUŽIĆ Perivoj J. Hatzea 1,21000 Split,SANJA MUŽIĆ Perivoj J. Hatzea 1,21000 Slit,DRAGUTIN ĆELIĆ Makarska 1,21000 Split,CROATIA OSIGURANJE d.d. Miramarska 22,10000 Zagreb,HŽ CARGO d.o.o. Mihanovićeva 12,10000 Zagreb,ELEKTRA ZAGREB Gundulićeva 32,10000 Zagreb,DRŽAVNA AGENCIJA ZA OSIGURANJE ŠTEDNIH ULOGA I SANACIJU BANAKA Jurišićeva 1,10000 Zagreb,JADRANSKA BANKA dioničko društvo Ante Starčevića 4,22000 Šibenik,KentBank dioničko društvo Gundulićeva 1,10000 Zagreb,SPV ZA SANACIJU d.o.o. za poslovne usluge Jurišićeva 1,10000 Zagreb</derivirana_varijabla>
  </DomainObject.Predmet.StrankaWithAdress>
  <DomainObject.Predmet.StrankaWithAdressOIB>
    <izvorni_sadrzaj>NARODNE NOVINE d.d., OIB 64546066176, Savski gaj XIII. ptu 6,10000 Zagreb,FINA, OIB 85821130368, 21000 Split,Stečajna upraviteljica Ankica Čenić, OIB 67541309757, Pupačićeva 1/3,21000 Split,POREZNA UPRAVA, OIB 18683136487, 21000 Split,ŽDO,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Zagreb,DRŽAVNA AGENCIJA ZA OSIGURANJE ŠTEDNIH ULOGA I SANACIJU BANAKA, OIB 94819327944, Jurišićeva 1,10000 Zagreb,JADRANSKA BANKA dioničko društvo, OIB 02899494784, Ante Starčevića 4,22000 Šibenik,KentBank dioničko društvo, OIB 73656725926, Gundulićeva 1,10000 Zagreb,SPV ZA SANACIJU d.o.o. za poslovne usluge, OIB 37066802433, Jurišićeva 1,10000 Zagreb</izvorni_sadrzaj>
    <derivirana_varijabla naziv="DomainObject.Predmet.StrankaWithAdressOIB_1">NARODNE NOVINE d.d., OIB 64546066176, Savski gaj XIII. ptu 6,10000 Zagreb,FINA, OIB 85821130368, 21000 Split,Stečajna upraviteljica Ankica Čenić, OIB 67541309757, Pupačićeva 1/3,21000 Split,POREZNA UPRAVA, OIB 18683136487, 21000 Split,ŽDO,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Zagreb,DRŽAVNA AGENCIJA ZA OSIGURANJE ŠTEDNIH ULOGA I SANACIJU BANAKA, OIB 94819327944, Jurišićeva 1,10000 Zagreb,JADRANSKA BANKA dioničko društvo, OIB 02899494784, Ante Starčevića 4,22000 Šibenik,KentBank dioničko društvo, OIB 73656725926, Gundulićeva 1,10000 Zagreb,SPV ZA SANACIJU d.o.o. za poslovne usluge, OIB 37066802433, Jurišićeva 1,10000 Zagreb</derivirana_varijabla>
  </DomainObject.Predmet.StrankaWithAdressOIB>
  <DomainObject.Predmet.StrankaNazivFormated>
    <izvorni_sadrzaj>NARODNE NOVINE d.d.,FINA,Stečajna upraviteljica Ankica Čenić,POREZNA UPRAVA,ŽDO,FRANE MUŽIĆ,SANJA MUŽIĆ,DRAGUTIN ĆELIĆ,CROATIA OSIGURANJE d.d.,HŽ CARGO d.o.o.,ELEKTRA ZAGREB,DRŽAVNA AGENCIJA ZA OSIGURANJE ŠTEDNIH ULOGA I SANACIJU BANAKA,JADRANSKA BANKA dioničko društvo,KentBank dioničko društvo,SPV ZA SANACIJU d.o.o. za poslovne usluge</izvorni_sadrzaj>
    <derivirana_varijabla naziv="DomainObject.Predmet.StrankaNazivFormated_1">NARODNE NOVINE d.d.,FINA,Stečajna upraviteljica Ankica Čenić,POREZNA UPRAVA,ŽDO,FRANE MUŽIĆ,SANJA MUŽIĆ,DRAGUTIN ĆELIĆ,CROATIA OSIGURANJE d.d.,HŽ CARGO d.o.o.,ELEKTRA ZAGREB,DRŽAVNA AGENCIJA ZA OSIGURANJE ŠTEDNIH ULOGA I SANACIJU BANAKA,JADRANSKA BANKA dioničko društvo,KentBank dioničko društvo,SPV ZA SANACIJU d.o.o. za poslovne usluge</derivirana_varijabla>
  </DomainObject.Predmet.StrankaNazivFormated>
  <DomainObject.Predmet.StrankaNazivFormatedOIB>
    <izvorni_sadrzaj>NARODNE NOVINE d.d., OIB 64546066176,FINA, OIB 85821130368,Stečajna upraviteljica Ankica Čenić, OIB 67541309757,POREZNA UPRAVA, OIB 18683136487,ŽDO, OIB 70793241859,FRANE MUŽIĆ, OIB 86758728259,SANJA MUŽIĆ, OIB 14423678082,DRAGUTIN ĆELIĆ, OIB 60733440286,CROATIA OSIGURANJE d.d., OIB 26187994862,HŽ CARGO d.o.o., OIB 08720210702,ELEKTRA ZAGREB, OIB 28921978587,DRŽAVNA AGENCIJA ZA OSIGURANJE ŠTEDNIH ULOGA I SANACIJU BANAKA, OIB 94819327944,JADRANSKA BANKA dioničko društvo, OIB 02899494784,KentBank dioničko društvo, OIB 73656725926,SPV ZA SANACIJU d.o.o. za poslovne usluge, OIB 37066802433</izvorni_sadrzaj>
    <derivirana_varijabla naziv="DomainObject.Predmet.StrankaNazivFormatedOIB_1">NARODNE NOVINE d.d., OIB 64546066176,FINA, OIB 85821130368,Stečajna upraviteljica Ankica Čenić, OIB 67541309757,POREZNA UPRAVA, OIB 18683136487,ŽDO, OIB 70793241859,FRANE MUŽIĆ, OIB 86758728259,SANJA MUŽIĆ, OIB 14423678082,DRAGUTIN ĆELIĆ, OIB 60733440286,CROATIA OSIGURANJE d.d., OIB 26187994862,HŽ CARGO d.o.o., OIB 08720210702,ELEKTRA ZAGREB, OIB 28921978587,DRŽAVNA AGENCIJA ZA OSIGURANJE ŠTEDNIH ULOGA I SANACIJU BANAKA, OIB 94819327944,JADRANSKA BANKA dioničko društvo, OIB 02899494784,KentBank dioničko društvo, OIB 73656725926,SPV ZA SANACIJU d.o.o. za poslovne usluge, OIB 37066802433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NARODNE NOVINE d.d.</item>
      <item>FINA</item>
      <item>Stečajna upraviteljica Ankica Čenić</item>
      <item>POREZNA UPRAVA</item>
      <item>ŽDO</item>
      <item>FRANE MUŽIĆ</item>
      <item>SANJA MUŽIĆ</item>
      <item>DRAGUTIN ĆELIĆ</item>
      <item>CROATIA OSIGURANJE d.d.</item>
      <item>HŽ CARGO d.o.o. zastupanog po punomoćniku Odvjetničko društvo Smolčić i Partneri, d.o.o.</item>
      <item>ELEKTRA ZAGREB</item>
      <item>DRŽAVNA AGENCIJA ZA OSIGURANJE ŠTEDNIH ULOGA I SANACIJU BANAKA</item>
      <item>JADRANSKA BANKA dioničko društvo</item>
      <item>KentBank dioničko društvo</item>
      <item>SPV ZA SANACIJU d.o.o. za poslovne usluge</item>
    </izvorni_sadrzaj>
    <derivirana_varijabla naziv="DomainObject.Predmet.StrankaListFormated_1">
      <item>NARODNE NOVINE d.d.</item>
      <item>FINA</item>
      <item>Stečajna upraviteljica Ankica Čenić</item>
      <item>POREZNA UPRAVA</item>
      <item>ŽDO</item>
      <item>FRANE MUŽIĆ</item>
      <item>SANJA MUŽIĆ</item>
      <item>DRAGUTIN ĆELIĆ</item>
      <item>CROATIA OSIGURANJE d.d.</item>
      <item>HŽ CARGO d.o.o. zastupanog po punomoćniku Odvjetničko društvo Smolčić i Partneri, d.o.o.</item>
      <item>ELEKTRA ZAGREB</item>
      <item>DRŽAVNA AGENCIJA ZA OSIGURANJE ŠTEDNIH ULOGA I SANACIJU BANAKA</item>
      <item>JADRANSKA BANKA dioničko društvo</item>
      <item>KentBank dioničko društvo</item>
      <item>SPV ZA SANACIJU d.o.o. za poslovne usluge</item>
    </derivirana_varijabla>
  </DomainObject.Predmet.StrankaListFormated>
  <DomainObject.Predmet.StrankaListFormatedOIB>
    <izvorni_sadrzaj>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 zastupanog po punomoćniku Odvjetničko društvo Smolčić i Partneri, d.o.o.</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izvorni_sadrzaj>
    <derivirana_varijabla naziv="DomainObject.Predmet.StrankaListFormatedOIB_1">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 zastupanog po punomoćniku Odvjetničko društvo Smolčić i Partneri, d.o.o.</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derivirana_varijabla>
  </DomainObject.Predmet.StrankaListFormatedOIB>
  <DomainObject.Predmet.StrankaListFormatedWithAdress>
    <izvorni_sadrzaj>
      <item>NARODNE NOVINE d.d., Savski gaj XIII. ptu 6, 10000 Zagreb</item>
      <item>FINA, 21000 Split</item>
      <item>Stečajna upraviteljica Ankica Čenić, Pupačićeva 1/3, 21000 Split</item>
      <item>POREZNA UPRAVA, 21000 Split</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 zastupanog po punomoćniku Odvjetničko društvo Smolčić i Partneri, d.o.o.</item>
      <item>ELEKTRA ZAGREB, Gundulićeva 32, 10000 Zagreb</item>
      <item>DRŽAVNA AGENCIJA ZA OSIGURANJE ŠTEDNIH ULOGA I SANACIJU BANAKA, Jurišićeva 1, 10000 Zagreb</item>
      <item>JADRANSKA BANKA dioničko društvo, Ante Starčevića 4, 22000 Šibenik</item>
      <item>KentBank dioničko društvo, Gundulićeva 1, 10000 Zagreb</item>
      <item>SPV ZA SANACIJU d.o.o. za poslovne usluge, Jurišićeva 1, 10000 Zagreb</item>
    </izvorni_sadrzaj>
    <derivirana_varijabla naziv="DomainObject.Predmet.StrankaListFormatedWithAdress_1">
      <item>NARODNE NOVINE d.d., Savski gaj XIII. ptu 6, 10000 Zagreb</item>
      <item>FINA, 21000 Split</item>
      <item>Stečajna upraviteljica Ankica Čenić, Pupačićeva 1/3, 21000 Split</item>
      <item>POREZNA UPRAVA, 21000 Split</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 zastupanog po punomoćniku Odvjetničko društvo Smolčić i Partneri, d.o.o.</item>
      <item>ELEKTRA ZAGREB, Gundulićeva 32, 10000 Zagreb</item>
      <item>DRŽAVNA AGENCIJA ZA OSIGURANJE ŠTEDNIH ULOGA I SANACIJU BANAKA, Jurišićeva 1, 10000 Zagreb</item>
      <item>JADRANSKA BANKA dioničko društvo, Ante Starčevića 4, 22000 Šibenik</item>
      <item>KentBank dioničko društvo, Gundulićeva 1, 10000 Zagreb</item>
      <item>SPV ZA SANACIJU d.o.o. za poslovne usluge, Jurišićeva 1, 10000 Zagreb</item>
    </derivirana_varijabla>
  </DomainObject.Predmet.StrankaListFormatedWithAdress>
  <DomainObject.Predmet.StrankaListFormatedWithAdressOIB>
    <izvorni_sadrzaj>
      <item>NARODNE NOVINE d.d., OIB 64546066176, Savski gaj XIII. ptu 6, 10000 Zagreb</item>
      <item>FINA, OIB 85821130368, 21000 Split</item>
      <item>Stečajna upraviteljica Ankica Čenić, OIB 67541309757, Pupačićeva 1/3, 21000 Split</item>
      <item>POREZNA UPRAVA, OIB 18683136487, 21000 Split</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 zastupanog po punomoćniku Odvjetničko društvo Smolčić i Partneri, d.o.o.</item>
      <item>ELEKTRA ZAGREB, OIB 28921978587, Gundulićeva 32, 10000 Zagreb</item>
      <item>DRŽAVNA AGENCIJA ZA OSIGURANJE ŠTEDNIH ULOGA I SANACIJU BANAKA, OIB 94819327944, Jurišićeva 1, 10000 Zagreb</item>
      <item>JADRANSKA BANKA dioničko društvo, OIB 02899494784, Ante Starčevića 4, 22000 Šibenik</item>
      <item>KentBank dioničko društvo, OIB 73656725926, Gundulićeva 1, 10000 Zagreb</item>
      <item>SPV ZA SANACIJU d.o.o. za poslovne usluge, OIB 37066802433, Jurišićeva 1, 10000 Zagreb</item>
    </izvorni_sadrzaj>
    <derivirana_varijabla naziv="DomainObject.Predmet.StrankaListFormatedWithAdressOIB_1">
      <item>NARODNE NOVINE d.d., OIB 64546066176, Savski gaj XIII. ptu 6, 10000 Zagreb</item>
      <item>FINA, OIB 85821130368, 21000 Split</item>
      <item>Stečajna upraviteljica Ankica Čenić, OIB 67541309757, Pupačićeva 1/3, 21000 Split</item>
      <item>POREZNA UPRAVA, OIB 18683136487, 21000 Split</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 zastupanog po punomoćniku Odvjetničko društvo Smolčić i Partneri, d.o.o.</item>
      <item>ELEKTRA ZAGREB, OIB 28921978587, Gundulićeva 32, 10000 Zagreb</item>
      <item>DRŽAVNA AGENCIJA ZA OSIGURANJE ŠTEDNIH ULOGA I SANACIJU BANAKA, OIB 94819327944, Jurišićeva 1, 10000 Zagreb</item>
      <item>JADRANSKA BANKA dioničko društvo, OIB 02899494784, Ante Starčevića 4, 22000 Šibenik</item>
      <item>KentBank dioničko društvo, OIB 73656725926, Gundulićeva 1, 10000 Zagreb</item>
      <item>SPV ZA SANACIJU d.o.o. za poslovne usluge, OIB 37066802433, Jurišićeva 1, 10000 Zagreb</item>
    </derivirana_varijabla>
  </DomainObject.Predmet.StrankaListFormatedWithAdressOIB>
  <DomainObject.Predmet.StrankaListNazivFormated>
    <izvorni_sadrzaj>
      <item>NARODNE NOVINE d.d.</item>
      <item>FINA</item>
      <item>Stečajna upraviteljica Ankica Čenić</item>
      <item>POREZNA UPRAVA</item>
      <item>ŽDO</item>
      <item>FRANE MUŽIĆ</item>
      <item>SANJA MUŽIĆ</item>
      <item>DRAGUTIN ĆELIĆ</item>
      <item>CROATIA OSIGURANJE d.d.</item>
      <item>HŽ CARGO d.o.o.</item>
      <item>ELEKTRA ZAGREB</item>
      <item>DRŽAVNA AGENCIJA ZA OSIGURANJE ŠTEDNIH ULOGA I SANACIJU BANAKA</item>
      <item>JADRANSKA BANKA dioničko društvo</item>
      <item>KentBank dioničko društvo</item>
      <item>SPV ZA SANACIJU d.o.o. za poslovne usluge</item>
    </izvorni_sadrzaj>
    <derivirana_varijabla naziv="DomainObject.Predmet.StrankaListNazivFormated_1">
      <item>NARODNE NOVINE d.d.</item>
      <item>FINA</item>
      <item>Stečajna upraviteljica Ankica Čenić</item>
      <item>POREZNA UPRAVA</item>
      <item>ŽDO</item>
      <item>FRANE MUŽIĆ</item>
      <item>SANJA MUŽIĆ</item>
      <item>DRAGUTIN ĆELIĆ</item>
      <item>CROATIA OSIGURANJE d.d.</item>
      <item>HŽ CARGO d.o.o.</item>
      <item>ELEKTRA ZAGREB</item>
      <item>DRŽAVNA AGENCIJA ZA OSIGURANJE ŠTEDNIH ULOGA I SANACIJU BANAKA</item>
      <item>JADRANSKA BANKA dioničko društvo</item>
      <item>KentBank dioničko društvo</item>
      <item>SPV ZA SANACIJU d.o.o. za poslovne usluge</item>
    </derivirana_varijabla>
  </DomainObject.Predmet.StrankaListNazivFormated>
  <DomainObject.Predmet.StrankaListNazivFormatedOIB>
    <izvorni_sadrzaj>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izvorni_sadrzaj>
    <derivirana_varijabla naziv="DomainObject.Predmet.StrankaListNazivFormatedOIB_1">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derivirana_varijabla>
  </DomainObject.Predmet.StrankaListNazivFormatedOIB>
  <DomainObject.Predmet.ProtuStrankaListFormated>
    <izvorni_sadrzaj>
      <item>Credo banka dioničko društvo "u stečaju"</item>
    </izvorni_sadrzaj>
    <derivirana_varijabla naziv="DomainObject.Predmet.ProtuStrankaListFormated_1">
      <item>Credo banka dioničko društvo "u stečaju"</item>
    </derivirana_varijabla>
  </DomainObject.Predmet.ProtuStrankaListFormated>
  <DomainObject.Predmet.ProtuStrankaListFormatedOIB>
    <izvorni_sadrzaj>
      <item>Credo banka dioničko društvo "u stečaju", OIB 94141384086</item>
    </izvorni_sadrzaj>
    <derivirana_varijabla naziv="DomainObject.Predmet.ProtuStrankaListFormatedOIB_1">
      <item>Credo banka dioničko društvo "u stečaju", OIB 94141384086</item>
    </derivirana_varijabla>
  </DomainObject.Predmet.ProtuStrankaListFormatedOIB>
  <DomainObject.Predmet.ProtuStrankaListFormatedWithAdress>
    <izvorni_sadrzaj>
      <item>Credo banka dioničko društvo "u stečaju", Zrinjsko-Frankopanska 58, 21000 Split</item>
    </izvorni_sadrzaj>
    <derivirana_varijabla naziv="DomainObject.Predmet.ProtuStrankaListFormatedWithAdress_1">
      <item>Credo banka dioničko društvo "u stečaju", Zrinjsko-Frankopanska 58, 21000 Split</item>
    </derivirana_varijabla>
  </DomainObject.Predmet.ProtuStrankaListFormatedWithAdress>
  <DomainObject.Predmet.ProtuStrankaListFormatedWithAdressOIB>
    <izvorni_sadrzaj>
      <item>Credo banka dioničko društvo "u stečaju", OIB 94141384086, Zrinjsko-Frankopanska 58, 21000 Split</item>
    </izvorni_sadrzaj>
    <derivirana_varijabla naziv="DomainObject.Predmet.ProtuStrankaListFormatedWithAdressOIB_1">
      <item>Credo banka dioničko društvo "u stečaju", OIB 94141384086, Zrinjsko-Frankopanska 58, 21000 Split</item>
    </derivirana_varijabla>
  </DomainObject.Predmet.ProtuStrankaListFormatedWithAdressOIB>
  <DomainObject.Predmet.ProtuStrankaListNazivFormated>
    <izvorni_sadrzaj>
      <item>Credo banka dioničko društvo "u stečaju"</item>
    </izvorni_sadrzaj>
    <derivirana_varijabla naziv="DomainObject.Predmet.ProtuStrankaListNazivFormated_1">
      <item>Credo banka dioničko društvo "u stečaju"</item>
    </derivirana_varijabla>
  </DomainObject.Predmet.ProtuStrankaListNazivFormated>
  <DomainObject.Predmet.ProtuStrankaListNazivFormatedOIB>
    <izvorni_sadrzaj>
      <item>Credo banka dioničko društvo "u stečaju", OIB 94141384086</item>
    </izvorni_sadrzaj>
    <derivirana_varijabla naziv="DomainObject.Predmet.ProtuStrankaListNazivFormatedOIB_1">
      <item>Credo banka dioničko društvo "u stečaju", OIB 94141384086</item>
    </derivirana_varijabla>
  </DomainObject.Predmet.ProtuStrankaListNazivFormatedOIB>
  <DomainObject.Predmet.OstaliListFormated>
    <izvorni_sadrzaj>
      <item>Odvjetničko društvo Smolčić i Partneri, d.o.o. punomoćnik sudionika u postupku HŽ CARGO d.o.o.</item>
    </izvorni_sadrzaj>
    <derivirana_varijabla naziv="DomainObject.Predmet.OstaliListFormated_1">
      <item>Odvjetničko društvo Smolčić i Partneri, d.o.o. punomoćnik sudionika u postupku HŽ CARGO d.o.o.</item>
    </derivirana_varijabla>
  </DomainObject.Predmet.OstaliListFormated>
  <DomainObject.Predmet.OstaliListFormatedOIB>
    <izvorni_sadrzaj>
      <item>Odvjetničko društvo Smolčić i Partneri, d.o.o., OIB 83235711186 punomoćnik sudionika u postupku HŽ CARGO d.o.o.</item>
    </izvorni_sadrzaj>
    <derivirana_varijabla naziv="DomainObject.Predmet.OstaliListFormatedOIB_1">
      <item>Odvjetničko društvo Smolčić i Partneri, d.o.o., OIB 83235711186 punomoćnik sudionika u postupku HŽ CARGO d.o.o.</item>
    </derivirana_varijabla>
  </DomainObject.Predmet.OstaliListFormatedOIB>
  <DomainObject.Predmet.OstaliListFormatedWithAdress>
    <izvorni_sadrzaj>
      <item>Odvjetničko društvo Smolčić i Partneri, d.o.o., Jurišićeva 23, 10000 Zagreb punomoćnik sudionika u postupku HŽ CARGO d.o.o.</item>
    </izvorni_sadrzaj>
    <derivirana_varijabla naziv="DomainObject.Predmet.OstaliListFormatedWithAdress_1">
      <item>Odvjetničko društvo Smolčić i Partneri, d.o.o., Jurišićeva 23, 10000 Zagreb punomoćnik sudionika u postupku HŽ CARGO d.o.o.</item>
    </derivirana_varijabla>
  </DomainObject.Predmet.OstaliListFormatedWithAdress>
  <DomainObject.Predmet.OstaliListFormatedWithAdressOIB>
    <izvorni_sadrzaj>
      <item>Odvjetničko društvo Smolčić i Partneri, d.o.o., OIB 83235711186, Jurišićeva 23, 10000 Zagreb punomoćnik sudionika u postupku HŽ CARGO d.o.o.</item>
    </izvorni_sadrzaj>
    <derivirana_varijabla naziv="DomainObject.Predmet.OstaliListFormatedWithAdressOIB_1">
      <item>Odvjetničko društvo Smolčić i Partneri, d.o.o., OIB 83235711186, Jurišićeva 23, 10000 Zagreb punomoćnik sudionika u postupku HŽ CARGO d.o.o.</item>
    </derivirana_varijabla>
  </DomainObject.Predmet.OstaliListFormatedWithAdressOIB>
  <DomainObject.Predmet.OstaliListNazivFormated>
    <izvorni_sadrzaj>
      <item>Odvjetničko društvo Smolčić i Partneri, d.o.o.</item>
    </izvorni_sadrzaj>
    <derivirana_varijabla naziv="DomainObject.Predmet.OstaliListNazivFormated_1">
      <item>Odvjetničko društvo Smolčić i Partneri, d.o.o.</item>
    </derivirana_varijabla>
  </DomainObject.Predmet.OstaliListNazivFormated>
  <DomainObject.Predmet.OstaliListNazivFormatedOIB>
    <izvorni_sadrzaj>
      <item>Odvjetničko društvo Smolčić i Partneri, d.o.o., OIB 83235711186</item>
    </izvorni_sadrzaj>
    <derivirana_varijabla naziv="DomainObject.Predmet.OstaliListNazivFormatedOIB_1">
      <item>Odvjetničko društvo Smolčić i Partneri, d.o.o., OIB 83235711186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svibnja 2018.</izvorni_sadrzaj>
    <derivirana_varijabla naziv="DomainObject.Datum_1">28. svibnja 2018.</derivirana_varijabla>
  </DomainObject.Datum>
  <DomainObject.PoslovniBrojDokumenta>
    <izvorni_sadrzaj/>
    <derivirana_varijabla naziv="DomainObject.PoslovniBrojDokumenta_1"/>
  </DomainObject.PoslovniBrojDokumenta>
  <DomainObject.Predmet.StrankaIDrugi>
    <izvorni_sadrzaj>Stečajna upraviteljica Ankica Čenić i dr.</izvorni_sadrzaj>
    <derivirana_varijabla naziv="DomainObject.Predmet.StrankaIDrugi_1">Stečajna upraviteljica Ankica Čenić i dr.</derivirana_varijabla>
  </DomainObject.Predmet.StrankaIDrugi>
  <DomainObject.Predmet.ProtustrankaIDrugi>
    <izvorni_sadrzaj>Credo banka dioničko društvo "u stečaju"</izvorni_sadrzaj>
    <derivirana_varijabla naziv="DomainObject.Predmet.ProtustrankaIDrugi_1">Credo banka dioničko društvo "u stečaju"</derivirana_varijabla>
  </DomainObject.Predmet.ProtustrankaIDrugi>
  <DomainObject.Predmet.StrankaIDrugiAdressOIB>
    <izvorni_sadrzaj>Stečajna upraviteljica Ankica Čenić, OIB 67541309757, Pupačićeva 1/3, 21000 Split i dr.</izvorni_sadrzaj>
    <derivirana_varijabla naziv="DomainObject.Predmet.StrankaIDrugiAdressOIB_1">Stečajna upraviteljica Ankica Čenić, OIB 67541309757, Pupačićeva 1/3, 21000 Split i dr.</derivirana_varijabla>
  </DomainObject.Predmet.StrankaIDrugiAdressOIB>
  <DomainObject.Predmet.ProtustrankaIDrugiAdressOIB>
    <izvorni_sadrzaj>Credo banka dioničko društvo "u stečaju", OIB 94141384086, Zrinjsko-Frankopanska 58, 21000 Split</izvorni_sadrzaj>
    <derivirana_varijabla naziv="DomainObject.Predmet.ProtustrankaIDrugiAdressOIB_1">Credo banka dioničko društvo "u stečaju", OIB 94141384086, Zrinjsko-Frankopanska 58,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Credo banka dioničko društvo "u stečaju"</item>
      <item>NARODNE NOVINE d.d.</item>
      <item>FINA</item>
      <item>Stečajna upraviteljica Ankica Čenić</item>
      <item>POREZNA UPRAVA</item>
      <item>ŽDO</item>
      <item>FRANE MUŽIĆ</item>
      <item>SANJA MUŽIĆ</item>
      <item>DRAGUTIN ĆELIĆ</item>
      <item>CROATIA OSIGURANJE d.d.</item>
      <item>HŽ CARGO d.o.o.</item>
      <item>ELEKTRA ZAGREB</item>
      <item>Odvjetničko društvo Smolčić i Partneri, d.o.o.</item>
      <item>DRŽAVNA AGENCIJA ZA OSIGURANJE ŠTEDNIH ULOGA I SANACIJU BANAKA</item>
      <item>JADRANSKA BANKA dioničko društvo</item>
      <item>KentBank dioničko društvo</item>
      <item>SPV ZA SANACIJU d.o.o. za poslovne usluge</item>
    </izvorni_sadrzaj>
    <derivirana_varijabla naziv="DomainObject.Predmet.SudioniciListNaziv_1">
      <item>Credo banka dioničko društvo "u stečaju"</item>
      <item>NARODNE NOVINE d.d.</item>
      <item>FINA</item>
      <item>Stečajna upraviteljica Ankica Čenić</item>
      <item>POREZNA UPRAVA</item>
      <item>ŽDO</item>
      <item>FRANE MUŽIĆ</item>
      <item>SANJA MUŽIĆ</item>
      <item>DRAGUTIN ĆELIĆ</item>
      <item>CROATIA OSIGURANJE d.d.</item>
      <item>HŽ CARGO d.o.o.</item>
      <item>ELEKTRA ZAGREB</item>
      <item>Odvjetničko društvo Smolčić i Partneri, d.o.o.</item>
      <item>DRŽAVNA AGENCIJA ZA OSIGURANJE ŠTEDNIH ULOGA I SANACIJU BANAKA</item>
      <item>JADRANSKA BANKA dioničko društvo</item>
      <item>KentBank dioničko društvo</item>
      <item>SPV ZA SANACIJU d.o.o. za poslovne usluge</item>
    </derivirana_varijabla>
  </DomainObject.Predmet.SudioniciListNaziv>
  <DomainObject.Predmet.SudioniciListAdressOIB>
    <izvorni_sadrzaj>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Odvjetničko društvo Smolčić i Partneri, d.o.o., OIB 83235711186, Jurišićeva 23,10000 Zagreb</item>
      <item>DRŽAVNA AGENCIJA ZA OSIGURANJE ŠTEDNIH ULOGA I SANACIJU BANAKA, OIB 94819327944, Jurišićeva 1,10000 Zagreb</item>
      <item>JADRANSKA BANKA dioničko društvo, OIB 02899494784, Ante Starčevića 4,22000 Šibenik</item>
      <item>KentBank dioničko društvo, OIB 73656725926, Gundulićeva 1,10000 Zagreb</item>
      <item>SPV ZA SANACIJU d.o.o. za poslovne usluge, OIB 37066802433, Jurišićeva 1,10000 Zagreb</item>
    </izvorni_sadrzaj>
    <derivirana_varijabla naziv="DomainObject.Predmet.SudioniciListAdressOIB_1">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Odvjetničko društvo Smolčić i Partneri, d.o.o., OIB 83235711186, Jurišićeva 23,10000 Zagreb</item>
      <item>DRŽAVNA AGENCIJA ZA OSIGURANJE ŠTEDNIH ULOGA I SANACIJU BANAKA, OIB 94819327944, Jurišićeva 1,10000 Zagreb</item>
      <item>JADRANSKA BANKA dioničko društvo, OIB 02899494784, Ante Starčevića 4,22000 Šibenik</item>
      <item>KentBank dioničko društvo, OIB 73656725926, Gundulićeva 1,10000 Zagreb</item>
      <item>SPV ZA SANACIJU d.o.o. za poslovne usluge, OIB 37066802433, Jurišićeva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94141384086</item>
      <item>, OIB 64546066176</item>
      <item>, OIB 85821130368</item>
      <item>, OIB 67541309757</item>
      <item>, OIB 18683136487</item>
      <item>, OIB 70793241859</item>
      <item>, OIB 86758728259</item>
      <item>, OIB 14423678082</item>
      <item>, OIB 60733440286</item>
      <item>, OIB 26187994862</item>
      <item>, OIB 08720210702</item>
      <item>, OIB 28921978587</item>
      <item>, OIB 83235711186</item>
      <item>, OIB 94819327944</item>
      <item>, OIB 02899494784</item>
      <item>, OIB 73656725926</item>
      <item>, OIB 37066802433</item>
    </izvorni_sadrzaj>
    <derivirana_varijabla naziv="DomainObject.Predmet.SudioniciListNazivOIB_1">
      <item>, OIB 94141384086</item>
      <item>, OIB 64546066176</item>
      <item>, OIB 85821130368</item>
      <item>, OIB 67541309757</item>
      <item>, OIB 18683136487</item>
      <item>, OIB 70793241859</item>
      <item>, OIB 86758728259</item>
      <item>, OIB 14423678082</item>
      <item>, OIB 60733440286</item>
      <item>, OIB 26187994862</item>
      <item>, OIB 08720210702</item>
      <item>, OIB 28921978587</item>
      <item>, OIB 83235711186</item>
      <item>, OIB 94819327944</item>
      <item>, OIB 02899494784</item>
      <item>, OIB 73656725926</item>
      <item>, OIB 37066802433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Ankica Čenić, OIB 67541309757, Pupačićeva 1 Split</item>
    </izvorni_sadrzaj>
    <derivirana_varijabla naziv="DomainObject.Predmet.StecajniUpraviteljiListAddressOIB_1">
      <item>Ankica Čenić, OIB 67541309757, Pupačićeva 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7DC0D3F-CFD5-4089-BE52-55F477716FF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922</properties:Words>
  <properties:Characters>5028</properties:Characters>
  <properties:Lines>126</properties:Lines>
  <properties:Paragraphs>30</properties:Paragraphs>
  <properties:TotalTime>283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2015-09-07T09:45:00Z</dcterms:created>
  <dc:creator>Katarina Mikulić</dc:creator>
  <cp:lastModifiedBy>Katarina Mikulić</cp:lastModifiedBy>
  <cp:lastPrinted>2018-05-28T09:47:00Z</cp:lastPrinted>
  <dcterms:modified xmlns:xsi="http://www.w3.org/2001/XMLSchema-instance" xsi:type="dcterms:W3CDTF">2018-05-28T09:48:00Z</dcterms:modified>
  <cp:revision>70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dosuda (RJEŠENJE O DOSUDI NEKRETNINE.docx)</vt:lpwstr>
  </prop:property>
  <prop:property name="CC_coloring" pid="4" fmtid="{D5CDD505-2E9C-101B-9397-08002B2CF9AE}">
    <vt:bool>false</vt:bool>
  </prop:property>
  <prop:property name="BrojStranica" pid="5" fmtid="{D5CDD505-2E9C-101B-9397-08002B2CF9AE}">
    <vt:i4>3</vt:i4>
  </prop:property>
</prop:Properties>
</file>