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c3b9" w14:paraId="64cc3b9" w:rsidRDefault="007F7223" w:rsidP="007F7223" w:rsidR="007F7223">
      <w:pPr>
        <w15:collapsed w:val="false"/>
      </w:pPr>
      <w:bookmarkStart w:name="_GoBack" w:id="0"/>
      <w:bookmarkEnd w:id="0"/>
    </w:p>
    <w:p w:rsidRDefault="00561850" w:rsidP="007F7223" w:rsidR="00561850"/>
    <w:p w:rsidRDefault="00561850" w:rsidP="007F7223" w:rsidR="00561850"/>
    <w:p w:rsidRDefault="00561850" w:rsidP="007F7223" w:rsidR="00561850"/>
    <w:p w:rsidRDefault="007F7223" w:rsidP="007F7223" w:rsidR="007F7223">
      <w:pPr>
        <w:ind w:firstLine="708"/>
      </w:pPr>
    </w:p>
    <w:p w:rsidRDefault="007F7223" w:rsidP="00561850" w:rsidR="007F7223" w:rsidRPr="00561850">
      <w:pPr>
        <w:rPr>
          <w:b/>
          <w:bCs/>
        </w:rPr>
      </w:pPr>
      <w:r w:rsidRPr="00561850">
        <w:rPr>
          <w:b/>
          <w:bCs/>
        </w:rPr>
        <w:t>REPUBLIKA HRVATSKA</w:t>
      </w:r>
    </w:p>
    <w:p w:rsidRDefault="007F7223" w:rsidP="00561850" w:rsidR="007F7223" w:rsidRPr="00561850">
      <w:pPr>
        <w:rPr>
          <w:b/>
          <w:bCs/>
        </w:rPr>
      </w:pPr>
      <w:r w:rsidRPr="00561850">
        <w:rPr>
          <w:b/>
          <w:bCs/>
        </w:rPr>
        <w:t>TRGOVAČKI SUD U ZADRU</w:t>
      </w:r>
    </w:p>
    <w:p w:rsidRDefault="007F7223" w:rsidP="00561850" w:rsidR="00561850">
      <w:r>
        <w:t xml:space="preserve">Dr. Franje Tuđmana 35, </w:t>
      </w:r>
    </w:p>
    <w:p w:rsidRDefault="007F7223" w:rsidP="00561850" w:rsidR="007F7223">
      <w:r>
        <w:t>Zadar</w:t>
      </w:r>
    </w:p>
    <w:p w:rsidRDefault="007F7223" w:rsidP="007F7223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/>
    <w:p w:rsidRDefault="007F7223" w:rsidP="007F7223" w:rsidR="007F7223" w:rsidRPr="00561850">
      <w:pPr>
        <w:jc w:val="center"/>
        <w:rPr>
          <w:b/>
          <w:bCs/>
        </w:rPr>
      </w:pPr>
      <w:r w:rsidRPr="00561850">
        <w:rPr>
          <w:b/>
          <w:bCs/>
        </w:rPr>
        <w:t>R E P U B L I K A  H R V A T S K A</w:t>
      </w:r>
    </w:p>
    <w:p w:rsidRDefault="007F7223" w:rsidP="007F7223" w:rsidR="007F7223" w:rsidRPr="00561850">
      <w:pPr>
        <w:jc w:val="center"/>
        <w:rPr>
          <w:b/>
          <w:bCs/>
        </w:rPr>
      </w:pPr>
    </w:p>
    <w:p w:rsidRDefault="007F7223" w:rsidP="007F7223" w:rsidR="007F7223" w:rsidRPr="00561850">
      <w:pPr>
        <w:jc w:val="center"/>
        <w:rPr>
          <w:b/>
          <w:bCs/>
        </w:rPr>
      </w:pPr>
      <w:r w:rsidRPr="00561850">
        <w:rPr>
          <w:b/>
          <w:bCs/>
        </w:rPr>
        <w:t>R J E Š E N J E</w:t>
      </w:r>
    </w:p>
    <w:p w:rsidRDefault="007F7223" w:rsidP="007F7223" w:rsidR="007F7223"/>
    <w:p w:rsidRDefault="007F7223" w:rsidP="00561850" w:rsidR="007F7223">
      <w:pPr>
        <w:jc w:val="both"/>
      </w:pPr>
      <w:r>
        <w:tab/>
        <w:t xml:space="preserve">Trgovački sud u Zadru, po stečajnoj sutkinji </w:t>
      </w:r>
      <w:r w:rsidR="00561850">
        <w:t>Ani Markač,</w:t>
      </w:r>
      <w:r>
        <w:t xml:space="preserve"> povodom prijedloga dužnika </w:t>
      </w:r>
      <w:r w:rsidR="002C329A">
        <w:t>TUDIĆ ELEKTRO CENTAR d.o.o. Šibenik</w:t>
      </w:r>
      <w:r>
        <w:t xml:space="preserve">, </w:t>
      </w:r>
      <w:r w:rsidR="00561850">
        <w:t>Krapljanska cesta 8, OIB:</w:t>
      </w:r>
      <w:r w:rsidR="002C329A">
        <w:t xml:space="preserve">68864526805, </w:t>
      </w:r>
      <w:r>
        <w:t xml:space="preserve">zastupanog po </w:t>
      </w:r>
      <w:r w:rsidR="002C329A">
        <w:t>članu uprave Slavenu Tudiću</w:t>
      </w:r>
      <w:r>
        <w:t>, za sklapanje predstečajne nagodbe</w:t>
      </w:r>
      <w:r w:rsidR="002C329A">
        <w:t xml:space="preserve">, </w:t>
      </w:r>
      <w:r w:rsidR="00561850">
        <w:t>19. studenog 2015.</w:t>
      </w:r>
      <w:r>
        <w:t xml:space="preserve"> </w:t>
      </w:r>
    </w:p>
    <w:p w:rsidRDefault="007F7223" w:rsidP="007F7223" w:rsidR="007F7223"/>
    <w:p w:rsidRDefault="007F7223" w:rsidP="007F7223" w:rsidR="007F7223" w:rsidRPr="00561850">
      <w:pPr>
        <w:jc w:val="center"/>
        <w:rPr>
          <w:b/>
          <w:bCs/>
        </w:rPr>
      </w:pPr>
      <w:r w:rsidRPr="00561850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7F7223" w:rsidP="007F7223" w:rsidR="007F7223">
      <w:pPr>
        <w:ind w:firstLine="708"/>
        <w:jc w:val="both"/>
      </w:pPr>
      <w:r>
        <w:t>I. Određuje se ročište radi sklapanja predstečajne nagodbe nad dužnikom</w:t>
      </w:r>
      <w:r w:rsidRPr="007F7223">
        <w:t xml:space="preserve"> </w:t>
      </w:r>
      <w:r w:rsidR="002C329A">
        <w:t>TUDIĆ ELEKTRO CENTAR d.o.o. Šib</w:t>
      </w:r>
      <w:r w:rsidR="00561850">
        <w:t>enik, Krapljanska cesta 8, OIB:</w:t>
      </w:r>
      <w:r w:rsidR="002C329A">
        <w:t>68864526805,</w:t>
      </w:r>
      <w:r>
        <w:t xml:space="preserve"> za dan </w:t>
      </w:r>
    </w:p>
    <w:p w:rsidRDefault="007F7223" w:rsidP="007F7223" w:rsidR="007F7223">
      <w:pPr>
        <w:ind w:firstLine="708"/>
        <w:jc w:val="both"/>
      </w:pPr>
    </w:p>
    <w:p w:rsidRDefault="00561850" w:rsidP="00561850" w:rsidR="007F7223" w:rsidRPr="00561850">
      <w:pPr>
        <w:jc w:val="center"/>
        <w:rPr>
          <w:b/>
        </w:rPr>
      </w:pPr>
      <w:r>
        <w:rPr>
          <w:b/>
          <w:u w:val="single"/>
        </w:rPr>
        <w:t>16. prosinca 2015.  u 11,00</w:t>
      </w:r>
      <w:r w:rsidR="007F7223" w:rsidRPr="00561850">
        <w:rPr>
          <w:b/>
          <w:u w:val="single"/>
        </w:rPr>
        <w:t xml:space="preserve"> sati u prostorijama Trgovačkog suda u Zadru,Stalne službe u Šibeniku, Stjepana Radića 81, soba broj 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7F7223" w:rsidP="007F7223" w:rsidR="007F7223">
      <w:pPr>
        <w:ind w:firstLine="708"/>
        <w:jc w:val="both"/>
      </w:pPr>
      <w:r>
        <w:t>II. O ročištu iz točke I.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7F7223" w:rsidR="007F7223">
      <w:pPr>
        <w:ind w:firstLine="705"/>
        <w:jc w:val="both"/>
      </w:pPr>
      <w:r>
        <w:t>I</w:t>
      </w:r>
      <w:r w:rsidR="002C329A">
        <w:t>II</w:t>
      </w:r>
      <w:r>
        <w:t xml:space="preserve">. Oglas će biti objavljen isticanjem na e-oglasnoj ploči ovog suda i objavom na web-stranici Financijske agencije, Regionalni centar </w:t>
      </w:r>
      <w:r w:rsidR="002C329A">
        <w:t>Zagreb</w:t>
      </w:r>
      <w:r>
        <w:t>, najkasnije 8 dana prije dana održavanja ročišta.</w:t>
      </w:r>
    </w:p>
    <w:p w:rsidRDefault="007F7223" w:rsidP="007F7223" w:rsidR="007F7223">
      <w:pPr>
        <w:jc w:val="both"/>
      </w:pPr>
      <w:r>
        <w:tab/>
      </w:r>
    </w:p>
    <w:p w:rsidRDefault="007F7223" w:rsidP="007F7223" w:rsidR="007F7223">
      <w:pPr>
        <w:ind w:left="705"/>
        <w:jc w:val="center"/>
      </w:pPr>
    </w:p>
    <w:p w:rsidRDefault="007F7223" w:rsidP="00561850" w:rsidR="007F7223">
      <w:pPr>
        <w:ind w:left="705"/>
        <w:jc w:val="center"/>
      </w:pPr>
      <w:r>
        <w:t xml:space="preserve">U Zadru </w:t>
      </w:r>
      <w:r w:rsidR="00561850">
        <w:t>19. studenog</w:t>
      </w:r>
      <w:r>
        <w:t xml:space="preserve"> 2015.</w:t>
      </w:r>
    </w:p>
    <w:p w:rsidRDefault="007F7223" w:rsidP="007F7223" w:rsidR="007F7223">
      <w:pPr>
        <w:ind w:left="705"/>
        <w:jc w:val="both"/>
      </w:pPr>
    </w:p>
    <w:p w:rsidRDefault="00561850" w:rsidP="00561850" w:rsidR="007F7223">
      <w:pPr>
        <w:jc w:val="right"/>
      </w:pPr>
      <w:r>
        <w:t>Sutkinja</w:t>
      </w:r>
    </w:p>
    <w:p w:rsidRDefault="00561850" w:rsidP="00561850" w:rsidR="007F7223">
      <w:pPr>
        <w:jc w:val="right"/>
      </w:pPr>
      <w:r>
        <w:tab/>
        <w:t xml:space="preserve">      </w:t>
      </w:r>
      <w:r w:rsidR="007F7223">
        <w:t xml:space="preserve">                                                                                            </w:t>
      </w:r>
      <w:r>
        <w:t xml:space="preserve">   Ana Markač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561850" w:rsidR="00561850">
      <w:pPr>
        <w:jc w:val="both"/>
      </w:pPr>
      <w:r>
        <w:t>Protiv ovog rješenja nije dopuštena žalba.</w:t>
      </w:r>
    </w:p>
    <w:p w:rsidRDefault="00561850" w:rsidP="00561850" w:rsidR="00561850" w:rsidRPr="00561850">
      <w:pPr>
        <w:jc w:val="both"/>
      </w:pPr>
    </w:p>
    <w:p w:rsidRDefault="007F7223" w:rsidP="007F7223" w:rsidR="007F7223">
      <w:pPr>
        <w:jc w:val="both"/>
        <w:rPr>
          <w:bCs/>
        </w:rPr>
      </w:pPr>
      <w:r>
        <w:rPr>
          <w:bCs/>
        </w:rPr>
        <w:t>DNA :</w:t>
      </w:r>
    </w:p>
    <w:p w:rsidRDefault="007F7223" w:rsidP="007F7223" w:rsidR="007F7223">
      <w:pPr>
        <w:jc w:val="both"/>
      </w:pPr>
      <w:r>
        <w:t>- Dužniku po zz</w:t>
      </w:r>
    </w:p>
    <w:p w:rsidRDefault="007F7223" w:rsidP="007F7223" w:rsidR="007F7223">
      <w:pPr>
        <w:jc w:val="both"/>
      </w:pPr>
      <w:r>
        <w:t xml:space="preserve">- FINA-Regionalni centar </w:t>
      </w:r>
      <w:r w:rsidR="002C329A">
        <w:t>Zagreb</w:t>
      </w:r>
      <w:r>
        <w:t xml:space="preserve"> uz dopis </w:t>
      </w:r>
    </w:p>
    <w:p w:rsidRDefault="007F7223" w:rsidP="007F7223" w:rsidR="007F7223">
      <w:pPr>
        <w:jc w:val="both"/>
      </w:pPr>
      <w:r>
        <w:t>- e-Oglasna ploča suda</w:t>
      </w:r>
    </w:p>
    <w:p w:rsidRDefault="007F7223" w:rsidP="007F7223" w:rsidR="007F7223">
      <w:pPr>
        <w:jc w:val="both"/>
      </w:pPr>
      <w:r>
        <w:t>- Ministarstvo financija, Porezna uprava Šibenik</w:t>
      </w:r>
    </w:p>
    <w:p w:rsidRDefault="00561850" w:rsidP="00561850" w:rsidR="00234769">
      <w:pPr>
        <w:jc w:val="both"/>
      </w:pPr>
      <w:r>
        <w:t>- U spis</w:t>
      </w:r>
    </w:p>
    <w:sectPr w:rsidR="0023476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850" w:rsidP="00561850" w:rsidR="00561850">
      <w:r>
        <w:separator/>
      </w:r>
    </w:p>
  </w:endnote>
  <w:endnote w:id="0" w:type="continuationSeparator">
    <w:p w:rsidRDefault="00561850" w:rsidP="00561850" w:rsidR="00561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850" w:rsidP="00561850" w:rsidR="00561850">
      <w:r>
        <w:separator/>
      </w:r>
    </w:p>
  </w:footnote>
  <w:footnote w:id="0" w:type="continuationSeparator">
    <w:p w:rsidRDefault="00561850" w:rsidP="00561850" w:rsidR="00561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850" w:rsidP="00561850" w:rsidR="00561850">
    <w:pPr>
      <w:jc w:val="right"/>
    </w:pPr>
    <w:r>
      <w:t>Posl. br. 2 Stpn-17/15-18</w:t>
    </w:r>
  </w:p>
  <w:p w:rsidRDefault="00561850" w:rsidP="00561850" w:rsidR="0056185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234769"/>
    <w:rsid w:val="002C329A"/>
    <w:rsid w:val="00561850"/>
    <w:rsid w:val="007F7223"/>
    <w:rsid w:val="009A6B0A"/>
    <w:rsid w:val="00C1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18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185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18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185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18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185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18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185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Stpn-17/2015</izvorni_sadrzaj>
    <derivirana_varijabla naziv="DomainObject.Predmet.OznakaBroj_1">Stpn-17/2015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TUDIĆ ELEKTRO CENTAR društvo s ograničenom odgovornošću za elektro usluge</izvorni_sadrzaj>
    <derivirana_varijabla naziv="DomainObject.Predmet.StrankaFormated_1">  TUDIĆ ELEKTRO CENTAR društvo s ograničenom odgovornošću za elektro usluge</derivirana_varijabla>
  </DomainObject.Predmet.StrankaFormated>
  <DomainObject.Predmet.StrankaFormatedOIB>
    <izvorni_sadrzaj>  TUDIĆ ELEKTRO CENTAR društvo s ograničenom odgovornošću za elektro usluge, OIB 68864526805</izvorni_sadrzaj>
    <derivirana_varijabla naziv="DomainObject.Predmet.StrankaFormatedOIB_1">  TUDIĆ ELEKTRO CENTAR društvo s ograničenom odgovornošću za elektro usluge, OIB 68864526805</derivirana_varijabla>
  </DomainObject.Predmet.StrankaFormatedOIB>
  <DomainObject.Predmet.StrankaFormatedWithAdress>
    <izvorni_sadrzaj> TUDIĆ ELEKTRO CENTAR društvo s ograničenom odgovornošću za elektro usluge, Krapljanska cesta 8, 22000 Šibenik</izvorni_sadrzaj>
    <derivirana_varijabla naziv="DomainObject.Predmet.StrankaFormatedWithAdress_1"> TUDIĆ ELEKTRO CENTAR društvo s ograničenom odgovornošću za elektro usluge, Krapljanska cesta 8, 22000 Šibenik</derivirana_varijabla>
  </DomainObject.Predmet.StrankaFormatedWithAdress>
  <DomainObject.Predmet.StrankaFormatedWithAdressOIB>
    <izvorni_sadrzaj> TUDIĆ ELEKTRO CENTAR društvo s ograničenom odgovornošću za elektro usluge, OIB 68864526805, Krapljanska cesta 8, 22000 Šibenik</izvorni_sadrzaj>
    <derivirana_varijabla naziv="DomainObject.Predmet.StrankaFormatedWithAdressOIB_1"> TUDIĆ ELEKTRO CENTAR društvo s ograničenom odgovornošću za elektro usluge, OIB 68864526805, Krapljanska cesta 8, 22000 Šibenik</derivirana_varijabla>
  </DomainObject.Predmet.StrankaFormatedWithAdressOIB>
  <DomainObject.Predmet.StrankaWithAdress>
    <izvorni_sadrzaj>TUDIĆ ELEKTRO CENTAR društvo s ograničenom odgovornošću za elektro usluge Krapljanska cesta 8,22000 Šibenik</izvorni_sadrzaj>
    <derivirana_varijabla naziv="DomainObject.Predmet.StrankaWithAdress_1">TUDIĆ ELEKTRO CENTAR društvo s ograničenom odgovornošću za elektro usluge Krapljanska cesta 8,22000 Šibenik</derivirana_varijabla>
  </DomainObject.Predmet.StrankaWithAdress>
  <DomainObject.Predmet.StrankaWithAdressOIB>
    <izvorni_sadrzaj>TUDIĆ ELEKTRO CENTAR društvo s ograničenom odgovornošću za elektro usluge, OIB 68864526805, Krapljanska cesta 8,22000 Šibenik</izvorni_sadrzaj>
    <derivirana_varijabla naziv="DomainObject.Predmet.StrankaWithAdressOIB_1">TUDIĆ ELEKTRO CENTAR društvo s ograničenom odgovornošću za elektro usluge, OIB 68864526805, Krapljanska cesta 8,22000 Šibenik</derivirana_varijabla>
  </DomainObject.Predmet.StrankaWithAdressOIB>
  <DomainObject.Predmet.StrankaNazivFormated>
    <izvorni_sadrzaj>TUDIĆ ELEKTRO CENTAR društvo s ograničenom odgovornošću za elektro usluge</izvorni_sadrzaj>
    <derivirana_varijabla naziv="DomainObject.Predmet.StrankaNazivFormated_1">TUDIĆ ELEKTRO CENTAR društvo s ograničenom odgovornošću za elektro usluge</derivirana_varijabla>
  </DomainObject.Predmet.StrankaNazivFormated>
  <DomainObject.Predmet.StrankaNazivFormatedOIB>
    <izvorni_sadrzaj>TUDIĆ ELEKTRO CENTAR društvo s ograničenom odgovornošću za elektro usluge, OIB 68864526805</izvorni_sadrzaj>
    <derivirana_varijabla naziv="DomainObject.Predmet.StrankaNazivFormatedOIB_1">TUDIĆ ELEKTRO CENTAR društvo s ograničenom odgovornošću za elektro usluge, OIB 68864526805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TUDIĆ ELEKTRO CENTAR društvo s ograničenom odgovornošću za elektro usluge</item>
    </izvorni_sadrzaj>
    <derivirana_varijabla naziv="DomainObject.Predmet.StrankaListFormated_1">
      <item>TUDIĆ ELEKTRO CENTAR društvo s ograničenom odgovornošću za elektro usluge</item>
    </derivirana_varijabla>
  </DomainObject.Predmet.StrankaListFormated>
  <DomainObject.Predmet.StrankaListFormatedOIB>
    <izvorni_sadrzaj>
      <item>TUDIĆ ELEKTRO CENTAR društvo s ograničenom odgovornošću za elektro usluge, OIB 68864526805</item>
    </izvorni_sadrzaj>
    <derivirana_varijabla naziv="DomainObject.Predmet.StrankaListFormatedOIB_1">
      <item>TUDIĆ ELEKTRO CENTAR društvo s ograničenom odgovornošću za elektro usluge, OIB 68864526805</item>
    </derivirana_varijabla>
  </DomainObject.Predmet.StrankaListFormatedOIB>
  <DomainObject.Predmet.StrankaListFormatedWithAdress>
    <izvorni_sadrzaj>
      <item>TUDIĆ ELEKTRO CENTAR društvo s ograničenom odgovornošću za elektro usluge, Krapljanska cesta 8, 22000 Šibenik</item>
    </izvorni_sadrzaj>
    <derivirana_varijabla naziv="DomainObject.Predmet.StrankaListFormatedWithAdress_1">
      <item>TUDIĆ ELEKTRO CENTAR društvo s ograničenom odgovornošću za elektro usluge, Krapljanska cesta 8, 22000 Šibenik</item>
    </derivirana_varijabla>
  </DomainObject.Predmet.StrankaListFormatedWithAdress>
  <DomainObject.Predmet.StrankaListFormatedWithAdressOIB>
    <izvorni_sadrzaj>
      <item>TUDIĆ ELEKTRO CENTAR društvo s ograničenom odgovornošću za elektro usluge, OIB 68864526805, Krapljanska cesta 8, 22000 Šibenik</item>
    </izvorni_sadrzaj>
    <derivirana_varijabla naziv="DomainObject.Predmet.StrankaListFormatedWithAdressOIB_1">
      <item>TUDIĆ ELEKTRO CENTAR društvo s ograničenom odgovornošću za elektro usluge, OIB 68864526805, Krapljanska cesta 8, 22000 Šibenik</item>
    </derivirana_varijabla>
  </DomainObject.Predmet.StrankaListFormatedWithAdressOIB>
  <DomainObject.Predmet.StrankaListNazivFormated>
    <izvorni_sadrzaj>
      <item>TUDIĆ ELEKTRO CENTAR društvo s ograničenom odgovornošću za elektro usluge</item>
    </izvorni_sadrzaj>
    <derivirana_varijabla naziv="DomainObject.Predmet.StrankaListNazivFormated_1">
      <item>TUDIĆ ELEKTRO CENTAR društvo s ograničenom odgovornošću za elektro usluge</item>
    </derivirana_varijabla>
  </DomainObject.Predmet.StrankaListNazivFormated>
  <DomainObject.Predmet.StrankaListNazivFormatedOIB>
    <izvorni_sadrzaj>
      <item>TUDIĆ ELEKTRO CENTAR društvo s ograničenom odgovornošću za elektro usluge, OIB 68864526805</item>
    </izvorni_sadrzaj>
    <derivirana_varijabla naziv="DomainObject.Predmet.StrankaListNazivFormatedOIB_1">
      <item>TUDIĆ ELEKTRO CENTAR društvo s ograničenom odgovornošću za elektro usluge, OIB 68864526805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TUDIĆ ELEKTRO CENTAR društvo s ograničenom odgovornošću za elektro usluge</izvorni_sadrzaj>
    <derivirana_varijabla naziv="DomainObject.Predmet.StrankaIDrugi_1">TUDIĆ ELEKTRO CENTAR društvo s ograničenom odgovornošću za elektro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TUDIĆ ELEKTRO CENTAR društvo s ograničenom odgovornošću za elektro usluge, OIB 68864526805, Krapljanska cesta 8, 22000 Šibenik</izvorni_sadrzaj>
    <derivirana_varijabla naziv="DomainObject.Predmet.StrankaIDrugiAdressOIB_1">TUDIĆ ELEKTRO CENTAR društvo s ograničenom odgovornošću za elektro usluge, OIB 68864526805, Krapljanska cesta 8,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TUDIĆ ELEKTRO CENTAR društvo s ograničenom odgovornošću za elektro usluge</item>
    </izvorni_sadrzaj>
    <derivirana_varijabla naziv="DomainObject.Predmet.SudioniciListNaziv_1">
      <item>TUDIĆ ELEKTRO CENTAR društvo s ograničenom odgovornošću za elektro usluge</item>
    </derivirana_varijabla>
  </DomainObject.Predmet.SudioniciListNaziv>
  <DomainObject.Predmet.SudioniciListAdressOIB>
    <izvorni_sadrzaj>
      <item>TUDIĆ ELEKTRO CENTAR društvo s ograničenom odgovornošću za elektro usluge, OIB 68864526805, Krapljanska cesta 8,22000 Šibenik</item>
    </izvorni_sadrzaj>
    <derivirana_varijabla naziv="DomainObject.Predmet.SudioniciListAdressOIB_1">
      <item>TUDIĆ ELEKTRO CENTAR društvo s ograničenom odgovornošću za elektro usluge, OIB 68864526805, Krapljanska cesta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68864526805</item>
    </izvorni_sadrzaj>
    <derivirana_varijabla naziv="DomainObject.Predmet.SudioniciListNazivOIB_1">
      <item>, OIB 68864526805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91103-BEBE-4CF9-BD60-19B1CDAD5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1075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2015-11-19T11:12:00Z</dcterms:created>
  <dc:creator>Tina Grgas</dc:creator>
  <cp:lastModifiedBy>Merlina Klišmanić</cp:lastModifiedBy>
  <cp:lastPrinted>2015-11-19T11:12:00Z</cp:lastPrinted>
  <dcterms:modified xmlns:xsi="http://www.w3.org/2001/XMLSchema-instance" xsi:type="dcterms:W3CDTF">2015-11-19T12:33:00Z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