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186" w14:paraId="818518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5015D">
        <w:rPr>
          <w:lang w:val="hr-HR"/>
        </w:rPr>
        <w:t>188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5015D">
        <w:rPr>
          <w:lang w:val="hr-HR"/>
        </w:rPr>
        <w:t>NOVI AGRAR društvo s ograničenom odgovornošću za poljoprivrednu proizvodnju, trgovinu i usluge</w:t>
      </w:r>
      <w:r w:rsidR="00916B3A">
        <w:rPr>
          <w:lang w:val="hr-HR"/>
        </w:rPr>
        <w:t>,</w:t>
      </w:r>
      <w:r w:rsidR="0025015D">
        <w:rPr>
          <w:lang w:val="hr-HR"/>
        </w:rPr>
        <w:t xml:space="preserve"> </w:t>
      </w:r>
      <w:proofErr w:type="spellStart"/>
      <w:r w:rsidR="0025015D">
        <w:rPr>
          <w:lang w:val="hr-HR"/>
        </w:rPr>
        <w:t>Sopjanska</w:t>
      </w:r>
      <w:proofErr w:type="spellEnd"/>
      <w:r w:rsidR="0025015D">
        <w:rPr>
          <w:lang w:val="hr-HR"/>
        </w:rPr>
        <w:t xml:space="preserve"> Greda, </w:t>
      </w:r>
      <w:proofErr w:type="spellStart"/>
      <w:r w:rsidR="0025015D">
        <w:rPr>
          <w:lang w:val="hr-HR"/>
        </w:rPr>
        <w:t>Sopjanska</w:t>
      </w:r>
      <w:proofErr w:type="spellEnd"/>
      <w:r w:rsidR="0025015D">
        <w:rPr>
          <w:lang w:val="hr-HR"/>
        </w:rPr>
        <w:t xml:space="preserve"> Greda </w:t>
      </w:r>
      <w:proofErr w:type="spellStart"/>
      <w:r w:rsidR="0025015D">
        <w:rPr>
          <w:lang w:val="hr-HR"/>
        </w:rPr>
        <w:t>bb</w:t>
      </w:r>
      <w:proofErr w:type="spellEnd"/>
      <w:r w:rsidR="0025015D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5015D">
        <w:rPr>
          <w:lang w:val="hr-HR"/>
        </w:rPr>
        <w:t>010067237</w:t>
      </w:r>
      <w:r w:rsidR="003734FC">
        <w:rPr>
          <w:lang w:val="hr-HR"/>
        </w:rPr>
        <w:t xml:space="preserve">, OIB: </w:t>
      </w:r>
      <w:r w:rsidR="0025015D">
        <w:rPr>
          <w:lang w:val="hr-HR"/>
        </w:rPr>
        <w:t>72309499860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916B3A">
        <w:rPr>
          <w:lang w:val="hr-HR"/>
        </w:rPr>
        <w:t>1</w:t>
      </w:r>
      <w:r w:rsidR="0025015D">
        <w:rPr>
          <w:lang w:val="hr-HR"/>
        </w:rPr>
        <w:t>88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5015D">
        <w:rPr>
          <w:lang w:val="hr-HR"/>
        </w:rPr>
        <w:t>4.848.137,33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5015D">
        <w:rPr>
          <w:lang w:val="hr-HR"/>
        </w:rPr>
        <w:t xml:space="preserve">Josip </w:t>
      </w:r>
      <w:proofErr w:type="spellStart"/>
      <w:r w:rsidR="0025015D">
        <w:rPr>
          <w:lang w:val="hr-HR"/>
        </w:rPr>
        <w:t>Rastija</w:t>
      </w:r>
      <w:proofErr w:type="spellEnd"/>
      <w:r w:rsidR="0025015D">
        <w:rPr>
          <w:lang w:val="hr-HR"/>
        </w:rPr>
        <w:t xml:space="preserve"> iz Slatine, Ante Kovačića 8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5015D">
        <w:rPr>
          <w:lang w:val="hr-HR"/>
        </w:rPr>
        <w:t>84452370451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5015D">
        <w:rPr>
          <w:lang w:val="hr-HR"/>
        </w:rPr>
        <w:t>10.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</w:t>
      </w:r>
      <w:r w:rsidR="0025015D">
        <w:rPr>
          <w:lang w:val="hr-HR"/>
        </w:rPr>
        <w:t>0</w:t>
      </w:r>
      <w:r>
        <w:rPr>
          <w:lang w:val="hr-HR"/>
        </w:rPr>
        <w:t>.1</w:t>
      </w:r>
      <w:r w:rsidR="0025015D">
        <w:rPr>
          <w:lang w:val="hr-HR"/>
        </w:rPr>
        <w:t>1</w:t>
      </w:r>
      <w:r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DAA" w:rsidR="001B2DAA">
      <w:r>
        <w:separator/>
      </w:r>
    </w:p>
  </w:endnote>
  <w:endnote w:id="0" w:type="continuationSeparator">
    <w:p w:rsidRDefault="001B2DAA" w:rsidR="001B2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DAA" w:rsidR="001B2DAA">
      <w:r>
        <w:separator/>
      </w:r>
    </w:p>
  </w:footnote>
  <w:footnote w:id="0" w:type="continuationSeparator">
    <w:p w:rsidRDefault="001B2DAA" w:rsidR="001B2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C3076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AGRAR društvo s ograničenom odgovornošću za poljoprivrednu proizvodnju, trgovinu i usluge, Sopjanska Greda</izvorni_sadrzaj>
    <derivirana_varijabla naziv="DomainObject.Predmet.ProtustrankaFormated_1">  NOVI AGRAR društvo s ograničenom odgovornošću za poljoprivrednu proizvodnju, trgovinu i usluge, Sopjanska Greda</derivirana_varijabla>
  </DomainObject.Predmet.ProtustrankaFormated>
  <DomainObject.Predmet.ProtustrankaFormatedOIB>
    <izvorni_sadrzaj>  NOVI AGRAR društvo s ograničenom odgovornošću za poljoprivrednu proizvodnju, trgovinu i usluge, Sopjanska Greda, OIB 72309499860</izvorni_sadrzaj>
    <derivirana_varijabla naziv="DomainObject.Predmet.ProtustrankaFormatedOIB_1">  NOVI AGRAR društvo s ograničenom odgovornošću za poljoprivrednu proizvodnju, trgovinu i usluge, Sopjanska Greda, OIB 72309499860</derivirana_varijabla>
  </DomainObject.Predmet.ProtustrankaFormatedOIB>
  <DomainObject.Predmet.ProtustrankaFormatedWithAdress>
    <izvorni_sadrzaj> NOVI AGRAR društvo s ograničenom odgovornošću za poljoprivrednu proizvodnju, trgovinu i usluge, Sopjanska Greda, Sopjanska Greda/bb, 33525 Sopjanska Greda</izvorni_sadrzaj>
    <derivirana_varijabla naziv="DomainObject.Predmet.ProtustrankaFormatedWithAdress_1"> NOVI AGRAR društvo s ograničenom odgovornošću za poljoprivrednu proizvodnju, trgovinu i usluge, Sopjanska Greda, Sopjanska Greda/bb, 33525 Sopjanska Greda</derivirana_varijabla>
  </DomainObject.Predmet.ProtustrankaFormatedWithAdress>
  <DomainObject.Predmet.ProtustrankaFormatedWithAdressOIB>
    <izvorni_sadrzaj> NOVI AGRAR društvo s ograničenom odgovornošću za poljoprivrednu proizvodnju, trgovinu i usluge, Sopjanska Greda, OIB 72309499860, Sopjanska Greda/bb, 33525 Sopjanska Greda</izvorni_sadrzaj>
    <derivirana_varijabla naziv="DomainObject.Predmet.ProtustrankaFormatedWithAdressOIB_1"> NOVI AGRAR društvo s ograničenom odgovornošću za poljoprivrednu proizvodnju, trgovinu i usluge, Sopjanska Greda, OIB 72309499860, Sopjanska Greda/bb, 33525 Sopjanska Greda</derivirana_varijabla>
  </DomainObject.Predmet.ProtustrankaFormatedWithAdressOIB>
  <DomainObject.Predmet.ProtustrankaWithAdress>
    <izvorni_sadrzaj>NOVI AGRAR društvo s ograničenom odgovornošću za poljoprivrednu proizvodnju, trgovinu i usluge, Sopjanska Greda Sopjanska Greda/bb, 33525 Sopjanska Greda</izvorni_sadrzaj>
    <derivirana_varijabla naziv="DomainObject.Predmet.ProtustrankaWithAdress_1">NOVI AGRAR društvo s ograničenom odgovornošću za poljoprivrednu proizvodnju, trgovinu i usluge, Sopjanska Greda Sopjanska Greda/bb, 33525 Sopjanska Greda</derivirana_varijabla>
  </DomainObject.Predmet.ProtustrankaWithAdress>
  <DomainObject.Predmet.ProtustrankaWithAdressOIB>
    <izvorni_sadrzaj>NOVI AGRAR društvo s ograničenom odgovornošću za poljoprivrednu proizvodnju, trgovinu i usluge, Sopjanska Greda, OIB 72309499860, Sopjanska Greda/bb, 33525 Sopjanska Greda</izvorni_sadrzaj>
    <derivirana_varijabla naziv="DomainObject.Predmet.ProtustrankaWithAdressOIB_1">NOVI AGRAR društvo s ograničenom odgovornošću za poljoprivrednu proizvodnju, trgovinu i usluge, Sopjanska Greda, OIB 72309499860, Sopjanska Greda/bb, 33525 Sopjanska Greda</derivirana_varijabla>
  </DomainObject.Predmet.ProtustrankaWithAdressOIB>
  <DomainObject.Predmet.ProtustrankaNazivFormated>
    <izvorni_sadrzaj>NOVI AGRAR društvo s ograničenom odgovornošću za poljoprivrednu proizvodnju, trgovinu i usluge, Sopjanska Greda</izvorni_sadrzaj>
    <derivirana_varijabla naziv="DomainObject.Predmet.ProtustrankaNazivFormated_1">NOVI AGRAR društvo s ograničenom odgovornošću za poljoprivrednu proizvodnju, trgovinu i usluge, Sopjanska Greda</derivirana_varijabla>
  </DomainObject.Predmet.ProtustrankaNazivFormated>
  <DomainObject.Predmet.ProtustrankaNazivFormatedOIB>
    <izvorni_sadrzaj>NOVI AGRAR društvo s ograničenom odgovornošću za poljoprivrednu proizvodnju, trgovinu i usluge, Sopjanska Greda, OIB 72309499860</izvorni_sadrzaj>
    <derivirana_varijabla naziv="DomainObject.Predmet.ProtustrankaNazivFormatedOIB_1">NOVI AGRAR društvo s ograničenom odgovornošću za poljoprivrednu proizvodnju, trgovinu i usluge, Sopjanska Greda, OIB 72309499860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AGRAR društvo s ograničenom odgovornošću za poljoprivrednu proizvodnju, trgovinu i usluge, Sopjanska Greda</item>
    </izvorni_sadrzaj>
    <derivirana_varijabla naziv="DomainObject.Predmet.ProtuStrankaListFormated_1">
      <item>NOVI AGRAR društvo s ograničenom odgovornošću za poljoprivrednu proizvodnju, trgovinu i usluge, Sopjanska Greda</item>
    </derivirana_varijabla>
  </DomainObject.Predmet.ProtuStrankaListFormated>
  <DomainObject.Predmet.ProtuStrankaListFormatedOIB>
    <izvorni_sadrzaj>
      <item>NOVI AGRAR društvo s ograničenom odgovornošću za poljoprivrednu proizvodnju, trgovinu i usluge, Sopjanska Greda, OIB 72309499860</item>
    </izvorni_sadrzaj>
    <derivirana_varijabla naziv="DomainObject.Predmet.ProtuStrankaListFormatedOIB_1">
      <item>NOVI AGRAR društvo s ograničenom odgovornošću za poljoprivrednu proizvodnju, trgovinu i usluge, Sopjanska Greda, OIB 72309499860</item>
    </derivirana_varijabla>
  </DomainObject.Predmet.ProtuStrankaListFormatedOIB>
  <DomainObject.Predmet.ProtuStrankaListFormatedWithAdress>
    <izvorni_sadrzaj>
      <item>NOVI AGRAR društvo s ograničenom odgovornošću za poljoprivrednu proizvodnju, trgovinu i usluge, Sopjanska Greda, Sopjanska Greda/bb, 33525 Sopjanska Greda</item>
    </izvorni_sadrzaj>
    <derivirana_varijabla naziv="DomainObject.Predmet.ProtuStrankaListFormatedWithAdress_1">
      <item>NOVI AGRAR društvo s ograničenom odgovornošću za poljoprivrednu proizvodnju, trgovinu i usluge, Sopjanska Greda, Sopjanska Greda/bb, 33525 Sopjanska Greda</item>
    </derivirana_varijabla>
  </DomainObject.Predmet.ProtuStrankaListFormatedWithAdress>
  <DomainObject.Predmet.ProtuStrankaListFormatedWithAdressOIB>
    <izvorni_sadrzaj>
      <item>NOVI AGRAR društvo s ograničenom odgovornošću za poljoprivrednu proizvodnju, trgovinu i usluge, Sopjanska Greda, OIB 72309499860, Sopjanska Greda/bb, 33525 Sopjanska Greda</item>
    </izvorni_sadrzaj>
    <derivirana_varijabla naziv="DomainObject.Predmet.ProtuStrankaListFormatedWithAdressOIB_1">
      <item>NOVI AGRAR društvo s ograničenom odgovornošću za poljoprivrednu proizvodnju, trgovinu i usluge, Sopjanska Greda, OIB 72309499860, Sopjanska Greda/bb, 33525 Sopjanska Greda</item>
    </derivirana_varijabla>
  </DomainObject.Predmet.ProtuStrankaListFormatedWithAdressOIB>
  <DomainObject.Predmet.ProtuStrankaListNazivFormated>
    <izvorni_sadrzaj>
      <item>NOVI AGRAR društvo s ograničenom odgovornošću za poljoprivrednu proizvodnju, trgovinu i usluge, Sopjanska Greda</item>
    </izvorni_sadrzaj>
    <derivirana_varijabla naziv="DomainObject.Predmet.ProtuStrankaListNazivFormated_1">
      <item>NOVI AGRAR društvo s ograničenom odgovornošću za poljoprivrednu proizvodnju, trgovinu i usluge, Sopjanska Greda</item>
    </derivirana_varijabla>
  </DomainObject.Predmet.ProtuStrankaListNazivFormated>
  <DomainObject.Predmet.ProtuStrankaListNazivFormatedOIB>
    <izvorni_sadrzaj>
      <item>NOVI AGRAR društvo s ograničenom odgovornošću za poljoprivrednu proizvodnju, trgovinu i usluge, Sopjanska Greda, OIB 72309499860</item>
    </izvorni_sadrzaj>
    <derivirana_varijabla naziv="DomainObject.Predmet.ProtuStrankaListNazivFormatedOIB_1">
      <item>NOVI AGRAR društvo s ograničenom odgovornošću za poljoprivrednu proizvodnju, trgovinu i usluge, Sopjanska Greda, OIB 72309499860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AGRAR društvo s ograničenom odgovornošću za poljoprivrednu proizvodnju, trgovinu i usluge, Sopjanska Greda</izvorni_sadrzaj>
    <derivirana_varijabla naziv="DomainObject.Predmet.ProtustrankaIDrugi_1">NOVI AGRAR društvo s ograničenom odgovornošću za poljoprivrednu proizvodnju, trgovinu i usluge, Sopjanska Greda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AGRAR društvo s ograničenom odgovornošću za poljoprivrednu proizvodnju, trgovinu i usluge, Sopjanska Greda, OIB 72309499860, Sopjanska Greda/bb, 33525 Sopjanska Greda</izvorni_sadrzaj>
    <derivirana_varijabla naziv="DomainObject.Predmet.ProtustrankaIDrugiAdressOIB_1">NOVI AGRAR društvo s ograničenom odgovornošću za poljoprivrednu proizvodnju, trgovinu i usluge, Sopjanska Greda, OIB 72309499860,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AGRAR društvo s ograničenom odgovornošću za poljoprivrednu proizvodnju, trgovinu i usluge, Sopjanska Greda</item>
    </izvorni_sadrzaj>
    <derivirana_varijabla naziv="DomainObject.Predmet.SudioniciListNaziv_1">
      <item>FINA, RC ZAGREB, Podružnica Bjelovar</item>
      <item>NOVI AGRAR društvo s ograničenom odgovornošću za poljoprivrednu proizvodnju, trgovinu i usluge, Sopjanska Greda</item>
    </derivirana_varijabla>
  </DomainObject.Predmet.SudioniciListNaziv>
  <DomainObject.Predmet.SudioniciListAdressOIB>
    <izvorni_sadrzaj>
      <item>FINA, RC ZAGREB, Podružnica Bjelovar, OIB 85821130368, F. Supila 4,43000 Bjelovar</item>
      <item>NOVI AGRAR društvo s ograničenom odgovornošću za poljoprivrednu proizvodnju, trgovinu i usluge, Sopjanska Greda, OIB 72309499860, Sopjanska Greda/bb,33525 Sopjanska Greda</item>
    </izvorni_sadrzaj>
    <derivirana_varijabla naziv="DomainObject.Predmet.SudioniciListAdressOIB_1">
      <item>FINA, RC ZAGREB, Podružnica Bjelovar, OIB 85821130368, F. Supila 4,43000 Bjelovar</item>
      <item>NOVI AGRAR društvo s ograničenom odgovornošću za poljoprivrednu proizvodnju, trgovinu i usluge, Sopjanska Greda, OIB 72309499860, Sopjanska Greda/bb,33525 Sopjanska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72309499860</item>
    </izvorni_sadrzaj>
    <derivirana_varijabla naziv="DomainObject.Predmet.SudioniciListNazivOIB_1">
      <item>, OIB 85821130368</item>
      <item>, OIB 72309499860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306</properties:Words>
  <properties:Characters>1737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2015-11-10T11:44:00Z</dcterms:created>
  <dc:creator>553y7k3</dc:creator>
  <cp:lastModifiedBy>Željka Vitez</cp:lastModifiedBy>
  <cp:lastPrinted>2015-11-10T11:43:00Z</cp:lastPrinted>
  <dcterms:modified xmlns:xsi="http://www.w3.org/2001/XMLSchema-instance" xsi:type="dcterms:W3CDTF">2015-11-10T11:44:00Z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