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95d4" w14:paraId="61b95d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800652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D54CD0" w:rsidRPr="00D54CD0">
        <w:rPr>
          <w:szCs w:val="24"/>
          <w:lang w:val="hr-HR"/>
        </w:rPr>
        <w:t>MARCO POLO INTERNACIONAL d.o.o. Svetvinčenat, Svetvinčenat 22, OIB: 26944602799</w:t>
      </w:r>
      <w:r w:rsidR="00863208" w:rsidRPr="000F6D56">
        <w:rPr>
          <w:szCs w:val="24"/>
          <w:lang w:val="hr-HR"/>
        </w:rPr>
        <w:t xml:space="preserve">, </w:t>
      </w:r>
      <w:r w:rsidR="00D54CD0">
        <w:rPr>
          <w:szCs w:val="24"/>
          <w:lang w:val="hr-HR"/>
        </w:rPr>
        <w:t>23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F30032" w:rsidP="00800652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D54CD0" w:rsidRPr="00D54CD0">
        <w:rPr>
          <w:szCs w:val="24"/>
          <w:lang w:val="hr-HR"/>
        </w:rPr>
        <w:t>MARCO POLO INTERNACIONAL d.o.o. Svetvinčenat, Svetvinčenat 22, OIB: 26944602799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12</w:t>
      </w:r>
      <w:r w:rsidRPr="00F30032">
        <w:rPr>
          <w:szCs w:val="24"/>
          <w:lang w:val="hr-HR"/>
        </w:rPr>
        <w:t xml:space="preserve">. svibnja 2016. u </w:t>
      </w:r>
      <w:r w:rsidR="00AD7859">
        <w:rPr>
          <w:szCs w:val="24"/>
          <w:lang w:val="hr-HR"/>
        </w:rPr>
        <w:t>1</w:t>
      </w:r>
      <w:r w:rsidR="00D54CD0">
        <w:rPr>
          <w:szCs w:val="24"/>
          <w:lang w:val="hr-HR"/>
        </w:rPr>
        <w:t>2:0</w:t>
      </w:r>
      <w:r w:rsidRPr="00F30032">
        <w:rPr>
          <w:szCs w:val="24"/>
          <w:lang w:val="hr-HR"/>
        </w:rPr>
        <w:t>0 sati, u Trgovačkom sudu u Pazinu, Dršćevka 1, sudnica 1,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 predlagatelj FINA, Podružnica Pula, Giardini 5,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dužnik </w:t>
      </w:r>
      <w:r w:rsidR="00D54CD0" w:rsidRPr="00D54CD0">
        <w:rPr>
          <w:szCs w:val="24"/>
          <w:lang w:val="hr-HR"/>
        </w:rPr>
        <w:t>MARCO POLO INTERNACIONAL d.o.o. Svetvinčenat, S</w:t>
      </w:r>
      <w:r w:rsidR="00D54CD0">
        <w:rPr>
          <w:szCs w:val="24"/>
          <w:lang w:val="hr-HR"/>
        </w:rPr>
        <w:t xml:space="preserve">vetvinčenat 22,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zakonski zastupnik dužnika </w:t>
      </w:r>
      <w:r w:rsidR="00D54CD0">
        <w:rPr>
          <w:szCs w:val="24"/>
          <w:lang w:val="hr-HR"/>
        </w:rPr>
        <w:t>Diego Doblanović iz Svetvinčenta, Svetvinčenat 22</w:t>
      </w:r>
      <w:r w:rsidRPr="00F30032">
        <w:rPr>
          <w:szCs w:val="24"/>
          <w:lang w:val="hr-HR"/>
        </w:rPr>
        <w:t>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center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U Pazinu, </w:t>
      </w:r>
      <w:r w:rsidR="00D54CD0">
        <w:rPr>
          <w:szCs w:val="24"/>
          <w:lang w:val="hr-HR"/>
        </w:rPr>
        <w:t>23</w:t>
      </w:r>
      <w:r w:rsidRPr="00F30032">
        <w:rPr>
          <w:szCs w:val="24"/>
          <w:lang w:val="hr-HR"/>
        </w:rPr>
        <w:t>. ožujka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predlagatelj FINA, Podružnica Pula, Giardini 5,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dužnik </w:t>
      </w:r>
      <w:r w:rsidR="00D54CD0">
        <w:rPr>
          <w:szCs w:val="24"/>
          <w:lang w:val="hr-HR"/>
        </w:rPr>
        <w:t>MARCO POLO INTERNACIONAL d.o.o. Svetvinčenat, Svetvinčenat 22,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D54CD0">
        <w:rPr>
          <w:szCs w:val="24"/>
          <w:lang w:val="hr-HR"/>
        </w:rPr>
        <w:t>Diego Doblanović iz Svetvinčenta, Svetvinčenat 22</w:t>
      </w:r>
      <w:r w:rsidRPr="00F30032">
        <w:rPr>
          <w:szCs w:val="24"/>
          <w:lang w:val="hr-HR"/>
        </w:rPr>
        <w:t xml:space="preserve">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441" w:rsidP="00E95B75" w:rsidR="003B3441">
      <w:r>
        <w:separator/>
      </w:r>
    </w:p>
  </w:endnote>
  <w:endnote w:id="0" w:type="continuationSeparator">
    <w:p w:rsidRDefault="003B3441" w:rsidP="00E95B75" w:rsidR="003B3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441" w:rsidP="00E95B75" w:rsidR="003B3441">
      <w:r>
        <w:separator/>
      </w:r>
    </w:p>
  </w:footnote>
  <w:footnote w:id="0" w:type="continuationSeparator">
    <w:p w:rsidRDefault="003B3441" w:rsidP="00E95B75" w:rsidR="003B3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D54CD0">
      <w:t>495</w:t>
    </w:r>
    <w:r w:rsidR="000D0B38">
      <w:t>/16</w:t>
    </w:r>
    <w:r w:rsidR="00E95B75" w:rsidRPr="00E95B75">
      <w:t>-</w:t>
    </w:r>
    <w:r w:rsidR="00F3003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38347C"/>
    <w:rsid w:val="003A0A21"/>
    <w:rsid w:val="003B2554"/>
    <w:rsid w:val="003B3441"/>
    <w:rsid w:val="003B5D91"/>
    <w:rsid w:val="004016BF"/>
    <w:rsid w:val="00416DAB"/>
    <w:rsid w:val="00426186"/>
    <w:rsid w:val="00455F76"/>
    <w:rsid w:val="004E3491"/>
    <w:rsid w:val="0052557C"/>
    <w:rsid w:val="0053207A"/>
    <w:rsid w:val="00554328"/>
    <w:rsid w:val="00581FE4"/>
    <w:rsid w:val="005C5F44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00652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C69D0"/>
    <w:rsid w:val="00AD7859"/>
    <w:rsid w:val="00B21FA5"/>
    <w:rsid w:val="00B3134C"/>
    <w:rsid w:val="00B35FDC"/>
    <w:rsid w:val="00B7750F"/>
    <w:rsid w:val="00B85801"/>
    <w:rsid w:val="00B90C73"/>
    <w:rsid w:val="00C05ECA"/>
    <w:rsid w:val="00C157A2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54CD0"/>
    <w:rsid w:val="00D74246"/>
    <w:rsid w:val="00DA18D7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1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8D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18D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18D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18D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1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8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18D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18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18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MARCO POLO INTERNACIONAL d.o.o. SVETVINČENAT</izvorni_sadrzaj>
    <derivirana_varijabla naziv="DomainObject.Predmet.ProtustrankaFormated_1">  MARCO POLO INTERNACIONAL d.o.o. SVETVINČENAT</derivirana_varijabla>
  </DomainObject.Predmet.ProtustrankaFormated>
  <DomainObject.Predmet.ProtustrankaFormatedOIB>
    <izvorni_sadrzaj>  MARCO POLO INTERNACIONAL d.o.o. SVETVINČENAT, OIB 26944602799</izvorni_sadrzaj>
    <derivirana_varijabla naziv="DomainObject.Predmet.ProtustrankaFormatedOIB_1">  MARCO POLO INTERNACIONAL d.o.o. SVETVINČENAT, OIB 26944602799</derivirana_varijabla>
  </DomainObject.Predmet.ProtustrankaFormatedOIB>
  <DomainObject.Predmet.ProtustrankaFormatedWithAdress>
    <izvorni_sadrzaj> MARCO POLO INTERNACIONAL d.o.o. SVETVINČENAT, Svetvinčenat 22, 52341 Svetvinčenat</izvorni_sadrzaj>
    <derivirana_varijabla naziv="DomainObject.Predmet.ProtustrankaFormatedWithAdress_1"> MARCO POLO INTERNACIONAL d.o.o. SVETVINČENAT, Svetvinčenat 22, 52341 Svetvinčenat</derivirana_varijabla>
  </DomainObject.Predmet.ProtustrankaFormatedWithAdress>
  <DomainObject.Predmet.ProtustrankaFormatedWithAdressOIB>
    <izvorni_sadrzaj> MARCO POLO INTERNACIONAL d.o.o. SVETVINČENAT, OIB 26944602799, Svetvinčenat 22, 52341 Svetvinčenat</izvorni_sadrzaj>
    <derivirana_varijabla naziv="DomainObject.Predmet.ProtustrankaFormatedWithAdressOIB_1"> MARCO POLO INTERNACIONAL d.o.o. SVETVINČENAT, OIB 26944602799, Svetvinčenat 22, 52341 Svetvinčenat</derivirana_varijabla>
  </DomainObject.Predmet.ProtustrankaFormatedWithAdressOIB>
  <DomainObject.Predmet.ProtustrankaWithAdress>
    <izvorni_sadrzaj>MARCO POLO INTERNACIONAL d.o.o. SVETVINČENAT Svetvinčenat 22, 52341 Svetvinčenat</izvorni_sadrzaj>
    <derivirana_varijabla naziv="DomainObject.Predmet.ProtustrankaWithAdress_1">MARCO POLO INTERNACIONAL d.o.o. SVETVINČENAT Svetvinčenat 22, 52341 Svetvinčenat</derivirana_varijabla>
  </DomainObject.Predmet.ProtustrankaWithAdress>
  <DomainObject.Predmet.ProtustrankaWithAdressOIB>
    <izvorni_sadrzaj>MARCO POLO INTERNACIONAL d.o.o. SVETVINČENAT, OIB 26944602799, Svetvinčenat 22, 52341 Svetvinčenat</izvorni_sadrzaj>
    <derivirana_varijabla naziv="DomainObject.Predmet.ProtustrankaWithAdressOIB_1">MARCO POLO INTERNACIONAL d.o.o. SVETVINČENAT, OIB 26944602799, Svetvinčenat 22, 52341 Svetvinčenat</derivirana_varijabla>
  </DomainObject.Predmet.ProtustrankaWithAdressOIB>
  <DomainObject.Predmet.ProtustrankaNazivFormated>
    <izvorni_sadrzaj>MARCO POLO INTERNACIONAL d.o.o. SVETVINČENAT</izvorni_sadrzaj>
    <derivirana_varijabla naziv="DomainObject.Predmet.ProtustrankaNazivFormated_1">MARCO POLO INTERNACIONAL d.o.o. SVETVINČENAT</derivirana_varijabla>
  </DomainObject.Predmet.ProtustrankaNazivFormated>
  <DomainObject.Predmet.ProtustrankaNazivFormatedOIB>
    <izvorni_sadrzaj>MARCO POLO INTERNACIONAL d.o.o. SVETVINČENAT, OIB 26944602799</izvorni_sadrzaj>
    <derivirana_varijabla naziv="DomainObject.Predmet.ProtustrankaNazivFormatedOIB_1">MARCO POLO INTERNACIONAL d.o.o. SVETVINČENAT, OIB 26944602799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55794.83</izvorni_sadrzaj>
    <derivirana_varijabla naziv="DomainObject.Predmet.TrenutnaVrijednost_1">55794.83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MARCO POLO INTERNACIONAL d.o.o. SVETVINČENAT</item>
    </izvorni_sadrzaj>
    <derivirana_varijabla naziv="DomainObject.Predmet.ProtuStrankaListFormated_1">
      <item>MARCO POLO INTERNACIONAL d.o.o. SVETVINČENAT</item>
    </derivirana_varijabla>
  </DomainObject.Predmet.ProtuStrankaListFormated>
  <DomainObject.Predmet.ProtuStrankaListFormatedOIB>
    <izvorni_sadrzaj>
      <item>MARCO POLO INTERNACIONAL d.o.o. SVETVINČENAT, OIB 26944602799</item>
    </izvorni_sadrzaj>
    <derivirana_varijabla naziv="DomainObject.Predmet.ProtuStrankaListFormatedOIB_1">
      <item>MARCO POLO INTERNACIONAL d.o.o. SVETVINČENAT, OIB 26944602799</item>
    </derivirana_varijabla>
  </DomainObject.Predmet.ProtuStrankaListFormatedOIB>
  <DomainObject.Predmet.ProtuStrankaListFormatedWithAdress>
    <izvorni_sadrzaj>
      <item>MARCO POLO INTERNACIONAL d.o.o. SVETVINČENAT, Svetvinčenat 22, 52341 Svetvinčenat</item>
    </izvorni_sadrzaj>
    <derivirana_varijabla naziv="DomainObject.Predmet.ProtuStrankaListFormatedWithAdress_1">
      <item>MARCO POLO INTERNACIONAL d.o.o. SVETVINČENAT, Svetvinčenat 22, 52341 Svetvinčenat</item>
    </derivirana_varijabla>
  </DomainObject.Predmet.ProtuStrankaListFormatedWithAdress>
  <DomainObject.Predmet.ProtuStrankaListFormatedWithAdressOIB>
    <izvorni_sadrzaj>
      <item>MARCO POLO INTERNACIONAL d.o.o. SVETVINČENAT, OIB 26944602799, Svetvinčenat 22, 52341 Svetvinčenat</item>
    </izvorni_sadrzaj>
    <derivirana_varijabla naziv="DomainObject.Predmet.ProtuStrankaListFormatedWithAdressOIB_1">
      <item>MARCO POLO INTERNACIONAL d.o.o. SVETVINČENAT, OIB 26944602799, Svetvinčenat 22, 52341 Svetvinčenat</item>
    </derivirana_varijabla>
  </DomainObject.Predmet.ProtuStrankaListFormatedWithAdressOIB>
  <DomainObject.Predmet.ProtuStrankaListNazivFormated>
    <izvorni_sadrzaj>
      <item>MARCO POLO INTERNACIONAL d.o.o. SVETVINČENAT</item>
    </izvorni_sadrzaj>
    <derivirana_varijabla naziv="DomainObject.Predmet.ProtuStrankaListNazivFormated_1">
      <item>MARCO POLO INTERNACIONAL d.o.o. SVETVINČENAT</item>
    </derivirana_varijabla>
  </DomainObject.Predmet.ProtuStrankaListNazivFormated>
  <DomainObject.Predmet.ProtuStrankaListNazivFormatedOIB>
    <izvorni_sadrzaj>
      <item>MARCO POLO INTERNACIONAL d.o.o. SVETVINČENAT, OIB 26944602799</item>
    </izvorni_sadrzaj>
    <derivirana_varijabla naziv="DomainObject.Predmet.ProtuStrankaListNazivFormatedOIB_1">
      <item>MARCO POLO INTERNACIONAL d.o.o. SVETVINČENAT, OIB 26944602799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MARCO POLO INTERNACIONAL d.o.o. SVETVINČENAT</izvorni_sadrzaj>
    <derivirana_varijabla naziv="DomainObject.Predmet.ProtustrankaIDrugi_1">MARCO POLO INTERNACIONAL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MARCO POLO INTERNACIONAL d.o.o. SVETVINČENAT, OIB 26944602799, Svetvinčenat 22, 52341 Svetvinčenat</izvorni_sadrzaj>
    <derivirana_varijabla naziv="DomainObject.Predmet.ProtustrankaIDrugiAdressOIB_1">MARCO POLO INTERNACIONAL d.o.o. SVETVINČENAT, OIB 26944602799, Svetvinčenat 22,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MARCO POLO INTERNACIONAL d.o.o. SVETVINČENAT</item>
    </izvorni_sadrzaj>
    <derivirana_varijabla naziv="DomainObject.Predmet.SudioniciListNaziv_1">
      <item>FINANCIJSKA AGENCIJA, RC RIJEKA, PODRUŽNICA PULA, PULA</item>
      <item>MARCO POLO INTERNACIONAL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MARCO POLO INTERNACIONAL d.o.o. SVETVINČENAT, OIB 26944602799, Svetvinčenat 22,52341 Svetvinčenat</item>
    </izvorni_sadrzaj>
    <derivirana_varijabla naziv="DomainObject.Predmet.SudioniciListAdressOIB_1">
      <item>FINANCIJSKA AGENCIJA, RC RIJEKA, PODRUŽNICA PULA, PULA, OIB 85821130368, Giardini 5,52100 Pula</item>
      <item>MARCO POLO INTERNACIONAL d.o.o. SVETVINČENAT, OIB 26944602799, Svetvinčenat 22,52341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26944602799</item>
    </izvorni_sadrzaj>
    <derivirana_varijabla naziv="DomainObject.Predmet.SudioniciListNazivOIB_1">
      <item>, OIB 85821130368</item>
      <item>, OIB 26944602799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1260</properties:Characters>
  <properties:Lines>45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2016-03-23T11:06:00Z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2016-03-23T11:07:00Z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