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4f86" w14:paraId="da04f86" w:rsidRDefault="0001726C" w:rsidP="0001726C" w:rsidR="0001726C">
      <w:pPr>
        <w:jc w:val="right"/>
        <w15:collapsed w:val="false"/>
      </w:pPr>
      <w:r>
        <w:t>6 St-</w:t>
      </w:r>
      <w:r w:rsidR="00F7512F">
        <w:t>981/18-8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F63690">
        <w:t xml:space="preserve">FINA RC Osijek za otvaranje stečajnog postupka nad dužnikom: </w:t>
      </w:r>
      <w:r w:rsidR="00F7512F">
        <w:rPr>
          <w:b/>
        </w:rPr>
        <w:t xml:space="preserve">SZL PROMET j.d.o.o. </w:t>
      </w:r>
      <w:proofErr w:type="spellStart"/>
      <w:r w:rsidR="00F7512F">
        <w:rPr>
          <w:b/>
        </w:rPr>
        <w:t>Šodolovci</w:t>
      </w:r>
      <w:proofErr w:type="spellEnd"/>
      <w:r w:rsidR="00F7512F">
        <w:rPr>
          <w:b/>
        </w:rPr>
        <w:t>, J. J. maja 2, OIB: 28491451270, MBS: 030148717</w:t>
      </w:r>
      <w:r>
        <w:t xml:space="preserve">, dana </w:t>
      </w:r>
      <w:r w:rsidR="00AF1430">
        <w:t>5. studenog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proofErr w:type="spellStart"/>
      <w:r w:rsidR="0053608A">
        <w:t>z.z</w:t>
      </w:r>
      <w:proofErr w:type="spellEnd"/>
      <w:r w:rsidR="0053608A">
        <w:t>. dužnika</w:t>
      </w:r>
      <w:r>
        <w:t xml:space="preserve"> </w:t>
      </w:r>
      <w:r w:rsidR="00F7512F">
        <w:t xml:space="preserve">Marko </w:t>
      </w:r>
      <w:proofErr w:type="spellStart"/>
      <w:r w:rsidR="00F7512F">
        <w:t>Škiljić</w:t>
      </w:r>
      <w:proofErr w:type="spellEnd"/>
      <w:r w:rsidR="00F7512F">
        <w:t>, Osijek, Zadarska 11, OIB: 83490010936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4C29A9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F7512F">
        <w:rPr>
          <w:b/>
        </w:rPr>
        <w:t>981</w:t>
      </w:r>
      <w:r w:rsidR="006A641B">
        <w:rPr>
          <w:b/>
        </w:rPr>
        <w:t>-18</w:t>
      </w:r>
      <w:r w:rsidR="004C29A9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F7512F">
        <w:t xml:space="preserve">Marko </w:t>
      </w:r>
      <w:proofErr w:type="spellStart"/>
      <w:r w:rsidR="00F7512F">
        <w:t>Škiljić</w:t>
      </w:r>
      <w:proofErr w:type="spellEnd"/>
      <w:r w:rsidR="00F7512F">
        <w:t>, Osijek, Zadarska 11, OIB: 83490010936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4C29A9">
        <w:t>0</w:t>
      </w:r>
      <w:r>
        <w:t>00,00 kn,  za koji je određena ovrha, zaplijeni i prenese na žiro račun Trgovačkog suda u Osijeku broj HR31 2390 0011 3000 0020 0 s pozivom na  broj HR05 272-</w:t>
      </w:r>
      <w:r w:rsidR="00F7512F">
        <w:rPr>
          <w:b/>
        </w:rPr>
        <w:t>981</w:t>
      </w:r>
      <w:r w:rsidR="006A641B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53608A">
        <w:t>z.z</w:t>
      </w:r>
      <w:proofErr w:type="spellEnd"/>
      <w:r w:rsidR="0053608A">
        <w:t xml:space="preserve">. </w:t>
      </w:r>
      <w:r w:rsidR="00374E04">
        <w:t xml:space="preserve">dužnika </w:t>
      </w:r>
      <w:r w:rsidR="00F7512F">
        <w:t xml:space="preserve">Marko </w:t>
      </w:r>
      <w:proofErr w:type="spellStart"/>
      <w:r w:rsidR="00F7512F">
        <w:t>Škiljić</w:t>
      </w:r>
      <w:proofErr w:type="spellEnd"/>
      <w:r w:rsidR="00F7512F">
        <w:t>, Osijek, Zadarska 11, OIB: 83490010936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F7512F">
        <w:t xml:space="preserve">Marko </w:t>
      </w:r>
      <w:proofErr w:type="spellStart"/>
      <w:r w:rsidR="00F7512F">
        <w:t>Škiljić</w:t>
      </w:r>
      <w:proofErr w:type="spellEnd"/>
      <w:r w:rsidR="00F7512F">
        <w:t>, Osijek, Zadarska 11, OIB: 83490010936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F7512F" w:rsidP="00F7512F" w:rsidR="00F7512F">
      <w:pPr>
        <w:jc w:val="right"/>
      </w:pPr>
      <w:r>
        <w:t>6 St-981/18-8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F7512F">
        <w:rPr>
          <w:bCs/>
        </w:rPr>
        <w:t>6. srpnja</w:t>
      </w:r>
      <w:r w:rsidR="006A641B">
        <w:rPr>
          <w:bCs/>
        </w:rPr>
        <w:t xml:space="preserve"> 2018</w:t>
      </w:r>
      <w:r w:rsidR="004C29A9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F7512F">
        <w:rPr>
          <w:b/>
        </w:rPr>
        <w:t xml:space="preserve">SZL PROMET j.d.o.o. </w:t>
      </w:r>
      <w:proofErr w:type="spellStart"/>
      <w:r w:rsidR="00F7512F">
        <w:rPr>
          <w:b/>
        </w:rPr>
        <w:t>Šodolovci</w:t>
      </w:r>
      <w:proofErr w:type="spellEnd"/>
      <w:r w:rsidR="00F7512F">
        <w:rPr>
          <w:b/>
        </w:rPr>
        <w:t>, J. J. maja 2, OIB: 28491451270, MBS: 030148717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F7512F">
        <w:rPr>
          <w:b/>
        </w:rPr>
        <w:t>6. srpnja</w:t>
      </w:r>
      <w:r w:rsidR="006A641B">
        <w:rPr>
          <w:b/>
        </w:rPr>
        <w:t xml:space="preserve"> 2018</w:t>
      </w:r>
      <w:r w:rsidR="0093698F">
        <w:rPr>
          <w:b/>
        </w:rPr>
        <w:t>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F7512F">
        <w:t>981/18-6 od 5. studenog</w:t>
      </w:r>
      <w:r w:rsidR="006A641B">
        <w:t xml:space="preserve"> 2018</w:t>
      </w:r>
      <w:r w:rsidR="004C29A9">
        <w:t>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AF1430">
        <w:t xml:space="preserve">Ivan Perković iz </w:t>
      </w:r>
      <w:proofErr w:type="spellStart"/>
      <w:r w:rsidR="00AF1430">
        <w:t>Josipovca</w:t>
      </w:r>
      <w:proofErr w:type="spellEnd"/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4C29A9">
        <w:t>4.0</w:t>
      </w:r>
      <w:r>
        <w:t>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4C29A9">
        <w:t>4.0</w:t>
      </w:r>
      <w:r>
        <w:t xml:space="preserve">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F7512F">
        <w:rPr>
          <w:b/>
        </w:rPr>
        <w:t>6. srpnja</w:t>
      </w:r>
      <w:r w:rsidR="004C29A9">
        <w:rPr>
          <w:b/>
        </w:rPr>
        <w:t xml:space="preserve"> 2018</w:t>
      </w:r>
      <w:r w:rsidR="0093698F">
        <w:rPr>
          <w:b/>
        </w:rPr>
        <w:t>. g.</w:t>
      </w:r>
      <w:r>
        <w:t xml:space="preserve"> utvrdio da visina blokade žiro računa dužnika iznosi </w:t>
      </w:r>
      <w:r w:rsidR="00F7512F">
        <w:rPr>
          <w:b/>
        </w:rPr>
        <w:t>42.955,04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4C29A9">
        <w:t>4.0</w:t>
      </w:r>
      <w:r>
        <w:t xml:space="preserve">00,00 kn a na ime minimalnog iznosa jednokratne nagrade privremenom stečajnom upravitelju za poslove obavljene u prethodnom postupku kako to propisuje Uredba čl. 4, a koje poslove </w:t>
      </w:r>
      <w:r w:rsidR="00727DFE">
        <w:t>će</w:t>
      </w:r>
      <w:r>
        <w:t xml:space="preserve"> privremeni stečajni upravitelj obavi</w:t>
      </w:r>
      <w:r w:rsidR="00727DFE">
        <w:t>ti</w:t>
      </w:r>
      <w:r>
        <w:t xml:space="preserve">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F7512F" w:rsidP="00F7512F" w:rsidR="00F7512F">
      <w:pPr>
        <w:jc w:val="right"/>
      </w:pPr>
      <w:r>
        <w:t>6 St-981/18-8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4C29A9">
        <w:t>0</w:t>
      </w:r>
      <w:r w:rsidR="00FC6F35">
        <w:t xml:space="preserve">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AF1430">
        <w:t>5.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AF1430" w:rsidR="006A641B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207DAD">
        <w:t xml:space="preserve"> </w:t>
      </w:r>
      <w:r w:rsidR="00F7512F">
        <w:t xml:space="preserve">Marko </w:t>
      </w:r>
      <w:proofErr w:type="spellStart"/>
      <w:r w:rsidR="00F7512F">
        <w:t>Škiljić</w:t>
      </w:r>
      <w:proofErr w:type="spellEnd"/>
      <w:r w:rsidR="00F7512F">
        <w:t>, Osijek, Zadarska 11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>e-</w:t>
      </w:r>
      <w:proofErr w:type="spellStart"/>
      <w:r w:rsidR="002E5413">
        <w:t>ogl</w:t>
      </w:r>
      <w:proofErr w:type="spellEnd"/>
      <w:r w:rsidR="002E5413">
        <w:t xml:space="preserve">. pl. </w:t>
      </w:r>
    </w:p>
    <w:p w:rsidRDefault="00AF1430" w:rsidP="00B97155" w:rsidR="002E5413">
      <w:pPr>
        <w:numPr>
          <w:ilvl w:val="0"/>
          <w:numId w:val="13"/>
        </w:numPr>
      </w:pPr>
      <w:r>
        <w:t>R-9.1.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C77" w:rsidP="00C06AA6" w:rsidR="003A5C77">
      <w:r>
        <w:separator/>
      </w:r>
    </w:p>
  </w:endnote>
  <w:endnote w:id="0" w:type="continuationSeparator">
    <w:p w:rsidRDefault="003A5C77" w:rsidP="00C06AA6" w:rsidR="003A5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C77" w:rsidP="00C06AA6" w:rsidR="003A5C77">
      <w:r>
        <w:separator/>
      </w:r>
    </w:p>
  </w:footnote>
  <w:footnote w:id="0" w:type="continuationSeparator">
    <w:p w:rsidRDefault="003A5C77" w:rsidP="00C06AA6" w:rsidR="003A5C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3C96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0F3C96"/>
    <w:rsid w:val="0010094E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E51BF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4E04"/>
    <w:rsid w:val="00375C7E"/>
    <w:rsid w:val="00382D98"/>
    <w:rsid w:val="003924AF"/>
    <w:rsid w:val="003A5C77"/>
    <w:rsid w:val="003D02B1"/>
    <w:rsid w:val="003D770E"/>
    <w:rsid w:val="003F2400"/>
    <w:rsid w:val="003F2E92"/>
    <w:rsid w:val="00412421"/>
    <w:rsid w:val="0041638D"/>
    <w:rsid w:val="0041737E"/>
    <w:rsid w:val="00421D71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29A9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A641B"/>
    <w:rsid w:val="006E1F0C"/>
    <w:rsid w:val="006E210F"/>
    <w:rsid w:val="006E66B3"/>
    <w:rsid w:val="007218C3"/>
    <w:rsid w:val="00723D92"/>
    <w:rsid w:val="00727DFE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2474"/>
    <w:rsid w:val="00AA6B6E"/>
    <w:rsid w:val="00AD05E2"/>
    <w:rsid w:val="00AD0AD1"/>
    <w:rsid w:val="00AD6EE6"/>
    <w:rsid w:val="00AE7F6B"/>
    <w:rsid w:val="00AF1430"/>
    <w:rsid w:val="00B237F9"/>
    <w:rsid w:val="00B24B41"/>
    <w:rsid w:val="00B30862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1C6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A38F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3690"/>
    <w:rsid w:val="00F64150"/>
    <w:rsid w:val="00F65B43"/>
    <w:rsid w:val="00F73514"/>
    <w:rsid w:val="00F7512F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3C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3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C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3C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3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C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St-981/2018</izvorni_sadrzaj>
    <derivirana_varijabla naziv="DomainObject.Predmet.OznakaBroj_1">St-981/2018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SZL PROMET jednostavno društvo s ograničenom odgovornošću za usluge</izvorni_sadrzaj>
    <derivirana_varijabla naziv="DomainObject.Predmet.ProtustrankaFormated_1">  SZL PROMET jednostavno društvo s ograničenom odgovornošću za usluge</derivirana_varijabla>
  </DomainObject.Predmet.ProtustrankaFormated>
  <DomainObject.Predmet.ProtustrankaFormatedOIB>
    <izvorni_sadrzaj>  SZL PROMET jednostavno društvo s ograničenom odgovornošću za usluge, OIB 28491451270</izvorni_sadrzaj>
    <derivirana_varijabla naziv="DomainObject.Predmet.ProtustrankaFormatedOIB_1">  SZL PROMET jednostavno društvo s ograničenom odgovornošću za usluge, OIB 28491451270</derivirana_varijabla>
  </DomainObject.Predmet.ProtustrankaFormatedOIB>
  <DomainObject.Predmet.ProtustrankaFormatedWithAdress>
    <izvorni_sadrzaj> SZL PROMET jednostavno društvo s ograničenom odgovornošću za usluge, Jovana Jovanovića Zmaja 2, 31216 Šodolovci</izvorni_sadrzaj>
    <derivirana_varijabla naziv="DomainObject.Predmet.ProtustrankaFormatedWithAdress_1"> SZL PROMET jednostavno društvo s ograničenom odgovornošću za usluge, Jovana Jovanovića Zmaja 2, 31216 Šodolovci</derivirana_varijabla>
  </DomainObject.Predmet.ProtustrankaFormatedWithAdress>
  <DomainObject.Predmet.ProtustrankaFormatedWithAdressOIB>
    <izvorni_sadrzaj> SZL PROMET jednostavno društvo s ograničenom odgovornošću za usluge, OIB 28491451270, Jovana Jovanovića Zmaja 2, 31216 Šodolovci</izvorni_sadrzaj>
    <derivirana_varijabla naziv="DomainObject.Predmet.ProtustrankaFormatedWithAdressOIB_1"> SZL PROMET jednostavno društvo s ograničenom odgovornošću za usluge, OIB 28491451270, Jovana Jovanovića Zmaja 2, 31216 Šodolovci</derivirana_varijabla>
  </DomainObject.Predmet.ProtustrankaFormatedWithAdressOIB>
  <DomainObject.Predmet.ProtustrankaWithAdress>
    <izvorni_sadrzaj>SZL PROMET jednostavno društvo s ograničenom odgovornošću za usluge Jovana Jovanovića Zmaja 2, 31216 Šodolovci</izvorni_sadrzaj>
    <derivirana_varijabla naziv="DomainObject.Predmet.ProtustrankaWithAdress_1">SZL PROMET jednostavno društvo s ograničenom odgovornošću za usluge Jovana Jovanovića Zmaja 2, 31216 Šodolovci</derivirana_varijabla>
  </DomainObject.Predmet.ProtustrankaWithAdress>
  <DomainObject.Predmet.ProtustrankaWithAdressOIB>
    <izvorni_sadrzaj>SZL PROMET jednostavno društvo s ograničenom odgovornošću za usluge, OIB 28491451270, Jovana Jovanovića Zmaja 2, 31216 Šodolovci</izvorni_sadrzaj>
    <derivirana_varijabla naziv="DomainObject.Predmet.ProtustrankaWithAdressOIB_1">SZL PROMET jednostavno društvo s ograničenom odgovornošću za usluge, OIB 28491451270, Jovana Jovanovića Zmaja 2, 31216 Šodolovci</derivirana_varijabla>
  </DomainObject.Predmet.ProtustrankaWithAdressOIB>
  <DomainObject.Predmet.ProtustrankaNazivFormated>
    <izvorni_sadrzaj>SZL PROMET jednostavno društvo s ograničenom odgovornošću za usluge</izvorni_sadrzaj>
    <derivirana_varijabla naziv="DomainObject.Predmet.ProtustrankaNazivFormated_1">SZL PROMET jednostavno društvo s ograničenom odgovornošću za usluge</derivirana_varijabla>
  </DomainObject.Predmet.ProtustrankaNazivFormated>
  <DomainObject.Predmet.ProtustrankaNazivFormatedOIB>
    <izvorni_sadrzaj>SZL PROMET jednostavno društvo s ograničenom odgovornošću za usluge, OIB 28491451270</izvorni_sadrzaj>
    <derivirana_varijabla naziv="DomainObject.Predmet.ProtustrankaNazivFormatedOIB_1">SZL PROMET jednostavno društvo s ograničenom odgovornošću za usluge, OIB 28491451270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SZL PROMET jednostavno društvo s ograničenom odgovornošću za usluge</item>
    </izvorni_sadrzaj>
    <derivirana_varijabla naziv="DomainObject.Predmet.ProtuStrankaListFormated_1">
      <item>SZL PROMET jednostavno društvo s ograničenom odgovornošću za usluge</item>
    </derivirana_varijabla>
  </DomainObject.Predmet.ProtuStrankaListFormated>
  <DomainObject.Predmet.ProtuStrankaListFormatedOIB>
    <izvorni_sadrzaj>
      <item>SZL PROMET jednostavno društvo s ograničenom odgovornošću za usluge, OIB 28491451270</item>
    </izvorni_sadrzaj>
    <derivirana_varijabla naziv="DomainObject.Predmet.ProtuStrankaListFormatedOIB_1">
      <item>SZL PROMET jednostavno društvo s ograničenom odgovornošću za usluge, OIB 28491451270</item>
    </derivirana_varijabla>
  </DomainObject.Predmet.ProtuStrankaListFormatedOIB>
  <DomainObject.Predmet.ProtuStrankaListFormatedWithAdress>
    <izvorni_sadrzaj>
      <item>SZL PROMET jednostavno društvo s ograničenom odgovornošću za usluge, Jovana Jovanovića Zmaja 2, 31216 Šodolovci</item>
    </izvorni_sadrzaj>
    <derivirana_varijabla naziv="DomainObject.Predmet.ProtuStrankaListFormatedWithAdress_1">
      <item>SZL PROMET jednostavno društvo s ograničenom odgovornošću za usluge, Jovana Jovanovića Zmaja 2, 31216 Šodolovci</item>
    </derivirana_varijabla>
  </DomainObject.Predmet.ProtuStrankaListFormatedWithAdress>
  <DomainObject.Predmet.ProtuStrankaListFormatedWithAdressOIB>
    <izvorni_sadrzaj>
      <item>SZL PROMET jednostavno društvo s ograničenom odgovornošću za usluge, OIB 28491451270, Jovana Jovanovića Zmaja 2, 31216 Šodolovci</item>
    </izvorni_sadrzaj>
    <derivirana_varijabla naziv="DomainObject.Predmet.ProtuStrankaListFormatedWithAdressOIB_1">
      <item>SZL PROMET jednostavno društvo s ograničenom odgovornošću za usluge, OIB 28491451270, Jovana Jovanovića Zmaja 2, 31216 Šodolovci</item>
    </derivirana_varijabla>
  </DomainObject.Predmet.ProtuStrankaListFormatedWithAdressOIB>
  <DomainObject.Predmet.ProtuStrankaListNazivFormated>
    <izvorni_sadrzaj>
      <item>SZL PROMET jednostavno društvo s ograničenom odgovornošću za usluge</item>
    </izvorni_sadrzaj>
    <derivirana_varijabla naziv="DomainObject.Predmet.ProtuStrankaListNazivFormated_1">
      <item>SZL PROMET jednostavno društvo s ograničenom odgovornošću za usluge</item>
    </derivirana_varijabla>
  </DomainObject.Predmet.ProtuStrankaListNazivFormated>
  <DomainObject.Predmet.ProtuStrankaListNazivFormatedOIB>
    <izvorni_sadrzaj>
      <item>SZL PROMET jednostavno društvo s ograničenom odgovornošću za usluge, OIB 28491451270</item>
    </izvorni_sadrzaj>
    <derivirana_varijabla naziv="DomainObject.Predmet.ProtuStrankaListNazivFormatedOIB_1">
      <item>SZL PROMET jednostavno društvo s ograničenom odgovornošću za usluge, OIB 28491451270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SZL PROMET jednostavno društvo s ograničenom odgovornošću za usluge</izvorni_sadrzaj>
    <derivirana_varijabla naziv="DomainObject.Predmet.ProtustrankaIDrugi_1">SZL PROMET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SZL PROMET jednostavno društvo s ograničenom odgovornošću za usluge, OIB 28491451270, Jovana Jovanovića Zmaja 2, 31216 Šodolovci</izvorni_sadrzaj>
    <derivirana_varijabla naziv="DomainObject.Predmet.ProtustrankaIDrugiAdressOIB_1">SZL PROMET jednostavno društvo s ograničenom odgovornošću za usluge, OIB 28491451270, Jovana Jovanovića Zmaja 2, 31216 Šodolovci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SZL PROMET jednostavno društvo s ograničenom odgovornošću za usluge</item>
    </izvorni_sadrzaj>
    <derivirana_varijabla naziv="DomainObject.Predmet.SudioniciListNaziv_1">
      <item>FINA RC OSIJEK</item>
      <item>SZL PROMET jednostavno društvo s ograničenom odgovornošću za usluge</item>
    </derivirana_varijabla>
  </DomainObject.Predmet.SudioniciListNaziv>
  <DomainObject.Predmet.SudioniciListAdressOIB>
    <izvorni_sadrzaj>
      <item>FINA RC OSIJEK, OIB 85821130368</item>
      <item>SZL PROMET jednostavno društvo s ograničenom odgovornošću za usluge, OIB 28491451270, Jovana Jovanovića Zmaja 2,31216 Šodolovci</item>
    </izvorni_sadrzaj>
    <derivirana_varijabla naziv="DomainObject.Predmet.SudioniciListAdressOIB_1">
      <item>FINA RC OSIJEK, OIB 85821130368</item>
      <item>SZL PROMET jednostavno društvo s ograničenom odgovornošću za usluge, OIB 28491451270, Jovana Jovanovića Zmaja 2,31216 Šodolovci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28491451270</item>
    </izvorni_sadrzaj>
    <derivirana_varijabla naziv="DomainObject.Predmet.SudioniciListNazivOIB_1">
      <item>, OIB 85821130368</item>
      <item>, OIB 28491451270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St-981/2018-6</izvorni_sadrzaj>
    <derivirana_varijabla naziv="DomainObject.PredzadnjaOdlukaIzPredmeta.Oznaka_1">St-981/2018-6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EB4BE-5145-4533-BC07-B1A4E8649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851</properties:Words>
  <properties:Characters>4445</properties:Characters>
  <properties:Lines>157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2018-11-05T13:01:00Z</cp:lastPrinted>
  <dcterms:modified xmlns:xsi="http://www.w3.org/2001/XMLSchema-instance" xsi:type="dcterms:W3CDTF">2018-11-05T13:01:00Z</dcterms:modified>
  <cp:revision>13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