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905b9" w14:paraId="4a905b9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72463F">
        <w:t>SOLUS d.o.o., Obala kneza Branimira 2, Split, OIB:76735185138</w:t>
      </w:r>
      <w:r>
        <w:rPr>
          <w:lang w:val="hr-HR"/>
        </w:rPr>
        <w:t xml:space="preserve">, dana </w:t>
      </w:r>
      <w:r w:rsidR="0072463F">
        <w:rPr>
          <w:lang w:val="hr-HR"/>
        </w:rPr>
        <w:t>3</w:t>
      </w:r>
      <w:r w:rsidR="0029589B">
        <w:rPr>
          <w:lang w:val="hr-HR"/>
        </w:rPr>
        <w:t>. veljače</w:t>
      </w:r>
      <w:r w:rsidR="00693AB7">
        <w:rPr>
          <w:lang w:val="hr-HR"/>
        </w:rPr>
        <w:t xml:space="preserve"> 2016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72463F">
        <w:t xml:space="preserve">SOLUS d.o.o., Obala kneza Branimira 2, Split, OIB:76735185138 </w:t>
      </w:r>
      <w:r>
        <w:rPr>
          <w:lang w:val="hr-HR"/>
        </w:rPr>
        <w:t xml:space="preserve">na dan </w:t>
      </w:r>
      <w:r w:rsidR="00E0633A">
        <w:rPr>
          <w:lang w:val="hr-HR"/>
        </w:rPr>
        <w:t>1</w:t>
      </w:r>
      <w:r>
        <w:rPr>
          <w:lang w:val="hr-HR"/>
        </w:rPr>
        <w:t xml:space="preserve">. rujna 2015. </w:t>
      </w:r>
      <w:r w:rsidR="00693AB7">
        <w:rPr>
          <w:lang w:val="hr-HR"/>
        </w:rPr>
        <w:t xml:space="preserve">godine </w:t>
      </w:r>
      <w:r>
        <w:rPr>
          <w:lang w:val="hr-HR"/>
        </w:rPr>
        <w:t xml:space="preserve">u Očevidniku redoslijeda osnova za plaćanje ima evidentiran dug na temelju neizvršenih osnova za plaćanje u ukupnom iznosu od </w:t>
      </w:r>
      <w:r w:rsidR="0072463F">
        <w:rPr>
          <w:lang w:val="hr-HR"/>
        </w:rPr>
        <w:t>185.087,77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72463F">
        <w:rPr>
          <w:lang w:val="hr-HR"/>
        </w:rPr>
        <w:t>3</w:t>
      </w:r>
      <w:r w:rsidR="0029589B">
        <w:rPr>
          <w:lang w:val="hr-HR"/>
        </w:rPr>
        <w:t>. veljače</w:t>
      </w:r>
      <w:r w:rsidR="00693AB7">
        <w:rPr>
          <w:lang w:val="hr-HR"/>
        </w:rPr>
        <w:t xml:space="preserve"> 2016.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5A61D0" w:rsidP="005A61D0" w:rsidR="005A61D0">
      <w:pPr>
        <w:ind w:left="7080"/>
        <w:rPr>
          <w:sz w:val="28"/>
          <w:szCs w:val="28"/>
        </w:rPr>
      </w:pPr>
    </w:p>
    <w:p w:rsidRDefault="00693AB7" w:rsidP="005A61D0" w:rsidR="00693AB7" w:rsidRPr="00110325">
      <w:pPr>
        <w:ind w:left="7080"/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Pr="00693AB7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527ADF" w:rsidR="00473132">
    <w:pPr>
      <w:pStyle w:val="Zaglavlje"/>
      <w:jc w:val="center"/>
    </w:pPr>
  </w:p>
  <w:p w:rsidRDefault="00527ADF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72463F">
      <w:t>1178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B4D96"/>
    <w:rsid w:val="000F03A8"/>
    <w:rsid w:val="00291D1D"/>
    <w:rsid w:val="0029589B"/>
    <w:rsid w:val="00311D50"/>
    <w:rsid w:val="003652A6"/>
    <w:rsid w:val="00394F80"/>
    <w:rsid w:val="003C2F22"/>
    <w:rsid w:val="00417EA6"/>
    <w:rsid w:val="00527ADF"/>
    <w:rsid w:val="005A61D0"/>
    <w:rsid w:val="005C0FE6"/>
    <w:rsid w:val="00684A08"/>
    <w:rsid w:val="00693AB7"/>
    <w:rsid w:val="0071519E"/>
    <w:rsid w:val="0072463F"/>
    <w:rsid w:val="00743CAF"/>
    <w:rsid w:val="007F7A84"/>
    <w:rsid w:val="00814EDB"/>
    <w:rsid w:val="00815142"/>
    <w:rsid w:val="00853B3E"/>
    <w:rsid w:val="008D2D97"/>
    <w:rsid w:val="009771F7"/>
    <w:rsid w:val="00981D37"/>
    <w:rsid w:val="00A51DE9"/>
    <w:rsid w:val="00B7506F"/>
    <w:rsid w:val="00D170AD"/>
    <w:rsid w:val="00D54741"/>
    <w:rsid w:val="00DD0D50"/>
    <w:rsid w:val="00E0633A"/>
    <w:rsid w:val="00EA4F9E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27A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7A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7A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7A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7A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27A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7A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7A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7A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7A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1178</izvorni_sadrzaj>
    <derivirana_varijabla naziv="DomainObject.Predmet.Broj_1">1178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St-1178/2015</izvorni_sadrzaj>
    <derivirana_varijabla naziv="DomainObject.Predmet.OznakaBroj_1">St-1178/2015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SOLUS, društvo s ograničenom odgovornošću za trgovinu, promet i usluge</izvorni_sadrzaj>
    <derivirana_varijabla naziv="DomainObject.Predmet.ProtustrankaFormated_1">  SOLUS, društvo s ograničenom odgovornošću za trgovinu, promet i usluge</derivirana_varijabla>
  </DomainObject.Predmet.ProtustrankaFormated>
  <DomainObject.Predmet.ProtustrankaFormatedOIB>
    <izvorni_sadrzaj>  SOLUS, društvo s ograničenom odgovornošću za trgovinu, promet i usluge, OIB 76735185138</izvorni_sadrzaj>
    <derivirana_varijabla naziv="DomainObject.Predmet.ProtustrankaFormatedOIB_1">  SOLUS, društvo s ograničenom odgovornošću za trgovinu, promet i usluge, OIB 76735185138</derivirana_varijabla>
  </DomainObject.Predmet.ProtustrankaFormatedOIB>
  <DomainObject.Predmet.ProtustrankaFormatedWithAdress>
    <izvorni_sadrzaj> SOLUS, društvo s ograničenom odgovornošću za trgovinu, promet i usluge, Obala Kneza Branimira 2, 21000 Split</izvorni_sadrzaj>
    <derivirana_varijabla naziv="DomainObject.Predmet.ProtustrankaFormatedWithAdress_1"> SOLUS, društvo s ograničenom odgovornošću za trgovinu, promet i usluge, Obala Kneza Branimira 2, 21000 Split</derivirana_varijabla>
  </DomainObject.Predmet.ProtustrankaFormatedWithAdress>
  <DomainObject.Predmet.ProtustrankaFormatedWithAdressOIB>
    <izvorni_sadrzaj> SOLUS, društvo s ograničenom odgovornošću za trgovinu, promet i usluge, OIB 76735185138, Obala Kneza Branimira 2, 21000 Split</izvorni_sadrzaj>
    <derivirana_varijabla naziv="DomainObject.Predmet.ProtustrankaFormatedWithAdressOIB_1"> SOLUS, društvo s ograničenom odgovornošću za trgovinu, promet i usluge, OIB 76735185138, Obala Kneza Branimira 2, 21000 Split</derivirana_varijabla>
  </DomainObject.Predmet.ProtustrankaFormatedWithAdressOIB>
  <DomainObject.Predmet.ProtustrankaWithAdress>
    <izvorni_sadrzaj>SOLUS, društvo s ograničenom odgovornošću za trgovinu, promet i usluge Obala Kneza Branimira 2, 21000 Split</izvorni_sadrzaj>
    <derivirana_varijabla naziv="DomainObject.Predmet.ProtustrankaWithAdress_1">SOLUS, društvo s ograničenom odgovornošću za trgovinu, promet i usluge Obala Kneza Branimira 2, 21000 Split</derivirana_varijabla>
  </DomainObject.Predmet.ProtustrankaWithAdress>
  <DomainObject.Predmet.ProtustrankaWithAdressOIB>
    <izvorni_sadrzaj>SOLUS, društvo s ograničenom odgovornošću za trgovinu, promet i usluge, OIB 76735185138, Obala Kneza Branimira 2, 21000 Split</izvorni_sadrzaj>
    <derivirana_varijabla naziv="DomainObject.Predmet.ProtustrankaWithAdressOIB_1">SOLUS, društvo s ograničenom odgovornošću za trgovinu, promet i usluge, OIB 76735185138, Obala Kneza Branimira 2, 21000 Split</derivirana_varijabla>
  </DomainObject.Predmet.ProtustrankaWithAdressOIB>
  <DomainObject.Predmet.ProtustrankaNazivFormated>
    <izvorni_sadrzaj>SOLUS, društvo s ograničenom odgovornošću za trgovinu, promet i usluge</izvorni_sadrzaj>
    <derivirana_varijabla naziv="DomainObject.Predmet.ProtustrankaNazivFormated_1">SOLUS, društvo s ograničenom odgovornošću za trgovinu, promet i usluge</derivirana_varijabla>
  </DomainObject.Predmet.ProtustrankaNazivFormated>
  <DomainObject.Predmet.ProtustrankaNazivFormatedOIB>
    <izvorni_sadrzaj>SOLUS, društvo s ograničenom odgovornošću za trgovinu, promet i usluge, OIB 76735185138</izvorni_sadrzaj>
    <derivirana_varijabla naziv="DomainObject.Predmet.ProtustrankaNazivFormatedOIB_1">SOLUS, društvo s ograničenom odgovornošću za trgovinu, promet i usluge, OIB 76735185138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185087.77</izvorni_sadrzaj>
    <derivirana_varijabla naziv="DomainObject.Predmet.TrenutnaVrijednost_1">185087.77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SOLUS, društvo s ograničenom odgovornošću za trgovinu, promet i usluge</item>
    </izvorni_sadrzaj>
    <derivirana_varijabla naziv="DomainObject.Predmet.ProtuStrankaListFormated_1">
      <item>SOLUS, društvo s ograničenom odgovornošću za trgovinu, promet i usluge</item>
    </derivirana_varijabla>
  </DomainObject.Predmet.ProtuStrankaListFormated>
  <DomainObject.Predmet.ProtuStrankaListFormatedOIB>
    <izvorni_sadrzaj>
      <item>SOLUS, društvo s ograničenom odgovornošću za trgovinu, promet i usluge, OIB 76735185138</item>
    </izvorni_sadrzaj>
    <derivirana_varijabla naziv="DomainObject.Predmet.ProtuStrankaListFormatedOIB_1">
      <item>SOLUS, društvo s ograničenom odgovornošću za trgovinu, promet i usluge, OIB 76735185138</item>
    </derivirana_varijabla>
  </DomainObject.Predmet.ProtuStrankaListFormatedOIB>
  <DomainObject.Predmet.ProtuStrankaListFormatedWithAdress>
    <izvorni_sadrzaj>
      <item>SOLUS, društvo s ograničenom odgovornošću za trgovinu, promet i usluge, Obala Kneza Branimira 2, 21000 Split</item>
    </izvorni_sadrzaj>
    <derivirana_varijabla naziv="DomainObject.Predmet.ProtuStrankaListFormatedWithAdress_1">
      <item>SOLUS, društvo s ograničenom odgovornošću za trgovinu, promet i usluge, Obala Kneza Branimira 2, 21000 Split</item>
    </derivirana_varijabla>
  </DomainObject.Predmet.ProtuStrankaListFormatedWithAdress>
  <DomainObject.Predmet.ProtuStrankaListFormatedWithAdressOIB>
    <izvorni_sadrzaj>
      <item>SOLUS, društvo s ograničenom odgovornošću za trgovinu, promet i usluge, OIB 76735185138, Obala Kneza Branimira 2, 21000 Split</item>
    </izvorni_sadrzaj>
    <derivirana_varijabla naziv="DomainObject.Predmet.ProtuStrankaListFormatedWithAdressOIB_1">
      <item>SOLUS, društvo s ograničenom odgovornošću za trgovinu, promet i usluge, OIB 76735185138, Obala Kneza Branimira 2, 21000 Split</item>
    </derivirana_varijabla>
  </DomainObject.Predmet.ProtuStrankaListFormatedWithAdressOIB>
  <DomainObject.Predmet.ProtuStrankaListNazivFormated>
    <izvorni_sadrzaj>
      <item>SOLUS, društvo s ograničenom odgovornošću za trgovinu, promet i usluge</item>
    </izvorni_sadrzaj>
    <derivirana_varijabla naziv="DomainObject.Predmet.ProtuStrankaListNazivFormated_1">
      <item>SOLUS, društvo s ograničenom odgovornošću za trgovinu, promet i usluge</item>
    </derivirana_varijabla>
  </DomainObject.Predmet.ProtuStrankaListNazivFormated>
  <DomainObject.Predmet.ProtuStrankaListNazivFormatedOIB>
    <izvorni_sadrzaj>
      <item>SOLUS, društvo s ograničenom odgovornošću za trgovinu, promet i usluge, OIB 76735185138</item>
    </izvorni_sadrzaj>
    <derivirana_varijabla naziv="DomainObject.Predmet.ProtuStrankaListNazivFormatedOIB_1">
      <item>SOLUS, društvo s ograničenom odgovornošću za trgovinu, promet i usluge, OIB 76735185138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SOLUS, društvo s ograničenom odgovornošću za trgovinu, promet i usluge</izvorni_sadrzaj>
    <derivirana_varijabla naziv="DomainObject.Predmet.ProtustrankaIDrugi_1">SOLUS, društvo s ograničenom odgovornošću za trgovinu, promet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SOLUS, društvo s ograničenom odgovornošću za trgovinu, promet i usluge, OIB 76735185138, Obala Kneza Branimira 2, 21000 Split</izvorni_sadrzaj>
    <derivirana_varijabla naziv="DomainObject.Predmet.ProtustrankaIDrugiAdressOIB_1">SOLUS, društvo s ograničenom odgovornošću za trgovinu, promet i usluge, OIB 76735185138, Obala Kneza Branimira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SOLUS, društvo s ograničenom odgovornošću za trgovinu, promet i usluge</item>
      <item>FINANCIJSKA AGENCIJA, RC SPLIT</item>
    </izvorni_sadrzaj>
    <derivirana_varijabla naziv="DomainObject.Predmet.SudioniciListNaziv_1">
      <item>SOLUS, društvo s ograničenom odgovornošću za trgovinu, promet i usluge</item>
      <item>FINANCIJSKA AGENCIJA, RC SPLIT</item>
    </derivirana_varijabla>
  </DomainObject.Predmet.SudioniciListNaziv>
  <DomainObject.Predmet.SudioniciListAdressOIB>
    <izvorni_sadrzaj>
      <item>SOLUS, društvo s ograničenom odgovornošću za trgovinu, promet i usluge, OIB 76735185138, Obala Kneza Branimira 2,21000 Split</item>
      <item>FINANCIJSKA AGENCIJA, RC SPLIT, OIB 85821130368, Mažuranićevo šetalište 24 b,21000 Split</item>
    </izvorni_sadrzaj>
    <derivirana_varijabla naziv="DomainObject.Predmet.SudioniciListAdressOIB_1">
      <item>SOLUS, društvo s ograničenom odgovornošću za trgovinu, promet i usluge, OIB 76735185138, Obala Kneza Branimira 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76735185138</item>
      <item>, OIB 85821130368</item>
    </izvorni_sadrzaj>
    <derivirana_varijabla naziv="DomainObject.Predmet.SudioniciListNazivOIB_1">
      <item>, OIB 76735185138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314</properties:Words>
  <properties:Characters>1731</properties:Characters>
  <properties:Lines>45</properties:Lines>
  <properties:Paragraphs>15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2016-02-02T14:22:00Z</cp:lastPrinted>
  <dcterms:modified xmlns:xsi="http://www.w3.org/2001/XMLSchema-instance" xsi:type="dcterms:W3CDTF">2016-02-03T12:37:00Z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