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6e070" w14:paraId="f56e070" w:rsidRDefault="0014149A" w:rsidP="00091E02" w:rsidR="00091E02" w:rsidRPr="00EF656B">
      <w:pPr>
        <w15:collapsed w:val="false"/>
        <w:rPr>
          <w:bCs/>
        </w:rPr>
      </w:pPr>
      <w:bookmarkStart w:name="_GoBack" w:id="0"/>
      <w:bookmarkEnd w:id="0"/>
      <w:r w:rsidRPr="00EF656B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1E02" w:rsidP="00091E02" w:rsidR="00091E02" w:rsidRPr="00EF656B">
      <w:pPr>
        <w:rPr>
          <w:bCs/>
        </w:rPr>
      </w:pPr>
      <w:r w:rsidRPr="00EF656B">
        <w:rPr>
          <w:bCs/>
        </w:rPr>
        <w:t xml:space="preserve">  REPUBLIKA HRVATSKA </w:t>
      </w:r>
    </w:p>
    <w:p w:rsidRDefault="00091E02" w:rsidP="00091E02" w:rsidR="00091E02" w:rsidRPr="00EF656B">
      <w:pPr>
        <w:rPr>
          <w:bCs/>
        </w:rPr>
      </w:pPr>
      <w:r w:rsidRPr="00EF656B">
        <w:rPr>
          <w:bCs/>
        </w:rPr>
        <w:t>TRGOVAČKI SUD U ZAGREBU</w:t>
      </w:r>
      <w:r w:rsidRPr="00EF656B">
        <w:rPr>
          <w:bCs/>
        </w:rPr>
        <w:tab/>
      </w:r>
      <w:r w:rsidRPr="00EF656B">
        <w:rPr>
          <w:bCs/>
        </w:rPr>
        <w:tab/>
      </w:r>
      <w:r w:rsidRPr="00EF656B">
        <w:rPr>
          <w:bCs/>
        </w:rPr>
        <w:tab/>
      </w:r>
      <w:r w:rsidRPr="00EF656B">
        <w:rPr>
          <w:bCs/>
        </w:rPr>
        <w:tab/>
      </w:r>
    </w:p>
    <w:p w:rsidRDefault="00091E02" w:rsidP="00091E02" w:rsidR="00091E02" w:rsidRPr="00EF656B">
      <w:pPr>
        <w:rPr>
          <w:bCs/>
        </w:rPr>
      </w:pPr>
      <w:r w:rsidRPr="00EF656B">
        <w:rPr>
          <w:bCs/>
        </w:rPr>
        <w:t>Zagreb, Amruševa 2/II</w:t>
      </w:r>
      <w:r w:rsidRPr="00EF656B">
        <w:rPr>
          <w:bCs/>
        </w:rPr>
        <w:tab/>
      </w:r>
      <w:r w:rsidRPr="00EF656B">
        <w:rPr>
          <w:bCs/>
        </w:rPr>
        <w:tab/>
      </w:r>
      <w:r w:rsidRPr="00EF656B">
        <w:rPr>
          <w:bCs/>
        </w:rPr>
        <w:tab/>
      </w:r>
      <w:r w:rsidRPr="00EF656B">
        <w:rPr>
          <w:bCs/>
        </w:rPr>
        <w:tab/>
      </w:r>
      <w:r w:rsidRPr="00EF656B">
        <w:rPr>
          <w:bCs/>
        </w:rPr>
        <w:tab/>
      </w:r>
      <w:r w:rsidRPr="00EF656B">
        <w:rPr>
          <w:bCs/>
        </w:rPr>
        <w:tab/>
        <w:t>31-ST-</w:t>
      </w:r>
      <w:r w:rsidR="002C526E" w:rsidRPr="00EF656B">
        <w:rPr>
          <w:bCs/>
        </w:rPr>
        <w:t>427/10-18</w:t>
      </w:r>
    </w:p>
    <w:p w:rsidRDefault="00091E02" w:rsidP="00091E02" w:rsidR="00091E02" w:rsidRPr="00EF656B">
      <w:pPr>
        <w:rPr>
          <w:bCs/>
        </w:rPr>
      </w:pPr>
    </w:p>
    <w:p w:rsidRDefault="00091E02" w:rsidP="00091E02" w:rsidR="00091E02" w:rsidRPr="00EF656B">
      <w:pPr>
        <w:jc w:val="center"/>
        <w:rPr>
          <w:bCs/>
        </w:rPr>
      </w:pPr>
      <w:r w:rsidRPr="00EF656B">
        <w:rPr>
          <w:bCs/>
        </w:rPr>
        <w:t xml:space="preserve">R E P U B L I K A   H R V A T S K A </w:t>
      </w:r>
    </w:p>
    <w:p w:rsidRDefault="00091E02" w:rsidP="00091E02" w:rsidR="00091E02" w:rsidRPr="00EF656B">
      <w:pPr>
        <w:pStyle w:val="Naslov1"/>
        <w:jc w:val="center"/>
        <w:rPr>
          <w:rFonts w:cs="Times New Roman" w:hAnsi="Times New Roman" w:ascii="Times New Roman"/>
          <w:b w:val="false"/>
        </w:rPr>
      </w:pPr>
      <w:r w:rsidRPr="00EF656B">
        <w:rPr>
          <w:rFonts w:cs="Times New Roman" w:hAnsi="Times New Roman" w:ascii="Times New Roman"/>
          <w:b w:val="false"/>
        </w:rPr>
        <w:t>R J E Š E N J E</w:t>
      </w:r>
    </w:p>
    <w:p w:rsidRDefault="00091E02" w:rsidP="00091E02" w:rsidR="00091E02" w:rsidRPr="00EF656B"/>
    <w:p w:rsidRDefault="00091E02" w:rsidP="00091E02" w:rsidR="00091E02" w:rsidRPr="00EF656B">
      <w:pPr>
        <w:ind w:firstLine="708"/>
      </w:pPr>
      <w:r w:rsidRPr="00EF656B">
        <w:t xml:space="preserve">TRGOVAČKI SUD U ZAGREBU po stečajnom sucu Nadi Kraljić povodom prijedloga predlagatelja </w:t>
      </w:r>
      <w:r w:rsidR="003805C0" w:rsidRPr="00EF656B">
        <w:t xml:space="preserve">LEE UROŠ iz Dubrovnika, zastupane pod punomoćniku Vlatki Cikač, odvjetnici iz Zagreba za otvaranje stečajnog postupka nad stečajnim dužnikom ADRIA MENTOR d.o.o. Zagreb, Kneza Višeslava 13 MBS: 080621707 OIB: 98392690326 </w:t>
      </w:r>
      <w:r w:rsidRPr="00EF656B">
        <w:t xml:space="preserve">dana </w:t>
      </w:r>
      <w:r w:rsidR="003805C0" w:rsidRPr="00EF656B">
        <w:t>2. lipnja</w:t>
      </w:r>
      <w:r w:rsidR="00396E21" w:rsidRPr="00EF656B">
        <w:t xml:space="preserve"> </w:t>
      </w:r>
      <w:r w:rsidR="00C95539" w:rsidRPr="00EF656B">
        <w:t xml:space="preserve"> 2015.</w:t>
      </w:r>
      <w:r w:rsidRPr="00EF656B">
        <w:t xml:space="preserve"> godine </w:t>
      </w:r>
    </w:p>
    <w:p w:rsidRDefault="00396E21" w:rsidP="00091E02" w:rsidR="00396E21" w:rsidRPr="00EF656B">
      <w:pPr>
        <w:ind w:firstLine="708"/>
      </w:pPr>
    </w:p>
    <w:p w:rsidRDefault="00091E02" w:rsidP="00091E02" w:rsidR="00091E02" w:rsidRPr="00EF656B">
      <w:pPr>
        <w:jc w:val="center"/>
        <w:rPr>
          <w:bCs/>
        </w:rPr>
      </w:pPr>
      <w:r w:rsidRPr="00EF656B">
        <w:rPr>
          <w:bCs/>
        </w:rPr>
        <w:t xml:space="preserve">r i j e š i o   j e </w:t>
      </w:r>
    </w:p>
    <w:p w:rsidRDefault="00091E02" w:rsidP="00091E02" w:rsidR="00091E02" w:rsidRPr="00EF656B">
      <w:r w:rsidRPr="00EF656B">
        <w:rPr>
          <w:bCs/>
        </w:rPr>
        <w:t xml:space="preserve"> </w:t>
      </w:r>
    </w:p>
    <w:p w:rsidRDefault="00091E02" w:rsidP="00091E02" w:rsidR="00091E02" w:rsidRPr="00EF656B">
      <w:pPr>
        <w:rPr>
          <w:bCs/>
        </w:rPr>
      </w:pPr>
      <w:r w:rsidRPr="00EF656B">
        <w:rPr>
          <w:bCs/>
        </w:rPr>
        <w:tab/>
        <w:t>I</w:t>
      </w:r>
      <w:r w:rsidRPr="00EF656B">
        <w:rPr>
          <w:bCs/>
        </w:rPr>
        <w:tab/>
        <w:t>Pozivaju se vjerovnici stečajnog dužnika</w:t>
      </w:r>
      <w:r w:rsidRPr="00EF656B">
        <w:t xml:space="preserve"> </w:t>
      </w:r>
      <w:r w:rsidR="003805C0" w:rsidRPr="00EF656B">
        <w:t xml:space="preserve">ADRIA MENTOR d.o.o. Zagreb, Kneza Višeslava 13 MBS: 080621707 OIB: 98392690326 </w:t>
      </w:r>
      <w:r w:rsidRPr="00EF656B">
        <w:rPr>
          <w:bCs/>
        </w:rPr>
        <w:t xml:space="preserve">da u roku od 15 dana predujme iznos od </w:t>
      </w:r>
      <w:r w:rsidRPr="00EF656B">
        <w:t xml:space="preserve">50.000,00 </w:t>
      </w:r>
      <w:r w:rsidRPr="00EF656B">
        <w:rPr>
          <w:bCs/>
        </w:rPr>
        <w:t xml:space="preserve">kuna za pokriće troškova prethodnog i stečajnog postupka na račun Trgovačkog suda Zagreb otvorenog pri Hrvatskoj poštanskoj banci d.d. Zagreb broj 2390001-1300000460 </w:t>
      </w:r>
      <w:r w:rsidRPr="00EF656B">
        <w:t xml:space="preserve">(IBAN:HR9223900011300000460) </w:t>
      </w:r>
      <w:r w:rsidRPr="00EF656B">
        <w:rPr>
          <w:bCs/>
        </w:rPr>
        <w:t xml:space="preserve"> pozivom na broj 05-</w:t>
      </w:r>
      <w:r w:rsidR="003805C0" w:rsidRPr="00EF656B">
        <w:rPr>
          <w:bCs/>
        </w:rPr>
        <w:t>427-10</w:t>
      </w:r>
      <w:r w:rsidR="00AE351A" w:rsidRPr="00EF656B">
        <w:rPr>
          <w:bCs/>
        </w:rPr>
        <w:t>.</w:t>
      </w:r>
      <w:r w:rsidRPr="00EF656B">
        <w:rPr>
          <w:bCs/>
        </w:rPr>
        <w:t xml:space="preserve"> </w:t>
      </w:r>
    </w:p>
    <w:p w:rsidRDefault="00091E02" w:rsidP="00091E02" w:rsidR="00091E02" w:rsidRPr="00EF656B">
      <w:pPr>
        <w:rPr>
          <w:bCs/>
        </w:rPr>
      </w:pPr>
      <w:r w:rsidRPr="00EF656B">
        <w:rPr>
          <w:bCs/>
        </w:rPr>
        <w:tab/>
        <w:t>II</w:t>
      </w:r>
      <w:r w:rsidRPr="00EF656B">
        <w:rPr>
          <w:bCs/>
        </w:rPr>
        <w:tab/>
        <w:t xml:space="preserve">Ukoliko vjerovnici stečajnog dužnika ne postupe u skladu sa točkom I ovog rješenja stečajni sudac će donijeti rješenje o otvaranju i zaključenju stečajnog postupka. </w:t>
      </w:r>
    </w:p>
    <w:p w:rsidRDefault="00091E02" w:rsidP="00091E02" w:rsidR="00091E02" w:rsidRPr="00EF656B">
      <w:pPr>
        <w:rPr>
          <w:bCs/>
        </w:rPr>
      </w:pPr>
    </w:p>
    <w:p w:rsidRDefault="00091E02" w:rsidP="00091E02" w:rsidR="00091E02" w:rsidRPr="00EF656B">
      <w:pPr>
        <w:jc w:val="center"/>
        <w:rPr>
          <w:bCs/>
        </w:rPr>
      </w:pPr>
      <w:r w:rsidRPr="00EF656B">
        <w:rPr>
          <w:bCs/>
        </w:rPr>
        <w:t xml:space="preserve">Obrazloženje </w:t>
      </w:r>
    </w:p>
    <w:p w:rsidRDefault="00091E02" w:rsidP="00091E02" w:rsidR="00091E02" w:rsidRPr="00EF656B">
      <w:pPr>
        <w:rPr>
          <w:bCs/>
        </w:rPr>
      </w:pPr>
    </w:p>
    <w:p w:rsidRDefault="00AE351A" w:rsidP="003805C0" w:rsidR="00091E02" w:rsidRPr="00EF656B">
      <w:pPr>
        <w:ind w:firstLine="708"/>
        <w:jc w:val="both"/>
      </w:pPr>
      <w:r w:rsidRPr="00EF656B">
        <w:rPr>
          <w:bCs/>
        </w:rPr>
        <w:t xml:space="preserve">Predlagateljica je </w:t>
      </w:r>
      <w:r w:rsidR="00091E02" w:rsidRPr="00EF656B">
        <w:rPr>
          <w:bCs/>
        </w:rPr>
        <w:t xml:space="preserve"> </w:t>
      </w:r>
      <w:r w:rsidRPr="00EF656B">
        <w:rPr>
          <w:bCs/>
        </w:rPr>
        <w:t>podnijela</w:t>
      </w:r>
      <w:r w:rsidR="00091E02" w:rsidRPr="00EF656B">
        <w:rPr>
          <w:bCs/>
        </w:rPr>
        <w:t xml:space="preserve"> prijedlog za otvaranje stečajnog postupka nad dužnikom </w:t>
      </w:r>
      <w:r w:rsidR="003805C0" w:rsidRPr="00EF656B">
        <w:t>ADRIA MENTOR d.o.o. Zagreb, Kneza Višeslava 13 MBS: 080621707 OIB: 98392690326</w:t>
      </w:r>
      <w:r w:rsidR="00091E02" w:rsidRPr="00EF656B">
        <w:t xml:space="preserve">. U prijedlogu navodi da </w:t>
      </w:r>
      <w:r w:rsidR="003805C0" w:rsidRPr="00EF656B">
        <w:t>prema dužniku ima potraživanje za neisplatu zadnje tri plaće.</w:t>
      </w:r>
    </w:p>
    <w:p w:rsidRDefault="00091E02" w:rsidP="00091E02" w:rsidR="00091E02" w:rsidRPr="00EF656B">
      <w:pPr>
        <w:ind w:firstLine="708"/>
        <w:rPr>
          <w:bCs/>
        </w:rPr>
      </w:pPr>
      <w:r w:rsidRPr="00EF656B">
        <w:rPr>
          <w:bCs/>
        </w:rPr>
        <w:t xml:space="preserve">Rješenjem od </w:t>
      </w:r>
      <w:r w:rsidR="003805C0" w:rsidRPr="00EF656B">
        <w:rPr>
          <w:bCs/>
        </w:rPr>
        <w:t>22. listopada 2010.</w:t>
      </w:r>
      <w:r w:rsidR="00AE351A" w:rsidRPr="00EF656B">
        <w:rPr>
          <w:bCs/>
        </w:rPr>
        <w:t xml:space="preserve"> </w:t>
      </w:r>
      <w:r w:rsidR="00396E21" w:rsidRPr="00EF656B">
        <w:rPr>
          <w:bCs/>
        </w:rPr>
        <w:t xml:space="preserve"> </w:t>
      </w:r>
      <w:r w:rsidRPr="00EF656B">
        <w:rPr>
          <w:bCs/>
        </w:rPr>
        <w:t xml:space="preserve">  godine pokrenut je prethodni postupak za utvrđenje uvjeta za otvaranje stečajnog postupka, te</w:t>
      </w:r>
      <w:r w:rsidR="003805C0" w:rsidRPr="00EF656B">
        <w:rPr>
          <w:bCs/>
        </w:rPr>
        <w:t xml:space="preserve"> imenovana privremena stečajna upraviteljica sa zadatkom  da </w:t>
      </w:r>
      <w:r w:rsidR="003805C0" w:rsidRPr="00EF656B">
        <w:t>izvrši pregled dužnikovog poslovnog prostora, te izvršiti uvid u knjige i poslovnu dokumentaciju dužnika i nakon toga podnijeti izvješće u kojem će iznijeti svoje stručno mišljenje o postojanju razloga za otvaranje stečajnog postupka.</w:t>
      </w:r>
      <w:r w:rsidRPr="00EF656B">
        <w:rPr>
          <w:bCs/>
        </w:rPr>
        <w:tab/>
      </w:r>
    </w:p>
    <w:p w:rsidRDefault="003805C0" w:rsidP="00091E02" w:rsidR="003805C0" w:rsidRPr="00EF656B">
      <w:pPr>
        <w:ind w:firstLine="708"/>
        <w:rPr>
          <w:bCs/>
        </w:rPr>
      </w:pPr>
      <w:r w:rsidRPr="00EF656B">
        <w:rPr>
          <w:bCs/>
        </w:rPr>
        <w:t>Privremena stečajna upraviteljica podnijela je izvješće u kojem je navela da nije imala na uvidu i raspolaganju poslovni i knjigovodstvenu dokumentaciju dužnika kao niti ovjereni prokazni popis imovine te nije mogla izraziti svoje mišljenje o veličini i vrsti imovine, te da li bi ista bila dovoljna u novčanom iznosu za pokriće  troškova prethodnog i stečajnog postupka.</w:t>
      </w:r>
    </w:p>
    <w:p w:rsidRDefault="00C95539" w:rsidP="00091E02" w:rsidR="00C95539" w:rsidRPr="00EF656B">
      <w:pPr>
        <w:ind w:firstLine="708"/>
        <w:rPr>
          <w:bCs/>
        </w:rPr>
      </w:pPr>
      <w:r w:rsidRPr="00EF656B">
        <w:t xml:space="preserve">Prema potvrdi </w:t>
      </w:r>
      <w:r w:rsidR="00EF656B" w:rsidRPr="00EF656B">
        <w:t>Raiffeisen Bank</w:t>
      </w:r>
      <w:r w:rsidRPr="00EF656B">
        <w:t xml:space="preserve"> proizlazi</w:t>
      </w:r>
      <w:r w:rsidR="00EF656B" w:rsidRPr="00EF656B">
        <w:t xml:space="preserve"> da dužnik na dan 6. prosinca 2010. godine ima evidentirane nepodmirene obveze u razdoblju duljem od 60 dana, a koje je trebalo, na temelju valjanih osnova za naplatu, bez daljnjeg pristanka dužnika naplatiti s računa.</w:t>
      </w:r>
    </w:p>
    <w:p w:rsidRDefault="00091E02" w:rsidP="00AE351A" w:rsidR="00396E21" w:rsidRPr="00EF656B">
      <w:pPr>
        <w:ind w:firstLine="708"/>
      </w:pPr>
      <w:r w:rsidRPr="00EF656B">
        <w:t xml:space="preserve">Prema odredbi čl. 63 Stečajnog zakona ako tijekom prethodnog postupka imovina stečajnog dužnika koja bi ušla u stečajnu masu nije dovoljna ni za namirenje troškova stečajnog postupka ili je neznatne vrijednosti, stečajni sudac će donijeti odluku o otvaranju i zaključenju stečajnog postupka. U tom se slučaju stečajni postupak neće provesti i na odgovarajući će se način primijeniti odredbe čl. 196-202 Stečajnog zakona. </w:t>
      </w:r>
    </w:p>
    <w:p w:rsidRDefault="00091E02" w:rsidP="00C95539" w:rsidR="00091E02" w:rsidRPr="00EF656B">
      <w:pPr>
        <w:ind w:firstLine="708"/>
      </w:pPr>
      <w:r w:rsidRPr="00EF656B">
        <w:lastRenderedPageBreak/>
        <w:t xml:space="preserve">Postupak se neće zaključiti ako se u roku koji odredi  stečajni sudac predujmi dostatan iznos za pokriće troškova kako prethodnog tako i otvorenog stečajnog postupka. </w:t>
      </w:r>
    </w:p>
    <w:p w:rsidRDefault="00091E02" w:rsidP="00091E02" w:rsidR="00091E02" w:rsidRPr="00EF656B">
      <w:pPr>
        <w:ind w:firstLine="720"/>
        <w:jc w:val="both"/>
      </w:pPr>
      <w:r w:rsidRPr="00EF656B">
        <w:t xml:space="preserve">U smislu citirane odredbe članka 63. stavak 1. SZ-a stečajni su vjerovnici pozvani na plaćanje troškova prethodnog i stečajnog postupka u ukupnom iznosu  50.000,00 kn i to za: nagradu stečajnom upravitelju mjesečno neto 4.000,00 kn, odnosno bruto 5.787,22 kn., troškove knjigovodstva mjesečno neto 2.500,00 kn, odnosno bruto 3.075,00 kn, troškove platnog prometa,blagajne i ostalih administrativnih poslova mjesečno neto 2.500,00 kn, odnosno bruto 3.546,10 kn, a sve bazirano na trajanju postupka u vremenu od 4 mjeseca.  </w:t>
      </w:r>
    </w:p>
    <w:p w:rsidRDefault="00091E02" w:rsidP="00091E02" w:rsidR="00091E02" w:rsidRPr="00EF656B">
      <w:r w:rsidRPr="00EF656B">
        <w:tab/>
        <w:t xml:space="preserve">Temeljem navedenog valjalo je u skladu sa čl. </w:t>
      </w:r>
      <w:smartTag w:element="metricconverter" w:uri="urn:schemas-microsoft-com:office:smarttags">
        <w:smartTagPr>
          <w:attr w:val="63 st" w:name="ProductID"/>
        </w:smartTagPr>
        <w:r w:rsidRPr="00EF656B">
          <w:t>63 st</w:t>
        </w:r>
      </w:smartTag>
      <w:r w:rsidRPr="00EF656B">
        <w:t xml:space="preserve">. 1 Stečajnog zakona pozvati vjerovnike da predujme navedeni iznos. </w:t>
      </w:r>
    </w:p>
    <w:p w:rsidRDefault="00091E02" w:rsidP="00091E02" w:rsidR="00091E02" w:rsidRPr="00EF656B">
      <w:pPr>
        <w:ind w:firstLine="708"/>
      </w:pPr>
      <w:r w:rsidRPr="00EF656B">
        <w:t xml:space="preserve">Ukoliko vjerovnici ne uplate iznos naveden u točki I stečajni postupak će se otvoriti i zaključiti kako je navedeno u točki II ovog rješenja. </w:t>
      </w:r>
    </w:p>
    <w:p w:rsidRDefault="00091E02" w:rsidP="00091E02" w:rsidR="00091E02" w:rsidRPr="00EF656B">
      <w:pPr>
        <w:ind w:firstLine="708"/>
      </w:pPr>
    </w:p>
    <w:p w:rsidRDefault="00091E02" w:rsidP="00091E02" w:rsidR="00091E02" w:rsidRPr="00EF656B">
      <w:pPr>
        <w:jc w:val="center"/>
      </w:pPr>
      <w:r w:rsidRPr="00EF656B">
        <w:t xml:space="preserve">U Zagrebu, </w:t>
      </w:r>
      <w:r w:rsidR="00EF656B" w:rsidRPr="00EF656B">
        <w:t>2. lipnja 2016.</w:t>
      </w:r>
      <w:r w:rsidR="00C95539" w:rsidRPr="00EF656B">
        <w:t xml:space="preserve"> </w:t>
      </w:r>
      <w:r w:rsidRPr="00EF656B">
        <w:t xml:space="preserve">   </w:t>
      </w:r>
    </w:p>
    <w:p w:rsidRDefault="00091E02" w:rsidP="00091E02" w:rsidR="00091E02" w:rsidRPr="00EF656B"/>
    <w:p w:rsidRDefault="00091E02" w:rsidP="00091E02" w:rsidR="00091E02" w:rsidRPr="00EF656B">
      <w:r w:rsidRPr="00EF656B">
        <w:tab/>
      </w:r>
      <w:r w:rsidRPr="00EF656B">
        <w:tab/>
      </w:r>
      <w:r w:rsidRPr="00EF656B">
        <w:tab/>
      </w:r>
      <w:r w:rsidRPr="00EF656B">
        <w:tab/>
      </w:r>
      <w:r w:rsidRPr="00EF656B">
        <w:tab/>
      </w:r>
      <w:r w:rsidRPr="00EF656B">
        <w:tab/>
      </w:r>
      <w:r w:rsidRPr="00EF656B">
        <w:tab/>
      </w:r>
      <w:r w:rsidRPr="00EF656B">
        <w:tab/>
        <w:t>STEČAJNI SUDAC</w:t>
      </w:r>
    </w:p>
    <w:p w:rsidRDefault="00091E02" w:rsidP="00091E02" w:rsidR="00091E02" w:rsidRPr="00EF656B">
      <w:r w:rsidRPr="00EF656B">
        <w:tab/>
      </w:r>
      <w:r w:rsidRPr="00EF656B">
        <w:tab/>
      </w:r>
      <w:r w:rsidRPr="00EF656B">
        <w:tab/>
      </w:r>
      <w:r w:rsidRPr="00EF656B">
        <w:tab/>
      </w:r>
      <w:r w:rsidRPr="00EF656B">
        <w:tab/>
      </w:r>
      <w:r w:rsidRPr="00EF656B">
        <w:tab/>
      </w:r>
      <w:r w:rsidRPr="00EF656B">
        <w:tab/>
      </w:r>
      <w:r w:rsidRPr="00EF656B">
        <w:tab/>
        <w:t>Nada Kraljić</w:t>
      </w:r>
      <w:r w:rsidR="00E640F5">
        <w:t>,v.r.</w:t>
      </w:r>
    </w:p>
    <w:p w:rsidRDefault="00091E02" w:rsidP="00091E02" w:rsidR="00091E02" w:rsidRPr="00EF656B">
      <w:r w:rsidRPr="00EF656B">
        <w:tab/>
      </w:r>
      <w:r w:rsidRPr="00EF656B">
        <w:tab/>
      </w:r>
      <w:r w:rsidRPr="00EF656B">
        <w:tab/>
      </w:r>
      <w:r w:rsidRPr="00EF656B">
        <w:tab/>
      </w:r>
      <w:r w:rsidRPr="00EF656B">
        <w:tab/>
      </w:r>
    </w:p>
    <w:p w:rsidRDefault="00091E02" w:rsidP="00091E02" w:rsidR="00091E02" w:rsidRPr="00EF656B">
      <w:pPr>
        <w:pStyle w:val="Naslov1"/>
        <w:rPr>
          <w:rFonts w:cs="Times New Roman" w:hAnsi="Times New Roman" w:ascii="Times New Roman"/>
          <w:b w:val="false"/>
        </w:rPr>
      </w:pPr>
      <w:r w:rsidRPr="00EF656B">
        <w:rPr>
          <w:rFonts w:cs="Times New Roman" w:hAnsi="Times New Roman" w:ascii="Times New Roman"/>
          <w:b w:val="false"/>
        </w:rPr>
        <w:t>POUKA O PRAVNOM LIJEKU</w:t>
      </w:r>
    </w:p>
    <w:p w:rsidRDefault="00091E02" w:rsidP="00091E02" w:rsidR="00091E02" w:rsidRPr="00EF656B">
      <w:r w:rsidRPr="00EF656B">
        <w:t>Protiv ovog rješenja žalbu može podnijeti osoba koja je bila zastupnik po zakonu dužnika pravne osobe do dana nastupanja pravnih posljedica o otvaranju stečajnog postupka, a žalba se podnosi u roku 8 dana od dostave prijepisa rješenja</w:t>
      </w:r>
      <w:r w:rsidRPr="00EF656B">
        <w:tab/>
      </w:r>
      <w:r w:rsidRPr="00EF656B">
        <w:tab/>
      </w:r>
    </w:p>
    <w:p w:rsidRDefault="00E640F5" w:rsidP="00091E02" w:rsidR="001E246B"/>
    <w:p w:rsidRDefault="00E640F5" w:rsidR="00E640F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E640F5" w:rsidP="00E640F5" w:rsidR="00E640F5">
      <w:pPr>
        <w:ind w:firstLine="708" w:left="4956"/>
      </w:pPr>
      <w:r>
        <w:t>Vinka Mihalinčić</w:t>
      </w:r>
    </w:p>
    <w:p w:rsidRDefault="00E640F5" w:rsidP="00091E02" w:rsidR="00E640F5" w:rsidRPr="00EF656B"/>
    <w:sectPr w:rsidSect="00EF656B" w:rsidR="00E640F5" w:rsidRPr="00EF656B">
      <w:headerReference w:type="default" r:id="rId10"/>
      <w:footerReference w:type="default" r:id="rId11"/>
      <w:headerReference w:type="firs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5539" w:rsidP="00C95539" w:rsidR="00C95539">
      <w:r>
        <w:separator/>
      </w:r>
    </w:p>
  </w:endnote>
  <w:endnote w:id="0" w:type="continuationSeparator">
    <w:p w:rsidRDefault="00C95539" w:rsidP="00C95539" w:rsidR="00C955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58977338"/>
      <w:docPartObj>
        <w:docPartGallery w:val="Page Numbers (Bottom of Page)"/>
        <w:docPartUnique/>
      </w:docPartObj>
    </w:sdtPr>
    <w:sdtEndPr/>
    <w:sdtContent>
      <w:p w:rsidRDefault="00AE351A" w:rsidR="00AE351A">
        <w:pPr>
          <w:pStyle w:val="Podnoje"/>
          <w:jc w:val="center"/>
        </w:pPr>
      </w:p>
      <w:p w:rsidRDefault="00AE351A" w:rsidR="00AE351A">
        <w:pPr>
          <w:pStyle w:val="Podnoje"/>
          <w:jc w:val="center"/>
        </w:pPr>
      </w:p>
      <w:p w:rsidRDefault="00AE351A" w:rsidR="00AE351A">
        <w:pPr>
          <w:pStyle w:val="Podnoje"/>
          <w:jc w:val="center"/>
        </w:pPr>
      </w:p>
      <w:p w:rsidRDefault="00AE351A" w:rsidR="00AE351A">
        <w:pPr>
          <w:pStyle w:val="Podnoje"/>
          <w:jc w:val="center"/>
        </w:pPr>
      </w:p>
      <w:p w:rsidRDefault="00AE351A" w:rsidR="00AE351A">
        <w:pPr>
          <w:pStyle w:val="Podnoje"/>
          <w:jc w:val="center"/>
        </w:pPr>
      </w:p>
      <w:p w:rsidRDefault="00AE351A" w:rsidR="00AE351A">
        <w:pPr>
          <w:pStyle w:val="Podnoje"/>
          <w:jc w:val="center"/>
        </w:pPr>
      </w:p>
      <w:p w:rsidRDefault="00E640F5" w:rsidR="00AE351A">
        <w:pPr>
          <w:pStyle w:val="Podnoje"/>
          <w:jc w:val="center"/>
        </w:pPr>
      </w:p>
    </w:sdtContent>
  </w:sdt>
  <w:p w:rsidRDefault="00AE351A" w:rsidR="00AE351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5539" w:rsidP="00C95539" w:rsidR="00C95539">
      <w:r>
        <w:separator/>
      </w:r>
    </w:p>
  </w:footnote>
  <w:footnote w:id="0" w:type="continuationSeparator">
    <w:p w:rsidRDefault="00C95539" w:rsidP="00C95539" w:rsidR="00C955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6E21" w:rsidR="00396E21">
    <w:pPr>
      <w:pStyle w:val="Zaglavlje"/>
      <w:jc w:val="center"/>
    </w:pPr>
  </w:p>
  <w:p w:rsidRDefault="00396E21" w:rsidR="00396E21">
    <w:pPr>
      <w:pStyle w:val="Zaglavlje"/>
    </w:pPr>
    <w:r>
      <w:tab/>
    </w:r>
    <w:r w:rsidR="00AE351A">
      <w:t xml:space="preserve">                                                 2                            31-St-</w:t>
    </w:r>
    <w:r w:rsidR="00EF656B">
      <w:t>427/10-18</w:t>
    </w:r>
    <w:r>
      <w:t xml:space="preserve">                                                    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6E21" w:rsidR="00396E21">
    <w:pPr>
      <w:pStyle w:val="Zaglavlje"/>
      <w:jc w:val="center"/>
    </w:pPr>
  </w:p>
  <w:p w:rsidRDefault="00C95539" w:rsidR="00C9553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2E600C6"/>
    <w:multiLevelType w:val="hybridMultilevel"/>
    <w:tmpl w:val="E9C4A324"/>
    <w:lvl w:tplc="BF26BF6A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242413A"/>
    <w:multiLevelType w:val="hybridMultilevel"/>
    <w:tmpl w:val="CA92B896"/>
    <w:lvl w:tplc="87AAE458" w:ilvl="0">
      <w:numFmt w:val="bullet"/>
      <w:lvlText w:val="-"/>
      <w:lvlJc w:val="left"/>
      <w:pPr>
        <w:ind w:hanging="360" w:left="460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32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04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76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48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20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92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64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368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1E02"/>
    <w:rsid w:val="00007DC8"/>
    <w:rsid w:val="00091E02"/>
    <w:rsid w:val="000A73DF"/>
    <w:rsid w:val="0014149A"/>
    <w:rsid w:val="0015645C"/>
    <w:rsid w:val="001C6B43"/>
    <w:rsid w:val="00283809"/>
    <w:rsid w:val="002A6164"/>
    <w:rsid w:val="002C526E"/>
    <w:rsid w:val="002D7583"/>
    <w:rsid w:val="0030413A"/>
    <w:rsid w:val="00341B62"/>
    <w:rsid w:val="003805C0"/>
    <w:rsid w:val="00396E21"/>
    <w:rsid w:val="003F5D58"/>
    <w:rsid w:val="004A0E50"/>
    <w:rsid w:val="004B72A9"/>
    <w:rsid w:val="004C6982"/>
    <w:rsid w:val="004D61B5"/>
    <w:rsid w:val="005151FF"/>
    <w:rsid w:val="005315D9"/>
    <w:rsid w:val="006630E6"/>
    <w:rsid w:val="006D37EF"/>
    <w:rsid w:val="006D7209"/>
    <w:rsid w:val="007A5DAF"/>
    <w:rsid w:val="007C5E77"/>
    <w:rsid w:val="00852BC6"/>
    <w:rsid w:val="008D12F2"/>
    <w:rsid w:val="009357C1"/>
    <w:rsid w:val="00A81191"/>
    <w:rsid w:val="00A97E67"/>
    <w:rsid w:val="00AE351A"/>
    <w:rsid w:val="00B67A9F"/>
    <w:rsid w:val="00B71151"/>
    <w:rsid w:val="00BD271E"/>
    <w:rsid w:val="00C95539"/>
    <w:rsid w:val="00CB121F"/>
    <w:rsid w:val="00CC4CC9"/>
    <w:rsid w:val="00D51262"/>
    <w:rsid w:val="00D92198"/>
    <w:rsid w:val="00DD686D"/>
    <w:rsid w:val="00E640F5"/>
    <w:rsid w:val="00EA30C4"/>
    <w:rsid w:val="00EA3AF8"/>
    <w:rsid w:val="00EB07C2"/>
    <w:rsid w:val="00EE6B44"/>
    <w:rsid w:val="00EF656B"/>
    <w:rsid w:val="00F33CE5"/>
    <w:rsid w:val="00F45796"/>
    <w:rsid w:val="00F941E3"/>
    <w:rsid w:val="00FB0244"/>
    <w:rsid w:val="00FD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91E02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091E02"/>
    <w:pPr>
      <w:keepNext/>
      <w:outlineLvl w:val="0"/>
    </w:pPr>
    <w:rPr>
      <w:rFonts w:cs="Courier New" w:hAnsi="Courier New" w:ascii="Courier New"/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091E02"/>
    <w:rPr>
      <w:rFonts w:cs="Courier New" w:eastAsia="Times New Roman" w:hAnsi="Courier New" w:ascii="Courier New"/>
      <w:b/>
      <w:bCs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9553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95539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9553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95539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9553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4149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4149A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640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40F5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40F5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40F5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40F5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91E02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091E02"/>
    <w:pPr>
      <w:keepNext/>
      <w:outlineLvl w:val="0"/>
    </w:pPr>
    <w:rPr>
      <w:rFonts w:ascii="Courier New" w:cs="Courier New" w:hAnsi="Courier New"/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091E02"/>
    <w:rPr>
      <w:rFonts w:ascii="Courier New" w:cs="Courier New" w:eastAsia="Times New Roman" w:hAnsi="Courier New"/>
      <w:b/>
      <w:bCs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9553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95539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9553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95539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9553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4149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4149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640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40F5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40F5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40F5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40F5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lipnja 2016.</izvorni_sadrzaj>
    <derivirana_varijabla naziv="DomainObject.DatumDonosenjaOdluke_1">2.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427</izvorni_sadrzaj>
    <derivirana_varijabla naziv="DomainObject.Predmet.Broj_1">427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listopada 2010.</izvorni_sadrzaj>
    <derivirana_varijabla naziv="DomainObject.Predmet.DatumOsnivanja_1">6. listopada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St-427/2010</izvorni_sadrzaj>
    <derivirana_varijabla naziv="DomainObject.Predmet.OznakaBroj_1">St-427/2010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 MENTOR društvo s ograničenom odgovornošću za usluge</izvorni_sadrzaj>
    <derivirana_varijabla naziv="DomainObject.Predmet.ProtustrankaFormated_1">  ADRIA MENTOR društvo s ograničenom odgovornošću za usluge</derivirana_varijabla>
  </DomainObject.Predmet.ProtustrankaFormated>
  <DomainObject.Predmet.ProtustrankaFormatedOIB>
    <izvorni_sadrzaj>  ADRIA MENTOR društvo s ograničenom odgovornošću za usluge, OIB 98392690326</izvorni_sadrzaj>
    <derivirana_varijabla naziv="DomainObject.Predmet.ProtustrankaFormatedOIB_1">  ADRIA MENTOR društvo s ograničenom odgovornošću za usluge, OIB 98392690326</derivirana_varijabla>
  </DomainObject.Predmet.ProtustrankaFormatedOIB>
  <DomainObject.Predmet.ProtustrankaFormatedWithAdress>
    <izvorni_sadrzaj> ADRIA MENTOR društvo s ograničenom odgovornošću za usluge, KNEZA VIŠESLAVA 13, 10000 Zagreb</izvorni_sadrzaj>
    <derivirana_varijabla naziv="DomainObject.Predmet.ProtustrankaFormatedWithAdress_1"> ADRIA MENTOR društvo s ograničenom odgovornošću za usluge, KNEZA VIŠESLAVA 13, 10000 Zagreb</derivirana_varijabla>
  </DomainObject.Predmet.ProtustrankaFormatedWithAdress>
  <DomainObject.Predmet.ProtustrankaFormatedWithAdressOIB>
    <izvorni_sadrzaj> ADRIA MENTOR društvo s ograničenom odgovornošću za usluge, OIB 98392690326, KNEZA VIŠESLAVA 13, 10000 Zagreb</izvorni_sadrzaj>
    <derivirana_varijabla naziv="DomainObject.Predmet.ProtustrankaFormatedWithAdressOIB_1"> ADRIA MENTOR društvo s ograničenom odgovornošću za usluge, OIB 98392690326, KNEZA VIŠESLAVA 13, 10000 Zagreb</derivirana_varijabla>
  </DomainObject.Predmet.ProtustrankaFormatedWithAdressOIB>
  <DomainObject.Predmet.ProtustrankaWithAdress>
    <izvorni_sadrzaj>ADRIA MENTOR društvo s ograničenom odgovornošću za usluge KNEZA VIŠESLAVA 13, 10000 Zagreb</izvorni_sadrzaj>
    <derivirana_varijabla naziv="DomainObject.Predmet.ProtustrankaWithAdress_1">ADRIA MENTOR društvo s ograničenom odgovornošću za usluge KNEZA VIŠESLAVA 13, 10000 Zagreb</derivirana_varijabla>
  </DomainObject.Predmet.ProtustrankaWithAdress>
  <DomainObject.Predmet.ProtustrankaWithAdressOIB>
    <izvorni_sadrzaj>ADRIA MENTOR društvo s ograničenom odgovornošću za usluge, OIB 98392690326, KNEZA VIŠESLAVA 13, 10000 Zagreb</izvorni_sadrzaj>
    <derivirana_varijabla naziv="DomainObject.Predmet.ProtustrankaWithAdressOIB_1">ADRIA MENTOR društvo s ograničenom odgovornošću za usluge, OIB 98392690326, KNEZA VIŠESLAVA 13, 10000 Zagreb</derivirana_varijabla>
  </DomainObject.Predmet.ProtustrankaWithAdressOIB>
  <DomainObject.Predmet.ProtustrankaNazivFormated>
    <izvorni_sadrzaj>ADRIA MENTOR društvo s ograničenom odgovornošću za usluge</izvorni_sadrzaj>
    <derivirana_varijabla naziv="DomainObject.Predmet.ProtustrankaNazivFormated_1">ADRIA MENTOR društvo s ograničenom odgovornošću za usluge</derivirana_varijabla>
  </DomainObject.Predmet.ProtustrankaNazivFormated>
  <DomainObject.Predmet.ProtustrankaNazivFormatedOIB>
    <izvorni_sadrzaj>ADRIA MENTOR društvo s ograničenom odgovornošću za usluge, OIB 98392690326</izvorni_sadrzaj>
    <derivirana_varijabla naziv="DomainObject.Predmet.ProtustrankaNazivFormatedOIB_1">ADRIA MENTOR društvo s ograničenom odgovornošću za usluge, OIB 98392690326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LEA UROŠ zastupanog po punomoćniku VLATKA CIKAČ</izvorni_sadrzaj>
    <derivirana_varijabla naziv="DomainObject.Predmet.StrankaFormated_1">  LEA UROŠ zastupanog po punomoćniku VLATKA CIKAČ</derivirana_varijabla>
  </DomainObject.Predmet.StrankaFormated>
  <DomainObject.Predmet.StrankaFormatedOIB>
    <izvorni_sadrzaj>  LEA UROŠ zastupanog po punomoćniku VLATKA CIKAČ</izvorni_sadrzaj>
    <derivirana_varijabla naziv="DomainObject.Predmet.StrankaFormatedOIB_1">  LEA UROŠ zastupanog po punomoćniku VLATKA CIKAČ</derivirana_varijabla>
  </DomainObject.Predmet.StrankaFormatedOIB>
  <DomainObject.Predmet.StrankaFormatedWithAdress>
    <izvorni_sadrzaj> LEA UROŠ, RID 12, 20236 DUBROVNIK, ŠUMET zastupanog po punomoćniku VLATKA CIKAČ</izvorni_sadrzaj>
    <derivirana_varijabla naziv="DomainObject.Predmet.StrankaFormatedWithAdress_1"> LEA UROŠ, RID 12, 20236 DUBROVNIK, ŠUMET zastupanog po punomoćniku VLATKA CIKAČ</derivirana_varijabla>
  </DomainObject.Predmet.StrankaFormatedWithAdress>
  <DomainObject.Predmet.StrankaFormatedWithAdressOIB>
    <izvorni_sadrzaj> LEA UROŠ, RID 12, 20236 DUBROVNIK, ŠUMET zastupanog po punomoćniku VLATKA CIKAČ</izvorni_sadrzaj>
    <derivirana_varijabla naziv="DomainObject.Predmet.StrankaFormatedWithAdressOIB_1"> LEA UROŠ, RID 12, 20236 DUBROVNIK, ŠUMET zastupanog po punomoćniku VLATKA CIKAČ</derivirana_varijabla>
  </DomainObject.Predmet.StrankaFormatedWithAdressOIB>
  <DomainObject.Predmet.StrankaWithAdress>
    <izvorni_sadrzaj>LEA UROŠ RID 12,20236 DUBROVNIK, ŠUMET</izvorni_sadrzaj>
    <derivirana_varijabla naziv="DomainObject.Predmet.StrankaWithAdress_1">LEA UROŠ RID 12,20236 DUBROVNIK, ŠUMET</derivirana_varijabla>
  </DomainObject.Predmet.StrankaWithAdress>
  <DomainObject.Predmet.StrankaWithAdressOIB>
    <izvorni_sadrzaj>LEA UROŠ, RID 12,20236 DUBROVNIK, ŠUMET</izvorni_sadrzaj>
    <derivirana_varijabla naziv="DomainObject.Predmet.StrankaWithAdressOIB_1">LEA UROŠ, RID 12,20236 DUBROVNIK, ŠUMET</derivirana_varijabla>
  </DomainObject.Predmet.StrankaWithAdressOIB>
  <DomainObject.Predmet.StrankaNazivFormated>
    <izvorni_sadrzaj>LEA UROŠ</izvorni_sadrzaj>
    <derivirana_varijabla naziv="DomainObject.Predmet.StrankaNazivFormated_1">LEA UROŠ</derivirana_varijabla>
  </DomainObject.Predmet.StrankaNazivFormated>
  <DomainObject.Predmet.StrankaNazivFormatedOIB>
    <izvorni_sadrzaj>LEA UROŠ</izvorni_sadrzaj>
    <derivirana_varijabla naziv="DomainObject.Predmet.StrankaNazivFormatedOIB_1">LEA UROŠ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LEA UROŠ zastupanog po punomoćniku VLATKA CIKAČ</item>
    </izvorni_sadrzaj>
    <derivirana_varijabla naziv="DomainObject.Predmet.StrankaListFormated_1">
      <item>LEA UROŠ zastupanog po punomoćniku VLATKA CIKAČ</item>
    </derivirana_varijabla>
  </DomainObject.Predmet.StrankaListFormated>
  <DomainObject.Predmet.StrankaListFormatedOIB>
    <izvorni_sadrzaj>
      <item>LEA UROŠ zastupanog po punomoćniku VLATKA CIKAČ</item>
    </izvorni_sadrzaj>
    <derivirana_varijabla naziv="DomainObject.Predmet.StrankaListFormatedOIB_1">
      <item>LEA UROŠ zastupanog po punomoćniku VLATKA CIKAČ</item>
    </derivirana_varijabla>
  </DomainObject.Predmet.StrankaListFormatedOIB>
  <DomainObject.Predmet.StrankaListFormatedWithAdress>
    <izvorni_sadrzaj>
      <item>LEA UROŠ, RID 12, 20236 DUBROVNIK, ŠUMET zastupanog po punomoćniku VLATKA CIKAČ</item>
    </izvorni_sadrzaj>
    <derivirana_varijabla naziv="DomainObject.Predmet.StrankaListFormatedWithAdress_1">
      <item>LEA UROŠ, RID 12, 20236 DUBROVNIK, ŠUMET zastupanog po punomoćniku VLATKA CIKAČ</item>
    </derivirana_varijabla>
  </DomainObject.Predmet.StrankaListFormatedWithAdress>
  <DomainObject.Predmet.StrankaListFormatedWithAdressOIB>
    <izvorni_sadrzaj>
      <item>LEA UROŠ, RID 12, 20236 DUBROVNIK, ŠUMET zastupanog po punomoćniku VLATKA CIKAČ</item>
    </izvorni_sadrzaj>
    <derivirana_varijabla naziv="DomainObject.Predmet.StrankaListFormatedWithAdressOIB_1">
      <item>LEA UROŠ, RID 12, 20236 DUBROVNIK, ŠUMET zastupanog po punomoćniku VLATKA CIKAČ</item>
    </derivirana_varijabla>
  </DomainObject.Predmet.StrankaListFormatedWithAdressOIB>
  <DomainObject.Predmet.StrankaListNazivFormated>
    <izvorni_sadrzaj>
      <item>LEA UROŠ</item>
    </izvorni_sadrzaj>
    <derivirana_varijabla naziv="DomainObject.Predmet.StrankaListNazivFormated_1">
      <item>LEA UROŠ</item>
    </derivirana_varijabla>
  </DomainObject.Predmet.StrankaListNazivFormated>
  <DomainObject.Predmet.StrankaListNazivFormatedOIB>
    <izvorni_sadrzaj>
      <item>LEA UROŠ</item>
    </izvorni_sadrzaj>
    <derivirana_varijabla naziv="DomainObject.Predmet.StrankaListNazivFormatedOIB_1">
      <item>LEA UROŠ</item>
    </derivirana_varijabla>
  </DomainObject.Predmet.StrankaListNazivFormatedOIB>
  <DomainObject.Predmet.ProtuStrankaListFormated>
    <izvorni_sadrzaj>
      <item>ADRIA MENTOR društvo s ograničenom odgovornošću za usluge</item>
    </izvorni_sadrzaj>
    <derivirana_varijabla naziv="DomainObject.Predmet.ProtuStrankaListFormated_1">
      <item>ADRIA MENTOR društvo s ograničenom odgovornošću za usluge</item>
    </derivirana_varijabla>
  </DomainObject.Predmet.ProtuStrankaListFormated>
  <DomainObject.Predmet.ProtuStrankaListFormatedOIB>
    <izvorni_sadrzaj>
      <item>ADRIA MENTOR društvo s ograničenom odgovornošću za usluge, OIB 98392690326</item>
    </izvorni_sadrzaj>
    <derivirana_varijabla naziv="DomainObject.Predmet.ProtuStrankaListFormatedOIB_1">
      <item>ADRIA MENTOR društvo s ograničenom odgovornošću za usluge, OIB 98392690326</item>
    </derivirana_varijabla>
  </DomainObject.Predmet.ProtuStrankaListFormatedOIB>
  <DomainObject.Predmet.ProtuStrankaListFormatedWithAdress>
    <izvorni_sadrzaj>
      <item>ADRIA MENTOR društvo s ograničenom odgovornošću za usluge, KNEZA VIŠESLAVA 13, 10000 Zagreb</item>
    </izvorni_sadrzaj>
    <derivirana_varijabla naziv="DomainObject.Predmet.ProtuStrankaListFormatedWithAdress_1">
      <item>ADRIA MENTOR društvo s ograničenom odgovornošću za usluge, KNEZA VIŠESLAVA 13, 10000 Zagreb</item>
    </derivirana_varijabla>
  </DomainObject.Predmet.ProtuStrankaListFormatedWithAdress>
  <DomainObject.Predmet.ProtuStrankaListFormatedWithAdressOIB>
    <izvorni_sadrzaj>
      <item>ADRIA MENTOR društvo s ograničenom odgovornošću za usluge, OIB 98392690326, KNEZA VIŠESLAVA 13, 10000 Zagreb</item>
    </izvorni_sadrzaj>
    <derivirana_varijabla naziv="DomainObject.Predmet.ProtuStrankaListFormatedWithAdressOIB_1">
      <item>ADRIA MENTOR društvo s ograničenom odgovornošću za usluge, OIB 98392690326, KNEZA VIŠESLAVA 13, 10000 Zagreb</item>
    </derivirana_varijabla>
  </DomainObject.Predmet.ProtuStrankaListFormatedWithAdressOIB>
  <DomainObject.Predmet.ProtuStrankaListNazivFormated>
    <izvorni_sadrzaj>
      <item>ADRIA MENTOR društvo s ograničenom odgovornošću za usluge</item>
    </izvorni_sadrzaj>
    <derivirana_varijabla naziv="DomainObject.Predmet.ProtuStrankaListNazivFormated_1">
      <item>ADRIA MENTOR društvo s ograničenom odgovornošću za usluge</item>
    </derivirana_varijabla>
  </DomainObject.Predmet.ProtuStrankaListNazivFormated>
  <DomainObject.Predmet.ProtuStrankaListNazivFormatedOIB>
    <izvorni_sadrzaj>
      <item>ADRIA MENTOR društvo s ograničenom odgovornošću za usluge, OIB 98392690326</item>
    </izvorni_sadrzaj>
    <derivirana_varijabla naziv="DomainObject.Predmet.ProtuStrankaListNazivFormatedOIB_1">
      <item>ADRIA MENTOR društvo s ograničenom odgovornošću za usluge, OIB 98392690326</item>
    </derivirana_varijabla>
  </DomainObject.Predmet.ProtuStrankaListNazivFormatedOIB>
  <DomainObject.Predmet.OstaliListFormated>
    <izvorni_sadrzaj>
      <item>VLATKA CIKAČ punomoćnik sudionika u postupku LEA UROŠ</item>
      <item>Marija Tomeš</item>
      <item>ROWAN NICHOLAS JAMES CARSTAIRS</item>
    </izvorni_sadrzaj>
    <derivirana_varijabla naziv="DomainObject.Predmet.OstaliListFormated_1">
      <item>VLATKA CIKAČ punomoćnik sudionika u postupku LEA UROŠ</item>
      <item>Marija Tomeš</item>
      <item>ROWAN NICHOLAS JAMES CARSTAIRS</item>
    </derivirana_varijabla>
  </DomainObject.Predmet.OstaliListFormated>
  <DomainObject.Predmet.OstaliListFormatedOIB>
    <izvorni_sadrzaj>
      <item>VLATKA CIKAČ punomoćnik sudionika u postupku LEA UROŠ</item>
      <item>Marija Tomeš, OIB 55542209293</item>
      <item>ROWAN NICHOLAS JAMES CARSTAIRS</item>
    </izvorni_sadrzaj>
    <derivirana_varijabla naziv="DomainObject.Predmet.OstaliListFormatedOIB_1">
      <item>VLATKA CIKAČ punomoćnik sudionika u postupku LEA UROŠ</item>
      <item>Marija Tomeš, OIB 55542209293</item>
      <item>ROWAN NICHOLAS JAMES CARSTAIRS</item>
    </derivirana_varijabla>
  </DomainObject.Predmet.OstaliListFormatedOIB>
  <DomainObject.Predmet.OstaliListFormatedWithAdress>
    <izvorni_sadrzaj>
      <item>VLATKA CIKAČ, PIČMANOVA 1, 10000 Zagreb punomoćnik sudionika u postupku LEA UROŠ</item>
      <item>Marija Tomeš, Ulica Slobode 20, 10310 Ivanić-Grad</item>
      <item>ROWAN NICHOLAS JAMES CARSTAIRS, GU5 0LS, Guildoford, Surrey</item>
    </izvorni_sadrzaj>
    <derivirana_varijabla naziv="DomainObject.Predmet.OstaliListFormatedWithAdress_1">
      <item>VLATKA CIKAČ, PIČMANOVA 1, 10000 Zagreb punomoćnik sudionika u postupku LEA UROŠ</item>
      <item>Marija Tomeš, Ulica Slobode 20, 10310 Ivanić-Grad</item>
      <item>ROWAN NICHOLAS JAMES CARSTAIRS, GU5 0LS, Guildoford, Surrey</item>
    </derivirana_varijabla>
  </DomainObject.Predmet.OstaliListFormatedWithAdress>
  <DomainObject.Predmet.OstaliListFormatedWithAdressOIB>
    <izvorni_sadrzaj>
      <item>VLATKA CIKAČ, PIČMANOVA 1, 10000 Zagreb punomoćnik sudionika u postupku LEA UROŠ</item>
      <item>Marija Tomeš, OIB 55542209293, Ulica Slobode 20, 10310 Ivanić-Grad</item>
      <item>ROWAN NICHOLAS JAMES CARSTAIRS, GU5 0LS, Guildoford, Surrey</item>
    </izvorni_sadrzaj>
    <derivirana_varijabla naziv="DomainObject.Predmet.OstaliListFormatedWithAdressOIB_1">
      <item>VLATKA CIKAČ, PIČMANOVA 1, 10000 Zagreb punomoćnik sudionika u postupku LEA UROŠ</item>
      <item>Marija Tomeš, OIB 55542209293, Ulica Slobode 20, 10310 Ivanić-Grad</item>
      <item>ROWAN NICHOLAS JAMES CARSTAIRS, GU5 0LS, Guildoford, Surrey</item>
    </derivirana_varijabla>
  </DomainObject.Predmet.OstaliListFormatedWithAdressOIB>
  <DomainObject.Predmet.OstaliListNazivFormated>
    <izvorni_sadrzaj>
      <item>VLATKA CIKAČ</item>
      <item>Marija Tomeš</item>
      <item>ROWAN NICHOLAS JAMES CARSTAIRS</item>
    </izvorni_sadrzaj>
    <derivirana_varijabla naziv="DomainObject.Predmet.OstaliListNazivFormated_1">
      <item>VLATKA CIKAČ</item>
      <item>Marija Tomeš</item>
      <item>ROWAN NICHOLAS JAMES CARSTAIRS</item>
    </derivirana_varijabla>
  </DomainObject.Predmet.OstaliListNazivFormated>
  <DomainObject.Predmet.OstaliListNazivFormatedOIB>
    <izvorni_sadrzaj>
      <item>VLATKA CIKAČ</item>
      <item>Marija Tomeš, OIB 55542209293</item>
      <item>ROWAN NICHOLAS JAMES CARSTAIRS</item>
    </izvorni_sadrzaj>
    <derivirana_varijabla naziv="DomainObject.Predmet.OstaliListNazivFormatedOIB_1">
      <item>VLATKA CIKAČ</item>
      <item>Marija Tomeš, OIB 55542209293</item>
      <item>ROWAN NICHOLAS JAMES CARSTAIRS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2016.</izvorni_sadrzaj>
    <derivirana_varijabla naziv="DomainObject.Datum_1">2.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LEA UROŠ</izvorni_sadrzaj>
    <derivirana_varijabla naziv="DomainObject.Predmet.StrankaIDrugi_1">LEA UROŠ</derivirana_varijabla>
  </DomainObject.Predmet.StrankaIDrugi>
  <DomainObject.Predmet.ProtustrankaIDrugi>
    <izvorni_sadrzaj>ADRIA MENTOR društvo s ograničenom odgovornošću za usluge</izvorni_sadrzaj>
    <derivirana_varijabla naziv="DomainObject.Predmet.ProtustrankaIDrugi_1">ADRIA MENTOR društvo s ograničenom odgovornošću za usluge</derivirana_varijabla>
  </DomainObject.Predmet.ProtustrankaIDrugi>
  <DomainObject.Predmet.StrankaIDrugiAdressOIB>
    <izvorni_sadrzaj>LEA UROŠ, RID 12, 20236 DUBROVNIK, ŠUMET</izvorni_sadrzaj>
    <derivirana_varijabla naziv="DomainObject.Predmet.StrankaIDrugiAdressOIB_1">LEA UROŠ, RID 12, 20236 DUBROVNIK, ŠUMET</derivirana_varijabla>
  </DomainObject.Predmet.StrankaIDrugiAdressOIB>
  <DomainObject.Predmet.ProtustrankaIDrugiAdressOIB>
    <izvorni_sadrzaj>ADRIA MENTOR društvo s ograničenom odgovornošću za usluge, OIB 98392690326, KNEZA VIŠESLAVA 13, 10000 Zagreb</izvorni_sadrzaj>
    <derivirana_varijabla naziv="DomainObject.Predmet.ProtustrankaIDrugiAdressOIB_1">ADRIA MENTOR društvo s ograničenom odgovornošću za usluge, OIB 98392690326, KNEZA VIŠESLAVA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VLATKA CIKAČ</item>
      <item>LEA UROŠ</item>
      <item>ADRIA MENTOR društvo s ograničenom odgovornošću za usluge</item>
      <item>Marija Tomeš</item>
      <item>ROWAN NICHOLAS JAMES CARSTAIRS</item>
    </izvorni_sadrzaj>
    <derivirana_varijabla naziv="DomainObject.Predmet.SudioniciListNaziv_1">
      <item>VLATKA CIKAČ</item>
      <item>LEA UROŠ</item>
      <item>ADRIA MENTOR društvo s ograničenom odgovornošću za usluge</item>
      <item>Marija Tomeš</item>
      <item>ROWAN NICHOLAS JAMES CARSTAIRS</item>
    </derivirana_varijabla>
  </DomainObject.Predmet.SudioniciListNaziv>
  <DomainObject.Predmet.SudioniciListAdressOIB>
    <izvorni_sadrzaj>
      <item>VLATKA CIKAČ, PIČMANOVA 1,10000 Zagreb</item>
      <item>LEA UROŠ, RID 12,20236 DUBROVNIK, ŠUMET</item>
      <item>ADRIA MENTOR društvo s ograničenom odgovornošću za usluge, OIB 98392690326, KNEZA VIŠESLAVA 13,10000 Zagreb</item>
      <item>Marija Tomeš, OIB 55542209293, Ulica Slobode 20,10310 Ivanić-Grad</item>
      <item>ROWAN NICHOLAS JAMES CARSTAIRS, GU5 0LS,Guildoford, Surrey</item>
    </izvorni_sadrzaj>
    <derivirana_varijabla naziv="DomainObject.Predmet.SudioniciListAdressOIB_1">
      <item>VLATKA CIKAČ, PIČMANOVA 1,10000 Zagreb</item>
      <item>LEA UROŠ, RID 12,20236 DUBROVNIK, ŠUMET</item>
      <item>ADRIA MENTOR društvo s ograničenom odgovornošću za usluge, OIB 98392690326, KNEZA VIŠESLAVA 13,10000 Zagreb</item>
      <item>Marija Tomeš, OIB 55542209293, Ulica Slobode 20,10310 Ivanić-Grad</item>
      <item>ROWAN NICHOLAS JAMES CARSTAIRS, GU5 0LS,Guildoford, Surrey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98392690326</item>
      <item>, OIB 55542209293</item>
      <item>, OIB null</item>
    </izvorni_sadrzaj>
    <derivirana_varijabla naziv="DomainObject.Predmet.SudioniciListNazivOIB_1">
      <item>, OIB null</item>
      <item>, OIB null</item>
      <item>, OIB 98392690326</item>
      <item>, OIB 55542209293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Tomeš, OIB 55548809293, Ul. Slobode 20 Ivanić-Grad</item>
    </izvorni_sadrzaj>
    <derivirana_varijabla naziv="DomainObject.Predmet.StecajniUpraviteljiListAddressOIB_1">
      <item>Marija Tomeš, OIB 55548809293, Ul. Slobode 20 Ivanić-Grad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619</properties:Words>
  <properties:Characters>3476</properties:Characters>
  <properties:Lines>71</properties:Lines>
  <properties:Paragraphs>26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2016-06-02T11:08:00Z</dcterms:created>
  <dc:creator>Vinka Mihalinčić</dc:creator>
  <cp:lastModifiedBy>Vinka Mihalinčić</cp:lastModifiedBy>
  <dcterms:modified xmlns:xsi="http://www.w3.org/2001/XMLSchema-instance" xsi:type="dcterms:W3CDTF">2016-06-02T11:27:00Z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