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bee0" w14:paraId="dffbee0" w:rsidRDefault="00B14284" w:rsidP="00E823A8" w:rsidR="00B14284" w:rsidRPr="002771D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771D5">
        <w:rPr>
          <w:rFonts w:cs="Times New Roman" w:hAnsi="Times New Roman" w:ascii="Times New Roman"/>
          <w:sz w:val="24"/>
          <w:szCs w:val="24"/>
        </w:rPr>
        <w:tab/>
      </w:r>
      <w:r w:rsidR="00E823A8" w:rsidRPr="002771D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771D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771D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771D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71D5" w:rsidP="007145AD" w:rsidR="002771D5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C220B" w:rsidRPr="002771D5">
        <w:rPr>
          <w:rFonts w:cs="Times New Roman" w:hAnsi="Times New Roman" w:ascii="Times New Roman"/>
          <w:sz w:val="24"/>
          <w:szCs w:val="24"/>
        </w:rPr>
        <w:t>Učilište SPIRITUS MOVENS – ustanova za obrazovanje odraslih Rijeka,  Rikarda Katalinića Jeretova 3 ( MBS 040257827 – OIB 21504376001 )</w:t>
      </w:r>
      <w:r w:rsidR="00047B9D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2771D5">
        <w:rPr>
          <w:rFonts w:cs="Times New Roman" w:hAnsi="Times New Roman" w:ascii="Times New Roman"/>
          <w:sz w:val="24"/>
          <w:szCs w:val="24"/>
        </w:rPr>
        <w:t>1</w:t>
      </w:r>
      <w:r w:rsidR="002771D5">
        <w:rPr>
          <w:rFonts w:cs="Times New Roman" w:hAnsi="Times New Roman" w:ascii="Times New Roman"/>
          <w:sz w:val="24"/>
          <w:szCs w:val="24"/>
        </w:rPr>
        <w:t>7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2771D5">
        <w:rPr>
          <w:rFonts w:cs="Times New Roman" w:hAnsi="Times New Roman" w:ascii="Times New Roman"/>
          <w:sz w:val="24"/>
          <w:szCs w:val="24"/>
        </w:rPr>
        <w:t>ožujka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 2016. </w:t>
      </w:r>
      <w:r w:rsidRPr="002771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I.</w:t>
      </w:r>
      <w:r w:rsidRPr="002771D5">
        <w:rPr>
          <w:rFonts w:cs="Times New Roman" w:hAnsi="Times New Roman" w:ascii="Times New Roman"/>
          <w:sz w:val="24"/>
          <w:szCs w:val="24"/>
        </w:rPr>
        <w:tab/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C220B" w:rsidRPr="002771D5">
        <w:rPr>
          <w:rFonts w:cs="Times New Roman" w:hAnsi="Times New Roman" w:ascii="Times New Roman"/>
          <w:sz w:val="24"/>
          <w:szCs w:val="24"/>
        </w:rPr>
        <w:t>Učilište SPIRITUS MOVENS – ustanova z</w:t>
      </w:r>
      <w:r w:rsidR="00A926CC">
        <w:rPr>
          <w:rFonts w:cs="Times New Roman" w:hAnsi="Times New Roman" w:ascii="Times New Roman"/>
          <w:sz w:val="24"/>
          <w:szCs w:val="24"/>
        </w:rPr>
        <w:t xml:space="preserve">a obrazovanje odraslih Rijeka, </w:t>
      </w:r>
      <w:r w:rsidR="001C220B" w:rsidRPr="002771D5">
        <w:rPr>
          <w:rFonts w:cs="Times New Roman" w:hAnsi="Times New Roman" w:ascii="Times New Roman"/>
          <w:sz w:val="24"/>
          <w:szCs w:val="24"/>
        </w:rPr>
        <w:t>Rikarda Katalinića Jeretova 3 ( MBS 040257827 – OIB 21504376001 )</w:t>
      </w:r>
      <w:r w:rsidR="007145AD" w:rsidRPr="002771D5">
        <w:rPr>
          <w:rFonts w:cs="Times New Roman" w:hAnsi="Times New Roman" w:ascii="Times New Roman"/>
          <w:sz w:val="24"/>
          <w:szCs w:val="24"/>
        </w:rPr>
        <w:t>.</w:t>
      </w:r>
      <w:r w:rsidR="00B14284" w:rsidRPr="002771D5">
        <w:rPr>
          <w:rFonts w:cs="Times New Roman" w:hAnsi="Times New Roman" w:ascii="Times New Roman"/>
          <w:sz w:val="24"/>
          <w:szCs w:val="24"/>
        </w:rPr>
        <w:t xml:space="preserve"> Stečaj</w:t>
      </w:r>
      <w:r w:rsidR="00A926CC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2771D5">
        <w:rPr>
          <w:rFonts w:cs="Times New Roman" w:hAnsi="Times New Roman" w:ascii="Times New Roman"/>
          <w:sz w:val="24"/>
          <w:szCs w:val="24"/>
        </w:rPr>
        <w:t>1</w:t>
      </w:r>
      <w:r w:rsidR="00A926CC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2034D9" w:rsidRPr="002771D5">
        <w:rPr>
          <w:rFonts w:cs="Times New Roman" w:hAnsi="Times New Roman" w:ascii="Times New Roman"/>
          <w:sz w:val="24"/>
          <w:szCs w:val="24"/>
        </w:rPr>
        <w:t>2016</w:t>
      </w:r>
      <w:r w:rsidR="00B14284" w:rsidRPr="002771D5">
        <w:rPr>
          <w:rFonts w:cs="Times New Roman" w:hAnsi="Times New Roman" w:ascii="Times New Roman"/>
          <w:sz w:val="24"/>
          <w:szCs w:val="24"/>
        </w:rPr>
        <w:t xml:space="preserve">. u </w:t>
      </w:r>
      <w:r w:rsidR="00273413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2771D5">
        <w:rPr>
          <w:rFonts w:cs="Times New Roman" w:hAnsi="Times New Roman" w:ascii="Times New Roman"/>
          <w:sz w:val="24"/>
          <w:szCs w:val="24"/>
        </w:rPr>
        <w:t>sati, kad</w:t>
      </w:r>
      <w:r w:rsidR="00A926C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771D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73413" w:rsidR="00BA2032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II.</w:t>
      </w:r>
      <w:r w:rsidR="00F719CD" w:rsidRPr="002771D5">
        <w:rPr>
          <w:rFonts w:cs="Times New Roman" w:hAnsi="Times New Roman" w:ascii="Times New Roman"/>
          <w:sz w:val="24"/>
          <w:szCs w:val="24"/>
        </w:rPr>
        <w:tab/>
      </w:r>
      <w:r w:rsidRPr="002771D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273413" w:rsidRPr="00273413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r w:rsidR="002567FE" w:rsidRPr="00273413">
        <w:rPr>
          <w:rFonts w:cs="Times New Roman" w:eastAsia="Times New Roman" w:hAnsi="Times New Roman" w:ascii="Times New Roman"/>
          <w:bCs/>
          <w:sz w:val="24"/>
          <w:szCs w:val="24"/>
        </w:rPr>
        <w:t xml:space="preserve">Lović </w:t>
      </w:r>
      <w:r w:rsidR="00273413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2567FE" w:rsidRPr="00273413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273413">
        <w:rPr>
          <w:rFonts w:cs="Times New Roman" w:eastAsia="Times New Roman" w:hAnsi="Times New Roman" w:ascii="Times New Roman"/>
          <w:bCs/>
          <w:sz w:val="24"/>
          <w:szCs w:val="24"/>
        </w:rPr>
        <w:t>), Preradovićeva 13, Zagreb.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273413" w:rsidR="00BA2032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III.</w:t>
      </w:r>
      <w:r w:rsidR="00F719CD" w:rsidRPr="002771D5">
        <w:rPr>
          <w:rFonts w:cs="Times New Roman" w:hAnsi="Times New Roman" w:ascii="Times New Roman"/>
          <w:sz w:val="24"/>
          <w:szCs w:val="24"/>
        </w:rPr>
        <w:tab/>
      </w:r>
      <w:r w:rsidRPr="002771D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C220B" w:rsidRPr="002771D5">
        <w:rPr>
          <w:rFonts w:cs="Times New Roman" w:hAnsi="Times New Roman" w:ascii="Times New Roman"/>
          <w:sz w:val="24"/>
          <w:szCs w:val="24"/>
        </w:rPr>
        <w:t>Učilište SPIRITUS MOVENS – ustanova z</w:t>
      </w:r>
      <w:r w:rsidR="001F3D4A">
        <w:rPr>
          <w:rFonts w:cs="Times New Roman" w:hAnsi="Times New Roman" w:ascii="Times New Roman"/>
          <w:sz w:val="24"/>
          <w:szCs w:val="24"/>
        </w:rPr>
        <w:t xml:space="preserve">a obrazovanje odraslih Rijeka, </w:t>
      </w:r>
      <w:r w:rsidR="001C220B" w:rsidRPr="002771D5">
        <w:rPr>
          <w:rFonts w:cs="Times New Roman" w:hAnsi="Times New Roman" w:ascii="Times New Roman"/>
          <w:sz w:val="24"/>
          <w:szCs w:val="24"/>
        </w:rPr>
        <w:t>Rikarda Katalinića Jeretova 3 ( MBS 040257827 – OIB 21504376001 )</w:t>
      </w:r>
      <w:r w:rsidR="00F719CD" w:rsidRPr="002771D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I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771D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771D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771D5">
        <w:rPr>
          <w:rFonts w:cs="Times New Roman" w:hAnsi="Times New Roman" w:ascii="Times New Roman"/>
          <w:sz w:val="24"/>
          <w:szCs w:val="24"/>
        </w:rPr>
        <w:t>registra</w:t>
      </w:r>
      <w:r w:rsidR="00A77972" w:rsidRPr="002771D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V.</w:t>
      </w:r>
      <w:r w:rsidR="00F719CD" w:rsidRPr="002771D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771D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će se </w:t>
      </w:r>
      <w:r w:rsidRPr="002771D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511D" w:rsidP="009449B3" w:rsidR="009449B3" w:rsidRPr="002771D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771D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771D5">
        <w:rPr>
          <w:rFonts w:cs="Times New Roman" w:hAnsi="Times New Roman" w:ascii="Times New Roman"/>
          <w:sz w:val="24"/>
          <w:szCs w:val="24"/>
        </w:rPr>
        <w:t>temelj</w:t>
      </w:r>
      <w:r w:rsidR="00636FCE" w:rsidRPr="002771D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771D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C220B" w:rsidRPr="002771D5">
        <w:rPr>
          <w:rFonts w:cs="Times New Roman" w:hAnsi="Times New Roman" w:ascii="Times New Roman"/>
          <w:sz w:val="24"/>
          <w:szCs w:val="24"/>
        </w:rPr>
        <w:t>Učilište SPIRITUS MOVENS – ustanova z</w:t>
      </w:r>
      <w:r w:rsidR="00203A9B">
        <w:rPr>
          <w:rFonts w:cs="Times New Roman" w:hAnsi="Times New Roman" w:ascii="Times New Roman"/>
          <w:sz w:val="24"/>
          <w:szCs w:val="24"/>
        </w:rPr>
        <w:t xml:space="preserve">a obrazovanje odraslih Rijeka, </w:t>
      </w:r>
      <w:r w:rsidR="001C220B" w:rsidRPr="002771D5">
        <w:rPr>
          <w:rFonts w:cs="Times New Roman" w:hAnsi="Times New Roman" w:ascii="Times New Roman"/>
          <w:sz w:val="24"/>
          <w:szCs w:val="24"/>
        </w:rPr>
        <w:t>Rikarda Katalinića Jeretova 3 (</w:t>
      </w:r>
      <w:r w:rsidR="002946D2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1C220B" w:rsidRPr="002771D5">
        <w:rPr>
          <w:rFonts w:cs="Times New Roman" w:hAnsi="Times New Roman" w:ascii="Times New Roman"/>
          <w:sz w:val="24"/>
          <w:szCs w:val="24"/>
        </w:rPr>
        <w:t>OIB 21504376001 )</w:t>
      </w:r>
      <w:r w:rsidR="00636FCE" w:rsidRPr="002771D5">
        <w:rPr>
          <w:rFonts w:cs="Times New Roman" w:hAnsi="Times New Roman" w:ascii="Times New Roman"/>
          <w:sz w:val="24"/>
          <w:szCs w:val="24"/>
        </w:rPr>
        <w:t xml:space="preserve">. Podnositelj </w:t>
      </w:r>
      <w:r w:rsidR="00636FCE" w:rsidRPr="002771D5">
        <w:rPr>
          <w:rFonts w:cs="Times New Roman" w:hAnsi="Times New Roman" w:ascii="Times New Roman"/>
          <w:sz w:val="24"/>
          <w:szCs w:val="24"/>
        </w:rPr>
        <w:lastRenderedPageBreak/>
        <w:t>zahtjeva je u</w:t>
      </w:r>
      <w:r w:rsidR="00E15BD0" w:rsidRPr="002771D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771D5">
        <w:rPr>
          <w:rFonts w:cs="Times New Roman" w:hAnsi="Times New Roman" w:ascii="Times New Roman"/>
          <w:sz w:val="24"/>
          <w:szCs w:val="24"/>
        </w:rPr>
        <w:t>nave</w:t>
      </w:r>
      <w:r w:rsidR="00636FCE" w:rsidRPr="002771D5">
        <w:rPr>
          <w:rFonts w:cs="Times New Roman" w:hAnsi="Times New Roman" w:ascii="Times New Roman"/>
          <w:sz w:val="24"/>
          <w:szCs w:val="24"/>
        </w:rPr>
        <w:t>o</w:t>
      </w:r>
      <w:r w:rsidR="00E15BD0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203A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2771D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771D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771D5">
        <w:rPr>
          <w:rFonts w:cs="Times New Roman" w:hAnsi="Times New Roman" w:ascii="Times New Roman"/>
          <w:sz w:val="24"/>
          <w:szCs w:val="24"/>
        </w:rPr>
        <w:t xml:space="preserve">odnosno </w:t>
      </w:r>
      <w:r w:rsidR="001C220B" w:rsidRPr="002771D5">
        <w:rPr>
          <w:rFonts w:cs="Times New Roman" w:hAnsi="Times New Roman" w:ascii="Times New Roman"/>
          <w:sz w:val="24"/>
          <w:szCs w:val="24"/>
        </w:rPr>
        <w:t>1569</w:t>
      </w:r>
      <w:r w:rsidR="00987D95" w:rsidRPr="002771D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B7EE9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C220B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7.641,15</w:t>
      </w:r>
      <w:r w:rsidR="00506AA1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O</w:t>
      </w:r>
      <w:r w:rsidR="00F719CD" w:rsidRPr="002771D5">
        <w:rPr>
          <w:rFonts w:cs="Times New Roman" w:hAnsi="Times New Roman" w:ascii="Times New Roman"/>
          <w:sz w:val="24"/>
          <w:szCs w:val="24"/>
        </w:rPr>
        <w:t>dredb</w:t>
      </w:r>
      <w:r w:rsidRPr="002771D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771D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771D5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2771D5">
        <w:rPr>
          <w:rFonts w:cs="Times New Roman" w:hAnsi="Times New Roman" w:ascii="Times New Roman"/>
          <w:sz w:val="24"/>
          <w:szCs w:val="24"/>
        </w:rPr>
        <w:t xml:space="preserve">je </w:t>
      </w:r>
      <w:r w:rsidRPr="002771D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771D5">
        <w:rPr>
          <w:rFonts w:cs="Times New Roman" w:hAnsi="Times New Roman" w:ascii="Times New Roman"/>
          <w:sz w:val="24"/>
          <w:szCs w:val="24"/>
        </w:rPr>
        <w:t>pribav</w:t>
      </w:r>
      <w:r w:rsidR="009449B3" w:rsidRPr="002771D5">
        <w:rPr>
          <w:rFonts w:cs="Times New Roman" w:hAnsi="Times New Roman" w:ascii="Times New Roman"/>
          <w:sz w:val="24"/>
          <w:szCs w:val="24"/>
        </w:rPr>
        <w:t xml:space="preserve">io </w:t>
      </w:r>
      <w:r w:rsidRPr="002771D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771D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771D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Pr="002771D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771D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771D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771D5">
        <w:rPr>
          <w:rFonts w:cs="Times New Roman" w:hAnsi="Times New Roman" w:ascii="Times New Roman"/>
          <w:sz w:val="24"/>
          <w:szCs w:val="24"/>
        </w:rPr>
        <w:t xml:space="preserve">, </w:t>
      </w:r>
      <w:r w:rsidRPr="002771D5">
        <w:rPr>
          <w:rFonts w:cs="Times New Roman" w:hAnsi="Times New Roman" w:ascii="Times New Roman"/>
          <w:sz w:val="24"/>
          <w:szCs w:val="24"/>
        </w:rPr>
        <w:t>te potvrd</w:t>
      </w:r>
      <w:r w:rsidR="009449B3" w:rsidRPr="002771D5">
        <w:rPr>
          <w:rFonts w:cs="Times New Roman" w:hAnsi="Times New Roman" w:ascii="Times New Roman"/>
          <w:sz w:val="24"/>
          <w:szCs w:val="24"/>
        </w:rPr>
        <w:t>u</w:t>
      </w:r>
      <w:r w:rsidR="00203A9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771D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Pr="002771D5">
        <w:rPr>
          <w:rFonts w:cs="Times New Roman" w:hAnsi="Times New Roman" w:ascii="Times New Roman"/>
          <w:sz w:val="24"/>
          <w:szCs w:val="24"/>
        </w:rPr>
        <w:t xml:space="preserve">( list </w:t>
      </w:r>
      <w:r w:rsidR="008C290A">
        <w:rPr>
          <w:rFonts w:cs="Times New Roman" w:hAnsi="Times New Roman" w:ascii="Times New Roman"/>
          <w:sz w:val="24"/>
          <w:szCs w:val="24"/>
        </w:rPr>
        <w:t>6</w:t>
      </w:r>
      <w:r w:rsidR="00AE79CB"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Pr="002771D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771D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članka </w:t>
      </w:r>
      <w:r w:rsidR="008C29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771D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771D5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2771D5">
        <w:rPr>
          <w:rFonts w:cs="Times New Roman" w:hAnsi="Times New Roman" w:ascii="Times New Roman"/>
          <w:sz w:val="24"/>
          <w:szCs w:val="24"/>
        </w:rPr>
        <w:t>1</w:t>
      </w:r>
      <w:r w:rsidR="00583B6C" w:rsidRPr="002771D5">
        <w:rPr>
          <w:rFonts w:cs="Times New Roman" w:hAnsi="Times New Roman" w:ascii="Times New Roman"/>
          <w:sz w:val="24"/>
          <w:szCs w:val="24"/>
        </w:rPr>
        <w:t>5</w:t>
      </w:r>
      <w:r w:rsidR="00636FCE" w:rsidRPr="002771D5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771D5">
        <w:rPr>
          <w:rFonts w:cs="Times New Roman" w:hAnsi="Times New Roman" w:ascii="Times New Roman"/>
          <w:sz w:val="24"/>
          <w:szCs w:val="24"/>
        </w:rPr>
        <w:t>sob</w:t>
      </w:r>
      <w:r w:rsidRPr="002771D5">
        <w:rPr>
          <w:rFonts w:cs="Times New Roman" w:hAnsi="Times New Roman" w:ascii="Times New Roman"/>
          <w:sz w:val="24"/>
          <w:szCs w:val="24"/>
        </w:rPr>
        <w:t>e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771D5">
        <w:rPr>
          <w:rFonts w:cs="Times New Roman" w:hAnsi="Times New Roman" w:ascii="Times New Roman"/>
          <w:sz w:val="24"/>
          <w:szCs w:val="24"/>
        </w:rPr>
        <w:t>e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771D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u </w:t>
      </w:r>
      <w:r w:rsidRPr="002771D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771D5">
        <w:rPr>
          <w:rFonts w:cs="Times New Roman" w:hAnsi="Times New Roman" w:ascii="Times New Roman"/>
          <w:sz w:val="24"/>
          <w:szCs w:val="24"/>
        </w:rPr>
        <w:t>dostavi</w:t>
      </w:r>
      <w:r w:rsidRPr="002771D5">
        <w:rPr>
          <w:rFonts w:cs="Times New Roman" w:hAnsi="Times New Roman" w:ascii="Times New Roman"/>
          <w:sz w:val="24"/>
          <w:szCs w:val="24"/>
        </w:rPr>
        <w:t>l</w:t>
      </w:r>
      <w:r w:rsidR="00CA7DFC">
        <w:rPr>
          <w:rFonts w:cs="Times New Roman" w:hAnsi="Times New Roman" w:ascii="Times New Roman"/>
          <w:sz w:val="24"/>
          <w:szCs w:val="24"/>
        </w:rPr>
        <w:t>e</w:t>
      </w:r>
      <w:r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71D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771D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771D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anku </w:t>
      </w:r>
      <w:r w:rsidRPr="002771D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771D5">
        <w:rPr>
          <w:rFonts w:cs="Times New Roman" w:hAnsi="Times New Roman" w:ascii="Times New Roman"/>
          <w:sz w:val="24"/>
          <w:szCs w:val="24"/>
        </w:rPr>
        <w:t>S</w:t>
      </w:r>
      <w:r w:rsidR="006359C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ima </w:t>
      </w:r>
      <w:r w:rsidRPr="002771D5">
        <w:rPr>
          <w:rFonts w:cs="Times New Roman" w:hAnsi="Times New Roman" w:ascii="Times New Roman"/>
          <w:sz w:val="24"/>
          <w:szCs w:val="24"/>
        </w:rPr>
        <w:t>smatra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ti </w:t>
      </w:r>
      <w:r w:rsidRPr="002771D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771D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77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771D5">
        <w:rPr>
          <w:rFonts w:cs="Times New Roman" w:hAnsi="Times New Roman" w:ascii="Times New Roman"/>
          <w:sz w:val="24"/>
          <w:szCs w:val="24"/>
        </w:rPr>
        <w:t xml:space="preserve">sud </w:t>
      </w:r>
      <w:r w:rsidR="00CA7DF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359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771D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771D5">
        <w:rPr>
          <w:rFonts w:cs="Times New Roman" w:hAnsi="Times New Roman" w:ascii="Times New Roman"/>
          <w:sz w:val="24"/>
          <w:szCs w:val="24"/>
        </w:rPr>
        <w:t>čl</w:t>
      </w:r>
      <w:r w:rsidR="00C31028" w:rsidRPr="002771D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771D5">
        <w:rPr>
          <w:rFonts w:cs="Times New Roman" w:hAnsi="Times New Roman" w:ascii="Times New Roman"/>
          <w:sz w:val="24"/>
          <w:szCs w:val="24"/>
        </w:rPr>
        <w:t>132. SZ</w:t>
      </w:r>
      <w:r w:rsidR="00C31028" w:rsidRPr="002771D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77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A7DF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771D5">
        <w:rPr>
          <w:rFonts w:cs="Times New Roman" w:hAnsi="Times New Roman" w:ascii="Times New Roman"/>
          <w:sz w:val="24"/>
          <w:szCs w:val="24"/>
        </w:rPr>
        <w:t>SZ odluč</w:t>
      </w:r>
      <w:r w:rsidRPr="002771D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771D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771D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277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2771D5">
        <w:rPr>
          <w:rFonts w:cs="Times New Roman" w:hAnsi="Times New Roman" w:ascii="Times New Roman"/>
          <w:sz w:val="24"/>
          <w:szCs w:val="24"/>
        </w:rPr>
        <w:t>1</w:t>
      </w:r>
      <w:r w:rsidR="00CA7DFC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2771D5">
        <w:rPr>
          <w:rFonts w:cs="Times New Roman" w:hAnsi="Times New Roman" w:ascii="Times New Roman"/>
          <w:sz w:val="24"/>
          <w:szCs w:val="24"/>
        </w:rPr>
        <w:t>2016</w:t>
      </w:r>
      <w:r w:rsidR="007145AD" w:rsidRPr="002771D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771D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A7DF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771D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2771D5">
        <w:rPr>
          <w:rFonts w:cs="Times New Roman" w:hAnsi="Times New Roman" w:ascii="Times New Roman"/>
          <w:sz w:val="24"/>
          <w:szCs w:val="24"/>
        </w:rPr>
        <w:tab/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2771D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771D5">
        <w:rPr>
          <w:rFonts w:cs="Times New Roman" w:hAnsi="Times New Roman" w:ascii="Times New Roman"/>
          <w:sz w:val="24"/>
          <w:szCs w:val="24"/>
        </w:rPr>
        <w:t xml:space="preserve"> </w:t>
      </w:r>
      <w:r w:rsidR="00CA7DFC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771D5">
        <w:rPr>
          <w:rFonts w:cs="Times New Roman" w:hAnsi="Times New Roman" w:ascii="Times New Roman"/>
          <w:sz w:val="24"/>
          <w:szCs w:val="24"/>
        </w:rPr>
        <w:t>Liljana Ugrin</w:t>
      </w:r>
      <w:r w:rsidRPr="002771D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77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2771D5">
      <w:pPr>
        <w:jc w:val="both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I.</w:t>
      </w:r>
      <w:r w:rsidRPr="002771D5">
        <w:rPr>
          <w:rFonts w:cs="Times New Roman" w:hAnsi="Times New Roman" w:ascii="Times New Roman"/>
          <w:sz w:val="24"/>
          <w:szCs w:val="24"/>
        </w:rPr>
        <w:tab/>
      </w:r>
      <w:r w:rsidR="007145AD" w:rsidRPr="002771D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1. 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2.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-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-</w:t>
      </w:r>
      <w:r w:rsidRPr="002771D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-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-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-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>3.</w:t>
      </w:r>
      <w:r w:rsidRPr="002771D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771D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771D5">
        <w:rPr>
          <w:rFonts w:cs="Times New Roman" w:hAnsi="Times New Roman" w:ascii="Times New Roman"/>
          <w:sz w:val="24"/>
          <w:szCs w:val="24"/>
        </w:rPr>
        <w:t>r</w:t>
      </w:r>
      <w:r w:rsidRPr="002771D5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2771D5">
        <w:rPr>
          <w:rFonts w:cs="Times New Roman" w:hAnsi="Times New Roman" w:ascii="Times New Roman"/>
          <w:sz w:val="24"/>
          <w:szCs w:val="24"/>
        </w:rPr>
        <w:t xml:space="preserve">po </w:t>
      </w:r>
      <w:r w:rsidRPr="002771D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771D5">
      <w:pPr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2771D5">
        <w:rPr>
          <w:rFonts w:cs="Times New Roman" w:hAnsi="Times New Roman" w:ascii="Times New Roman"/>
          <w:sz w:val="24"/>
          <w:szCs w:val="24"/>
        </w:rPr>
        <w:t>1</w:t>
      </w:r>
      <w:r w:rsidR="003253EE" w:rsidRPr="002771D5">
        <w:rPr>
          <w:rFonts w:cs="Times New Roman" w:hAnsi="Times New Roman" w:ascii="Times New Roman"/>
          <w:sz w:val="24"/>
          <w:szCs w:val="24"/>
        </w:rPr>
        <w:t>5</w:t>
      </w:r>
      <w:r w:rsidRPr="002771D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2771D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2771D5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2771D5">
      <w:pPr>
        <w:rPr>
          <w:rFonts w:cs="Times New Roman" w:hAnsi="Times New Roman" w:ascii="Times New Roman"/>
          <w:sz w:val="24"/>
          <w:szCs w:val="24"/>
        </w:rPr>
      </w:pPr>
      <w:r w:rsidRPr="002771D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2771D5">
        <w:rPr>
          <w:rFonts w:cs="Times New Roman" w:hAnsi="Times New Roman" w:ascii="Times New Roman"/>
          <w:sz w:val="24"/>
          <w:szCs w:val="24"/>
        </w:rPr>
        <w:t>1</w:t>
      </w:r>
      <w:r w:rsidR="00CA7DFC">
        <w:rPr>
          <w:rFonts w:cs="Times New Roman" w:hAnsi="Times New Roman" w:ascii="Times New Roman"/>
          <w:sz w:val="24"/>
          <w:szCs w:val="24"/>
        </w:rPr>
        <w:t>7. ožujka 2</w:t>
      </w:r>
      <w:r w:rsidR="003253EE" w:rsidRPr="002771D5">
        <w:rPr>
          <w:rFonts w:cs="Times New Roman" w:hAnsi="Times New Roman" w:ascii="Times New Roman"/>
          <w:sz w:val="24"/>
          <w:szCs w:val="24"/>
        </w:rPr>
        <w:t>016</w:t>
      </w:r>
      <w:r w:rsidRPr="002771D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7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1D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771D5">
      <w:pPr>
        <w:rPr>
          <w:rFonts w:cs="Times New Roman" w:hAnsi="Times New Roman" w:ascii="Times New Roman"/>
          <w:sz w:val="24"/>
          <w:szCs w:val="24"/>
        </w:rPr>
      </w:pPr>
    </w:p>
    <w:sectPr w:rsidSect="002771D5" w:rsidR="000A5CAD" w:rsidRPr="002771D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E2F" w:rsidP="001C77A5" w:rsidR="00607E2F">
      <w:pPr>
        <w:spacing w:lineRule="auto" w:line="240" w:after="0"/>
      </w:pPr>
      <w:r>
        <w:separator/>
      </w:r>
    </w:p>
  </w:endnote>
  <w:endnote w:id="0" w:type="continuationSeparator">
    <w:p w:rsidRDefault="00607E2F" w:rsidP="001C77A5" w:rsidR="00607E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102387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771D5" w:rsidR="002771D5" w:rsidRPr="002771D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771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771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771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7D7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771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771D5" w:rsidR="002771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E2F" w:rsidP="001C77A5" w:rsidR="00607E2F">
      <w:pPr>
        <w:spacing w:lineRule="auto" w:line="240" w:after="0"/>
      </w:pPr>
      <w:r>
        <w:separator/>
      </w:r>
    </w:p>
  </w:footnote>
  <w:footnote w:id="0" w:type="continuationSeparator">
    <w:p w:rsidRDefault="00607E2F" w:rsidP="001C77A5" w:rsidR="00607E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DD10D5">
      <w:rPr>
        <w:rFonts w:cs="Times New Roman" w:hAnsi="Times New Roman" w:ascii="Times New Roman"/>
        <w:sz w:val="24"/>
        <w:szCs w:val="24"/>
      </w:rPr>
      <w:t>1</w:t>
    </w:r>
    <w:r w:rsidR="001C220B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31D11"/>
    <w:rsid w:val="001444F3"/>
    <w:rsid w:val="00167D7B"/>
    <w:rsid w:val="001A644E"/>
    <w:rsid w:val="001B2F18"/>
    <w:rsid w:val="001C080C"/>
    <w:rsid w:val="001C1103"/>
    <w:rsid w:val="001C220B"/>
    <w:rsid w:val="001C527A"/>
    <w:rsid w:val="001C77A5"/>
    <w:rsid w:val="001E6A9F"/>
    <w:rsid w:val="001F0AC8"/>
    <w:rsid w:val="001F3D4A"/>
    <w:rsid w:val="002034D9"/>
    <w:rsid w:val="00203A9B"/>
    <w:rsid w:val="0020447C"/>
    <w:rsid w:val="002328B7"/>
    <w:rsid w:val="002567FE"/>
    <w:rsid w:val="00273413"/>
    <w:rsid w:val="002771D5"/>
    <w:rsid w:val="002778AC"/>
    <w:rsid w:val="002946D2"/>
    <w:rsid w:val="0029543F"/>
    <w:rsid w:val="002A7E78"/>
    <w:rsid w:val="002C2DAD"/>
    <w:rsid w:val="002D348D"/>
    <w:rsid w:val="002D5318"/>
    <w:rsid w:val="002D7D74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36CD"/>
    <w:rsid w:val="004D639D"/>
    <w:rsid w:val="004E4BE0"/>
    <w:rsid w:val="004F2E5F"/>
    <w:rsid w:val="00506AA1"/>
    <w:rsid w:val="00521418"/>
    <w:rsid w:val="00545656"/>
    <w:rsid w:val="00555759"/>
    <w:rsid w:val="00583B6C"/>
    <w:rsid w:val="005A1112"/>
    <w:rsid w:val="005B47BC"/>
    <w:rsid w:val="005C3AFF"/>
    <w:rsid w:val="005C683A"/>
    <w:rsid w:val="005E1BAB"/>
    <w:rsid w:val="005E483F"/>
    <w:rsid w:val="005F5F40"/>
    <w:rsid w:val="00607E2F"/>
    <w:rsid w:val="006359CD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747DE"/>
    <w:rsid w:val="0078563D"/>
    <w:rsid w:val="00786CB6"/>
    <w:rsid w:val="007A7EF1"/>
    <w:rsid w:val="007B3A7B"/>
    <w:rsid w:val="007B3F3D"/>
    <w:rsid w:val="007E5C4C"/>
    <w:rsid w:val="00831E9F"/>
    <w:rsid w:val="008605A8"/>
    <w:rsid w:val="00866549"/>
    <w:rsid w:val="00866CE7"/>
    <w:rsid w:val="008A20D4"/>
    <w:rsid w:val="008C290A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3661"/>
    <w:rsid w:val="00987D95"/>
    <w:rsid w:val="009B6FE0"/>
    <w:rsid w:val="009F454A"/>
    <w:rsid w:val="00A009B9"/>
    <w:rsid w:val="00A11721"/>
    <w:rsid w:val="00A256B4"/>
    <w:rsid w:val="00A4775D"/>
    <w:rsid w:val="00A77972"/>
    <w:rsid w:val="00A926CC"/>
    <w:rsid w:val="00AA7426"/>
    <w:rsid w:val="00AE79CB"/>
    <w:rsid w:val="00B01CCD"/>
    <w:rsid w:val="00B1208E"/>
    <w:rsid w:val="00B131B2"/>
    <w:rsid w:val="00B14284"/>
    <w:rsid w:val="00B5214B"/>
    <w:rsid w:val="00B67741"/>
    <w:rsid w:val="00B8511D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A7DFC"/>
    <w:rsid w:val="00CD04B3"/>
    <w:rsid w:val="00CE1806"/>
    <w:rsid w:val="00CE3F11"/>
    <w:rsid w:val="00CF1642"/>
    <w:rsid w:val="00D00030"/>
    <w:rsid w:val="00D05D8C"/>
    <w:rsid w:val="00D114BD"/>
    <w:rsid w:val="00D23AA8"/>
    <w:rsid w:val="00D247DB"/>
    <w:rsid w:val="00D443EF"/>
    <w:rsid w:val="00D545D6"/>
    <w:rsid w:val="00D72234"/>
    <w:rsid w:val="00D85740"/>
    <w:rsid w:val="00DB1013"/>
    <w:rsid w:val="00DD10D5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F61346"/>
    <w:rsid w:val="00F719CD"/>
    <w:rsid w:val="00F87671"/>
    <w:rsid w:val="00F922B7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D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7D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D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7D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SPIRITUS MOVENS  Rijeka</izvorni_sadrzaj>
    <derivirana_varijabla naziv="DomainObject.Predmet.ProtustrankaFormated_1">  Učilište SPIRITUS MOVENS  Rijeka</derivirana_varijabla>
  </DomainObject.Predmet.ProtustrankaFormated>
  <DomainObject.Predmet.ProtustrankaFormatedOIB>
    <izvorni_sadrzaj>  Učilište SPIRITUS MOVENS  Rijeka, OIB 21504376001</izvorni_sadrzaj>
    <derivirana_varijabla naziv="DomainObject.Predmet.ProtustrankaFormatedOIB_1">  Učilište SPIRITUS MOVENS  Rijeka, OIB 21504376001</derivirana_varijabla>
  </DomainObject.Predmet.ProtustrankaFormatedOIB>
  <DomainObject.Predmet.ProtustrankaFormatedWithAdress>
    <izvorni_sadrzaj> Učilište SPIRITUS MOVENS  Rijeka, Rikarda Katalinića Jereta 3, 51000 Rijeka</izvorni_sadrzaj>
    <derivirana_varijabla naziv="DomainObject.Predmet.ProtustrankaFormatedWithAdress_1"> Učilište SPIRITUS MOVENS  Rijeka, Rikarda Katalinića Jereta 3, 51000 Rijeka</derivirana_varijabla>
  </DomainObject.Predmet.ProtustrankaFormatedWithAdress>
  <DomainObject.Predmet.ProtustrankaFormatedWithAdressOIB>
    <izvorni_sadrzaj> Učilište SPIRITUS MOVENS  Rijeka, OIB 21504376001, Rikarda Katalinića Jereta 3, 51000 Rijeka</izvorni_sadrzaj>
    <derivirana_varijabla naziv="DomainObject.Predmet.ProtustrankaFormatedWithAdressOIB_1"> Učilište SPIRITUS MOVENS  Rijeka, OIB 21504376001, Rikarda Katalinića Jereta 3, 51000 Rijeka</derivirana_varijabla>
  </DomainObject.Predmet.ProtustrankaFormatedWithAdressOIB>
  <DomainObject.Predmet.ProtustrankaWithAdress>
    <izvorni_sadrzaj>Učilište SPIRITUS MOVENS  Rijeka Rikarda Katalinića Jereta 3, 51000 Rijeka</izvorni_sadrzaj>
    <derivirana_varijabla naziv="DomainObject.Predmet.ProtustrankaWithAdress_1">Učilište SPIRITUS MOVENS  Rijeka Rikarda Katalinića Jereta 3, 51000 Rijeka</derivirana_varijabla>
  </DomainObject.Predmet.ProtustrankaWithAdress>
  <DomainObject.Predmet.ProtustrankaWithAdressOIB>
    <izvorni_sadrzaj>Učilište SPIRITUS MOVENS  Rijeka, OIB 21504376001, Rikarda Katalinića Jereta 3, 51000 Rijeka</izvorni_sadrzaj>
    <derivirana_varijabla naziv="DomainObject.Predmet.ProtustrankaWithAdressOIB_1">Učilište SPIRITUS MOVENS  Rijeka, OIB 21504376001, Rikarda Katalinića Jereta 3, 51000 Rijeka</derivirana_varijabla>
  </DomainObject.Predmet.ProtustrankaWithAdressOIB>
  <DomainObject.Predmet.ProtustrankaNazivFormated>
    <izvorni_sadrzaj>Učilište SPIRITUS MOVENS  Rijeka</izvorni_sadrzaj>
    <derivirana_varijabla naziv="DomainObject.Predmet.ProtustrankaNazivFormated_1">Učilište SPIRITUS MOVENS  Rijeka</derivirana_varijabla>
  </DomainObject.Predmet.ProtustrankaNazivFormated>
  <DomainObject.Predmet.ProtustrankaNazivFormatedOIB>
    <izvorni_sadrzaj>Učilište SPIRITUS MOVENS  Rijeka, OIB 21504376001</izvorni_sadrzaj>
    <derivirana_varijabla naziv="DomainObject.Predmet.ProtustrankaNazivFormatedOIB_1">Učilište SPIRITUS MOVENS  Rijeka, OIB 21504376001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Učilište SPIRITUS MOVENS  Rijeka</item>
    </izvorni_sadrzaj>
    <derivirana_varijabla naziv="DomainObject.Predmet.ProtuStrankaListFormated_1">
      <item>Učilište SPIRITUS MOVENS  Rijeka</item>
    </derivirana_varijabla>
  </DomainObject.Predmet.ProtuStrankaListFormated>
  <DomainObject.Predmet.ProtuStrankaListFormatedOIB>
    <izvorni_sadrzaj>
      <item>Učilište SPIRITUS MOVENS  Rijeka, OIB 21504376001</item>
    </izvorni_sadrzaj>
    <derivirana_varijabla naziv="DomainObject.Predmet.ProtuStrankaListFormatedOIB_1">
      <item>Učilište SPIRITUS MOVENS  Rijeka, OIB 21504376001</item>
    </derivirana_varijabla>
  </DomainObject.Predmet.ProtuStrankaListFormatedOIB>
  <DomainObject.Predmet.ProtuStrankaListFormatedWithAdress>
    <izvorni_sadrzaj>
      <item>Učilište SPIRITUS MOVENS  Rijeka, Rikarda Katalinića Jereta 3, 51000 Rijeka</item>
    </izvorni_sadrzaj>
    <derivirana_varijabla naziv="DomainObject.Predmet.ProtuStrankaListFormatedWithAdress_1">
      <item>Učilište SPIRITUS MOVENS  Rijeka, Rikarda Katalinića Jereta 3, 51000 Rijeka</item>
    </derivirana_varijabla>
  </DomainObject.Predmet.ProtuStrankaListFormatedWithAdress>
  <DomainObject.Predmet.ProtuStrankaListFormatedWithAdressOIB>
    <izvorni_sadrzaj>
      <item>Učilište SPIRITUS MOVENS  Rijeka, OIB 21504376001, Rikarda Katalinića Jereta 3, 51000 Rijeka</item>
    </izvorni_sadrzaj>
    <derivirana_varijabla naziv="DomainObject.Predmet.ProtuStrankaListFormatedWithAdressOIB_1">
      <item>Učilište SPIRITUS MOVENS  Rijeka, OIB 21504376001, Rikarda Katalinića Jereta 3, 51000 Rijeka</item>
    </derivirana_varijabla>
  </DomainObject.Predmet.ProtuStrankaListFormatedWithAdressOIB>
  <DomainObject.Predmet.ProtuStrankaListNazivFormated>
    <izvorni_sadrzaj>
      <item>Učilište SPIRITUS MOVENS  Rijeka</item>
    </izvorni_sadrzaj>
    <derivirana_varijabla naziv="DomainObject.Predmet.ProtuStrankaListNazivFormated_1">
      <item>Učilište SPIRITUS MOVENS  Rijeka</item>
    </derivirana_varijabla>
  </DomainObject.Predmet.ProtuStrankaListNazivFormated>
  <DomainObject.Predmet.ProtuStrankaListNazivFormatedOIB>
    <izvorni_sadrzaj>
      <item>Učilište SPIRITUS MOVENS  Rijeka, OIB 21504376001</item>
    </izvorni_sadrzaj>
    <derivirana_varijabla naziv="DomainObject.Predmet.ProtuStrankaListNazivFormatedOIB_1">
      <item>Učilište SPIRITUS MOVENS  Rijeka, OIB 21504376001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Učilište SPIRITUS MOVENS  Rijeka</izvorni_sadrzaj>
    <derivirana_varijabla naziv="DomainObject.Predmet.ProtustrankaIDrugi_1">Učilište SPIRITUS MOVENS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Učilište SPIRITUS MOVENS  Rijeka, OIB 21504376001, Rikarda Katalinića Jereta 3, 51000 Rijeka</izvorni_sadrzaj>
    <derivirana_varijabla naziv="DomainObject.Predmet.ProtustrankaIDrugiAdressOIB_1">Učilište SPIRITUS MOVENS  Rijeka, OIB 21504376001, Rikarda Katalinića Jereta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Učilište SPIRITUS MOVENS  Rijeka</item>
    </izvorni_sadrzaj>
    <derivirana_varijabla naziv="DomainObject.Predmet.SudioniciListNaziv_1">
      <item>FINA  Rijeka</item>
      <item>Učilište SPIRITUS MOVENS  Rijeka</item>
    </derivirana_varijabla>
  </DomainObject.Predmet.SudioniciListNaziv>
  <DomainObject.Predmet.SudioniciListAdressOIB>
    <izvorni_sadrzaj>
      <item>FINA  Rijeka, OIB 85821130368, Frana Kurelca 8,51000 Rijeka</item>
      <item>Učilište SPIRITUS MOVENS  Rijeka, OIB 21504376001, Rikarda Katalinića Jereta 3,51000 Rijeka</item>
    </izvorni_sadrzaj>
    <derivirana_varijabla naziv="DomainObject.Predmet.SudioniciListAdressOIB_1">
      <item>FINA  Rijeka, OIB 85821130368, Frana Kurelca 8,51000 Rijeka</item>
      <item>Učilište SPIRITUS MOVENS  Rijeka, OIB 21504376001, Rikarda Katalinića Jereta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21504376001</item>
    </izvorni_sadrzaj>
    <derivirana_varijabla naziv="DomainObject.Predmet.SudioniciListNazivOIB_1">
      <item>, OIB 85821130368</item>
      <item>, OIB 21504376001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4072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2016-03-17T08:26:00Z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