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cfae3" w14:paraId="24cfae3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4F7777">
        <w:rPr>
          <w:szCs w:val="24"/>
          <w:lang w:val="hr-HR"/>
        </w:rPr>
        <w:t>961</w:t>
      </w:r>
      <w:r>
        <w:rPr>
          <w:szCs w:val="24"/>
          <w:lang w:val="hr-HR"/>
        </w:rPr>
        <w:t>/2016-</w:t>
      </w:r>
      <w:r w:rsidR="008B6700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4F7777">
        <w:rPr>
          <w:lang w:val="hr-HR"/>
        </w:rPr>
        <w:t xml:space="preserve">AGRO BIO PRODUKT jednostavno društvo s ograničenom odgovornošću za proizvodnju, trgovinu i usluge, Zagreb, </w:t>
      </w:r>
      <w:proofErr w:type="spellStart"/>
      <w:r w:rsidR="004F7777">
        <w:rPr>
          <w:lang w:val="hr-HR"/>
        </w:rPr>
        <w:t>Jaruščića</w:t>
      </w:r>
      <w:proofErr w:type="spellEnd"/>
      <w:r w:rsidR="004F7777">
        <w:rPr>
          <w:lang w:val="hr-HR"/>
        </w:rPr>
        <w:t xml:space="preserve"> 15, </w:t>
      </w:r>
      <w:r w:rsidR="004F7777" w:rsidRPr="000664E3">
        <w:rPr>
          <w:lang w:val="hr-HR"/>
        </w:rPr>
        <w:t>MB</w:t>
      </w:r>
      <w:r w:rsidR="004F7777">
        <w:rPr>
          <w:lang w:val="hr-HR"/>
        </w:rPr>
        <w:t>S: 080881629, OIB: 71126608584</w:t>
      </w:r>
      <w:r>
        <w:rPr>
          <w:lang w:val="hr-HR"/>
        </w:rPr>
        <w:t xml:space="preserve">, dana </w:t>
      </w:r>
      <w:r w:rsidR="00AD19C8">
        <w:rPr>
          <w:lang w:val="hr-HR"/>
        </w:rPr>
        <w:t>04</w:t>
      </w:r>
      <w:r>
        <w:rPr>
          <w:lang w:val="hr-HR"/>
        </w:rPr>
        <w:t xml:space="preserve">. </w:t>
      </w:r>
      <w:r w:rsidR="00AD19C8">
        <w:rPr>
          <w:lang w:val="hr-HR"/>
        </w:rPr>
        <w:t>studenog</w:t>
      </w:r>
      <w:r>
        <w:rPr>
          <w:lang w:val="hr-HR"/>
        </w:rPr>
        <w:t xml:space="preserve">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4F7777">
        <w:rPr>
          <w:lang w:val="hr-HR"/>
        </w:rPr>
        <w:t xml:space="preserve">AGRO BIO PRODUKT jednostavno društvo s ograničenom odgovornošću za proizvodnju, trgovinu i usluge, Zagreb, </w:t>
      </w:r>
      <w:proofErr w:type="spellStart"/>
      <w:r w:rsidR="004F7777">
        <w:rPr>
          <w:lang w:val="hr-HR"/>
        </w:rPr>
        <w:t>Jaruščića</w:t>
      </w:r>
      <w:proofErr w:type="spellEnd"/>
      <w:r w:rsidR="004F7777">
        <w:rPr>
          <w:lang w:val="hr-HR"/>
        </w:rPr>
        <w:t xml:space="preserve"> 15, </w:t>
      </w:r>
      <w:r w:rsidR="004F7777" w:rsidRPr="000664E3">
        <w:rPr>
          <w:lang w:val="hr-HR"/>
        </w:rPr>
        <w:t>MB</w:t>
      </w:r>
      <w:r w:rsidR="004F7777">
        <w:rPr>
          <w:lang w:val="hr-HR"/>
        </w:rPr>
        <w:t>S: 080881629, OIB: 71126608584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AD19C8" w:rsidRPr="00BE0C01">
        <w:rPr>
          <w:szCs w:val="24"/>
          <w:lang w:val="hr-HR"/>
        </w:rPr>
        <w:t>NADA RELJIĆ iz Slavonskog Broda, Naselje A. Hebranga 7/9, OIB:  63776354688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4F7777">
        <w:rPr>
          <w:lang w:val="hr-HR"/>
        </w:rPr>
        <w:t xml:space="preserve">AGRO BIO PRODUKT jednostavno društvo s ograničenom odgovornošću za proizvodnju, trgovinu i usluge, Zagreb, </w:t>
      </w:r>
      <w:proofErr w:type="spellStart"/>
      <w:r w:rsidR="004F7777">
        <w:rPr>
          <w:lang w:val="hr-HR"/>
        </w:rPr>
        <w:t>Jaruščića</w:t>
      </w:r>
      <w:proofErr w:type="spellEnd"/>
      <w:r w:rsidR="004F7777">
        <w:rPr>
          <w:lang w:val="hr-HR"/>
        </w:rPr>
        <w:t xml:space="preserve"> 15, </w:t>
      </w:r>
      <w:r w:rsidR="004F7777" w:rsidRPr="000664E3">
        <w:rPr>
          <w:lang w:val="hr-HR"/>
        </w:rPr>
        <w:t>MB</w:t>
      </w:r>
      <w:r w:rsidR="004F7777">
        <w:rPr>
          <w:lang w:val="hr-HR"/>
        </w:rPr>
        <w:t>S: 080881629, OIB: 71126608584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AD19C8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D19C8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u </w:t>
      </w:r>
      <w:r w:rsidR="00723FBC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4F7777">
        <w:rPr>
          <w:szCs w:val="24"/>
          <w:lang w:val="hr-HR"/>
        </w:rPr>
        <w:t>961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203050">
        <w:rPr>
          <w:szCs w:val="24"/>
          <w:lang w:val="hr-HR"/>
        </w:rPr>
        <w:t>0</w:t>
      </w:r>
      <w:r w:rsidR="004F7777">
        <w:rPr>
          <w:szCs w:val="24"/>
          <w:lang w:val="hr-HR"/>
        </w:rPr>
        <w:t>6</w:t>
      </w:r>
      <w:r>
        <w:rPr>
          <w:szCs w:val="24"/>
          <w:lang w:val="hr-HR"/>
        </w:rPr>
        <w:t xml:space="preserve">. </w:t>
      </w:r>
      <w:r w:rsidR="003F06A0">
        <w:rPr>
          <w:szCs w:val="24"/>
          <w:lang w:val="hr-HR"/>
        </w:rPr>
        <w:t>lipnja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8B1CF7">
        <w:rPr>
          <w:szCs w:val="24"/>
          <w:lang w:val="hr-HR"/>
        </w:rPr>
        <w:t>04</w:t>
      </w:r>
      <w:r>
        <w:rPr>
          <w:szCs w:val="24"/>
          <w:lang w:val="hr-HR"/>
        </w:rPr>
        <w:t xml:space="preserve">. </w:t>
      </w:r>
      <w:r w:rsidR="008B1CF7">
        <w:rPr>
          <w:szCs w:val="24"/>
          <w:lang w:val="hr-HR"/>
        </w:rPr>
        <w:t xml:space="preserve">studenog </w:t>
      </w:r>
      <w:r>
        <w:rPr>
          <w:szCs w:val="24"/>
          <w:lang w:val="hr-HR"/>
        </w:rPr>
        <w:t>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74455" w:rsidP="00C954F0" w:rsidR="00274455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proofErr w:type="spellStart"/>
      <w:r>
        <w:rPr>
          <w:szCs w:val="24"/>
          <w:lang w:val="hr-HR"/>
        </w:rPr>
        <w:lastRenderedPageBreak/>
        <w:t>Rj</w:t>
      </w:r>
      <w:proofErr w:type="spellEnd"/>
      <w:r>
        <w:rPr>
          <w:szCs w:val="24"/>
          <w:lang w:val="hr-HR"/>
        </w:rPr>
        <w:t>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8B1CF7">
        <w:rPr>
          <w:szCs w:val="24"/>
          <w:lang w:val="hr-HR"/>
        </w:rPr>
        <w:t>04</w:t>
      </w:r>
      <w:r>
        <w:rPr>
          <w:szCs w:val="24"/>
          <w:lang w:val="hr-HR"/>
        </w:rPr>
        <w:t>.</w:t>
      </w:r>
      <w:r w:rsidR="008B1CF7">
        <w:rPr>
          <w:szCs w:val="24"/>
          <w:lang w:val="hr-HR"/>
        </w:rPr>
        <w:t>11</w:t>
      </w:r>
      <w:r>
        <w:rPr>
          <w:szCs w:val="24"/>
          <w:lang w:val="hr-HR"/>
        </w:rPr>
        <w:t>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37961"/>
    <w:rsid w:val="00043F0F"/>
    <w:rsid w:val="00056939"/>
    <w:rsid w:val="00056F5E"/>
    <w:rsid w:val="00061E59"/>
    <w:rsid w:val="00065FF9"/>
    <w:rsid w:val="00067059"/>
    <w:rsid w:val="00076D20"/>
    <w:rsid w:val="0008064A"/>
    <w:rsid w:val="000816A8"/>
    <w:rsid w:val="000A0175"/>
    <w:rsid w:val="000E4C4F"/>
    <w:rsid w:val="000E5844"/>
    <w:rsid w:val="000F6567"/>
    <w:rsid w:val="000F7662"/>
    <w:rsid w:val="000F7F3F"/>
    <w:rsid w:val="001277DF"/>
    <w:rsid w:val="00173B80"/>
    <w:rsid w:val="00174F97"/>
    <w:rsid w:val="001853BA"/>
    <w:rsid w:val="001B0828"/>
    <w:rsid w:val="001C11A2"/>
    <w:rsid w:val="001C58E2"/>
    <w:rsid w:val="001C5D2B"/>
    <w:rsid w:val="001F5FA1"/>
    <w:rsid w:val="00203050"/>
    <w:rsid w:val="00221BE3"/>
    <w:rsid w:val="002240B7"/>
    <w:rsid w:val="002259B9"/>
    <w:rsid w:val="00246B6D"/>
    <w:rsid w:val="002527D0"/>
    <w:rsid w:val="00257161"/>
    <w:rsid w:val="00274455"/>
    <w:rsid w:val="002773B8"/>
    <w:rsid w:val="00281774"/>
    <w:rsid w:val="002975AE"/>
    <w:rsid w:val="002C6722"/>
    <w:rsid w:val="002E5CB1"/>
    <w:rsid w:val="002F3C4A"/>
    <w:rsid w:val="002F7716"/>
    <w:rsid w:val="00306D21"/>
    <w:rsid w:val="003114FB"/>
    <w:rsid w:val="00315336"/>
    <w:rsid w:val="00327C2F"/>
    <w:rsid w:val="003323CC"/>
    <w:rsid w:val="00373185"/>
    <w:rsid w:val="003C095D"/>
    <w:rsid w:val="003D5A29"/>
    <w:rsid w:val="003D79F5"/>
    <w:rsid w:val="003E2983"/>
    <w:rsid w:val="003E6298"/>
    <w:rsid w:val="003F06A0"/>
    <w:rsid w:val="003F435C"/>
    <w:rsid w:val="00400AFB"/>
    <w:rsid w:val="00431599"/>
    <w:rsid w:val="0045032A"/>
    <w:rsid w:val="0045634D"/>
    <w:rsid w:val="004655AD"/>
    <w:rsid w:val="00466FE8"/>
    <w:rsid w:val="0047162A"/>
    <w:rsid w:val="004755E8"/>
    <w:rsid w:val="004B4BC0"/>
    <w:rsid w:val="004F1638"/>
    <w:rsid w:val="004F39E3"/>
    <w:rsid w:val="004F7777"/>
    <w:rsid w:val="00524D25"/>
    <w:rsid w:val="00552523"/>
    <w:rsid w:val="005526B8"/>
    <w:rsid w:val="00567609"/>
    <w:rsid w:val="005848E9"/>
    <w:rsid w:val="00597456"/>
    <w:rsid w:val="005D636F"/>
    <w:rsid w:val="005D6F39"/>
    <w:rsid w:val="00606200"/>
    <w:rsid w:val="00617799"/>
    <w:rsid w:val="006257D4"/>
    <w:rsid w:val="00681190"/>
    <w:rsid w:val="006815A7"/>
    <w:rsid w:val="00686288"/>
    <w:rsid w:val="006A4860"/>
    <w:rsid w:val="006B4433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23FBC"/>
    <w:rsid w:val="00740CB2"/>
    <w:rsid w:val="00752C85"/>
    <w:rsid w:val="00760A56"/>
    <w:rsid w:val="0078090C"/>
    <w:rsid w:val="007C3F0A"/>
    <w:rsid w:val="007C5F7E"/>
    <w:rsid w:val="007D4CA3"/>
    <w:rsid w:val="007E1D1C"/>
    <w:rsid w:val="00810A6B"/>
    <w:rsid w:val="00812022"/>
    <w:rsid w:val="008367D6"/>
    <w:rsid w:val="00852587"/>
    <w:rsid w:val="00856FCD"/>
    <w:rsid w:val="00865844"/>
    <w:rsid w:val="0088713A"/>
    <w:rsid w:val="00887739"/>
    <w:rsid w:val="00897F41"/>
    <w:rsid w:val="008B1CF7"/>
    <w:rsid w:val="008B6700"/>
    <w:rsid w:val="008B6A08"/>
    <w:rsid w:val="008D11EB"/>
    <w:rsid w:val="008D2AFA"/>
    <w:rsid w:val="008E1710"/>
    <w:rsid w:val="00905CB3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3C79"/>
    <w:rsid w:val="00A228EF"/>
    <w:rsid w:val="00A26502"/>
    <w:rsid w:val="00A34F9E"/>
    <w:rsid w:val="00A35E9B"/>
    <w:rsid w:val="00A428C4"/>
    <w:rsid w:val="00A54AA8"/>
    <w:rsid w:val="00A71FB6"/>
    <w:rsid w:val="00A7224F"/>
    <w:rsid w:val="00AD19C8"/>
    <w:rsid w:val="00B0375C"/>
    <w:rsid w:val="00B07175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E2DEA"/>
    <w:rsid w:val="00BE6817"/>
    <w:rsid w:val="00BF6A51"/>
    <w:rsid w:val="00C46551"/>
    <w:rsid w:val="00C479C9"/>
    <w:rsid w:val="00C512C2"/>
    <w:rsid w:val="00C571FF"/>
    <w:rsid w:val="00C91888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11EFC"/>
    <w:rsid w:val="00D21544"/>
    <w:rsid w:val="00D45DC5"/>
    <w:rsid w:val="00D744CA"/>
    <w:rsid w:val="00D81EE5"/>
    <w:rsid w:val="00D96641"/>
    <w:rsid w:val="00DA2A1D"/>
    <w:rsid w:val="00DB6EB0"/>
    <w:rsid w:val="00DC0507"/>
    <w:rsid w:val="00DC6703"/>
    <w:rsid w:val="00DC735B"/>
    <w:rsid w:val="00DD2D39"/>
    <w:rsid w:val="00DE657F"/>
    <w:rsid w:val="00DF3D10"/>
    <w:rsid w:val="00E00414"/>
    <w:rsid w:val="00E012A4"/>
    <w:rsid w:val="00E33502"/>
    <w:rsid w:val="00E3513E"/>
    <w:rsid w:val="00E5731B"/>
    <w:rsid w:val="00E823BA"/>
    <w:rsid w:val="00E832D5"/>
    <w:rsid w:val="00EC2F04"/>
    <w:rsid w:val="00ED353F"/>
    <w:rsid w:val="00EE5336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F4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3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35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3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3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F4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3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35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3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3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St-961/2016</izvorni_sadrzaj>
    <derivirana_varijabla naziv="DomainObject.Predmet.OznakaBroj_1">St-961/2016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BIO PRODUKT j.d.o.o. zastupanog po punomoćniku Ante Lipovac</izvorni_sadrzaj>
    <derivirana_varijabla naziv="DomainObject.Predmet.ProtustrankaFormated_1">  AGRO BIO PRODUKT j.d.o.o. zastupanog po punomoćniku Ante Lipovac</derivirana_varijabla>
  </DomainObject.Predmet.ProtustrankaFormated>
  <DomainObject.Predmet.ProtustrankaFormatedOIB>
    <izvorni_sadrzaj>  AGRO BIO PRODUKT j.d.o.o., OIB 71126608584 zastupanog po punomoćniku Ante Lipovac</izvorni_sadrzaj>
    <derivirana_varijabla naziv="DomainObject.Predmet.ProtustrankaFormatedOIB_1">  AGRO BIO PRODUKT j.d.o.o., OIB 71126608584 zastupanog po punomoćniku Ante Lipovac</derivirana_varijabla>
  </DomainObject.Predmet.ProtustrankaFormatedOIB>
  <DomainObject.Predmet.ProtustrankaFormatedWithAdress>
    <izvorni_sadrzaj> AGRO BIO PRODUKT j.d.o.o., Jaruščica 15, 10000 Zagreb zastupanog po punomoćniku Ante Lipovac</izvorni_sadrzaj>
    <derivirana_varijabla naziv="DomainObject.Predmet.ProtustrankaFormatedWithAdress_1"> AGRO BIO PRODUKT j.d.o.o., Jaruščica 15, 10000 Zagreb zastupanog po punomoćniku Ante Lipovac</derivirana_varijabla>
  </DomainObject.Predmet.ProtustrankaFormatedWithAdress>
  <DomainObject.Predmet.ProtustrankaFormatedWithAdressOIB>
    <izvorni_sadrzaj> AGRO BIO PRODUKT j.d.o.o., OIB 71126608584, Jaruščica 15, 10000 Zagreb zastupanog po punomoćniku Ante Lipovac</izvorni_sadrzaj>
    <derivirana_varijabla naziv="DomainObject.Predmet.ProtustrankaFormatedWithAdressOIB_1"> AGRO BIO PRODUKT j.d.o.o., OIB 71126608584, Jaruščica 15, 10000 Zagreb zastupanog po punomoćniku Ante Lipovac</derivirana_varijabla>
  </DomainObject.Predmet.ProtustrankaFormatedWithAdressOIB>
  <DomainObject.Predmet.ProtustrankaWithAdress>
    <izvorni_sadrzaj>AGRO BIO PRODUKT j.d.o.o. Jaruščica 15, 10000 Zagreb</izvorni_sadrzaj>
    <derivirana_varijabla naziv="DomainObject.Predmet.ProtustrankaWithAdress_1">AGRO BIO PRODUKT j.d.o.o. Jaruščica 15, 10000 Zagreb</derivirana_varijabla>
  </DomainObject.Predmet.ProtustrankaWithAdress>
  <DomainObject.Predmet.ProtustrankaWithAdressOIB>
    <izvorni_sadrzaj>AGRO BIO PRODUKT j.d.o.o., OIB 71126608584, Jaruščica 15, 10000 Zagreb</izvorni_sadrzaj>
    <derivirana_varijabla naziv="DomainObject.Predmet.ProtustrankaWithAdressOIB_1">AGRO BIO PRODUKT j.d.o.o., OIB 71126608584, Jaruščica 15, 10000 Zagreb</derivirana_varijabla>
  </DomainObject.Predmet.ProtustrankaWithAdressOIB>
  <DomainObject.Predmet.ProtustrankaNazivFormated>
    <izvorni_sadrzaj>AGRO BIO PRODUKT j.d.o.o.</izvorni_sadrzaj>
    <derivirana_varijabla naziv="DomainObject.Predmet.ProtustrankaNazivFormated_1">AGRO BIO PRODUKT j.d.o.o.</derivirana_varijabla>
  </DomainObject.Predmet.ProtustrankaNazivFormated>
  <DomainObject.Predmet.ProtustrankaNazivFormatedOIB>
    <izvorni_sadrzaj>AGRO BIO PRODUKT j.d.o.o., OIB 71126608584</izvorni_sadrzaj>
    <derivirana_varijabla naziv="DomainObject.Predmet.ProtustrankaNazivFormatedOIB_1">AGRO BIO PRODUKT j.d.o.o., OIB 71126608584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BIO PRODUKT j.d.o.o. zastupanog po punomoćniku Ante Lipovac</item>
    </izvorni_sadrzaj>
    <derivirana_varijabla naziv="DomainObject.Predmet.ProtuStrankaListFormated_1">
      <item>AGRO BIO PRODUKT j.d.o.o. zastupanog po punomoćniku Ante Lipovac</item>
    </derivirana_varijabla>
  </DomainObject.Predmet.ProtuStrankaListFormated>
  <DomainObject.Predmet.ProtuStrankaListFormatedOIB>
    <izvorni_sadrzaj>
      <item>AGRO BIO PRODUKT j.d.o.o., OIB 71126608584 zastupanog po punomoćniku Ante Lipovac</item>
    </izvorni_sadrzaj>
    <derivirana_varijabla naziv="DomainObject.Predmet.ProtuStrankaListFormatedOIB_1">
      <item>AGRO BIO PRODUKT j.d.o.o., OIB 71126608584 zastupanog po punomoćniku Ante Lipovac</item>
    </derivirana_varijabla>
  </DomainObject.Predmet.ProtuStrankaListFormatedOIB>
  <DomainObject.Predmet.ProtuStrankaListFormatedWithAdress>
    <izvorni_sadrzaj>
      <item>AGRO BIO PRODUKT j.d.o.o., Jaruščica 15, 10000 Zagreb zastupanog po punomoćniku Ante Lipovac</item>
    </izvorni_sadrzaj>
    <derivirana_varijabla naziv="DomainObject.Predmet.ProtuStrankaListFormatedWithAdress_1">
      <item>AGRO BIO PRODUKT j.d.o.o., Jaruščica 15, 10000 Zagreb zastupanog po punomoćniku Ante Lipovac</item>
    </derivirana_varijabla>
  </DomainObject.Predmet.ProtuStrankaListFormatedWithAdress>
  <DomainObject.Predmet.ProtuStrankaListFormatedWithAdressOIB>
    <izvorni_sadrzaj>
      <item>AGRO BIO PRODUKT j.d.o.o., OIB 71126608584, Jaruščica 15, 10000 Zagreb zastupanog po punomoćniku Ante Lipovac</item>
    </izvorni_sadrzaj>
    <derivirana_varijabla naziv="DomainObject.Predmet.ProtuStrankaListFormatedWithAdressOIB_1">
      <item>AGRO BIO PRODUKT j.d.o.o., OIB 71126608584, Jaruščica 15, 10000 Zagreb zastupanog po punomoćniku Ante Lipovac</item>
    </derivirana_varijabla>
  </DomainObject.Predmet.ProtuStrankaListFormatedWithAdressOIB>
  <DomainObject.Predmet.ProtuStrankaListNazivFormated>
    <izvorni_sadrzaj>
      <item>AGRO BIO PRODUKT j.d.o.o.</item>
    </izvorni_sadrzaj>
    <derivirana_varijabla naziv="DomainObject.Predmet.ProtuStrankaListNazivFormated_1">
      <item>AGRO BIO PRODUKT j.d.o.o.</item>
    </derivirana_varijabla>
  </DomainObject.Predmet.ProtuStrankaListNazivFormated>
  <DomainObject.Predmet.ProtuStrankaListNazivFormatedOIB>
    <izvorni_sadrzaj>
      <item>AGRO BIO PRODUKT j.d.o.o., OIB 71126608584</item>
    </izvorni_sadrzaj>
    <derivirana_varijabla naziv="DomainObject.Predmet.ProtuStrankaListNazivFormatedOIB_1">
      <item>AGRO BIO PRODUKT j.d.o.o., OIB 71126608584</item>
    </derivirana_varijabla>
  </DomainObject.Predmet.ProtuStrankaListNazivFormatedOIB>
  <DomainObject.Predmet.OstaliListFormated>
    <izvorni_sadrzaj>
      <item>Ante Lipovac punomoćnik sudionika u postupku AGRO BIO PRODUKT j.d.o.o.</item>
    </izvorni_sadrzaj>
    <derivirana_varijabla naziv="DomainObject.Predmet.OstaliListFormated_1">
      <item>Ante Lipovac punomoćnik sudionika u postupku AGRO BIO PRODUKT j.d.o.o.</item>
    </derivirana_varijabla>
  </DomainObject.Predmet.OstaliListFormated>
  <DomainObject.Predmet.OstaliListFormatedOIB>
    <izvorni_sadrzaj>
      <item>Ante Lipovac, OIB 04771611630 punomoćnik sudionika u postupku AGRO BIO PRODUKT j.d.o.o.</item>
    </izvorni_sadrzaj>
    <derivirana_varijabla naziv="DomainObject.Predmet.OstaliListFormatedOIB_1">
      <item>Ante Lipovac, OIB 04771611630 punomoćnik sudionika u postupku AGRO BIO PRODUKT j.d.o.o.</item>
    </derivirana_varijabla>
  </DomainObject.Predmet.OstaliListFormatedOIB>
  <DomainObject.Predmet.OstaliListFormatedWithAdress>
    <izvorni_sadrzaj>
      <item>Ante Lipovac, Šibenska 7, 10410 Velika Gorica punomoćnik sudionika u postupku AGRO BIO PRODUKT j.d.o.o.</item>
    </izvorni_sadrzaj>
    <derivirana_varijabla naziv="DomainObject.Predmet.OstaliListFormatedWithAdress_1">
      <item>Ante Lipovac, Šibenska 7, 10410 Velika Gorica punomoćnik sudionika u postupku AGRO BIO PRODUKT j.d.o.o.</item>
    </derivirana_varijabla>
  </DomainObject.Predmet.OstaliListFormatedWithAdress>
  <DomainObject.Predmet.OstaliListFormatedWithAdressOIB>
    <izvorni_sadrzaj>
      <item>Ante Lipovac, OIB 04771611630, Šibenska 7, 10410 Velika Gorica punomoćnik sudionika u postupku AGRO BIO PRODUKT j.d.o.o.</item>
    </izvorni_sadrzaj>
    <derivirana_varijabla naziv="DomainObject.Predmet.OstaliListFormatedWithAdressOIB_1">
      <item>Ante Lipovac, OIB 04771611630, Šibenska 7, 10410 Velika Gorica punomoćnik sudionika u postupku AGRO BIO PRODUKT j.d.o.o.</item>
    </derivirana_varijabla>
  </DomainObject.Predmet.OstaliListFormatedWithAdressOIB>
  <DomainObject.Predmet.OstaliListNazivFormated>
    <izvorni_sadrzaj>
      <item>Ante Lipovac</item>
    </izvorni_sadrzaj>
    <derivirana_varijabla naziv="DomainObject.Predmet.OstaliListNazivFormated_1">
      <item>Ante Lipovac</item>
    </derivirana_varijabla>
  </DomainObject.Predmet.OstaliListNazivFormated>
  <DomainObject.Predmet.OstaliListNazivFormatedOIB>
    <izvorni_sadrzaj>
      <item>Ante Lipovac, OIB 04771611630</item>
    </izvorni_sadrzaj>
    <derivirana_varijabla naziv="DomainObject.Predmet.OstaliListNazivFormatedOIB_1">
      <item>Ante Lipovac, OIB 04771611630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BIO PRODUKT j.d.o.o.</izvorni_sadrzaj>
    <derivirana_varijabla naziv="DomainObject.Predmet.ProtustrankaIDrugi_1">AGRO BIO PRODUKT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BIO PRODUKT j.d.o.o., OIB 71126608584, Jaruščica 15, 10000 Zagreb</izvorni_sadrzaj>
    <derivirana_varijabla naziv="DomainObject.Predmet.ProtustrankaIDrugiAdressOIB_1">AGRO BIO PRODUKT j.d.o.o., OIB 71126608584, Jaruščica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BIO PRODUKT j.d.o.o.</item>
      <item>FINA Regionalni centar Zagreb</item>
      <item>Ante Lipovac</item>
    </izvorni_sadrzaj>
    <derivirana_varijabla naziv="DomainObject.Predmet.SudioniciListNaziv_1">
      <item>AGRO BIO PRODUKT j.d.o.o.</item>
      <item>FINA Regionalni centar Zagreb</item>
      <item>Ante Lipovac</item>
    </derivirana_varijabla>
  </DomainObject.Predmet.SudioniciListNaziv>
  <DomainObject.Predmet.SudioniciListAdressOIB>
    <izvorni_sadrzaj>
      <item>AGRO BIO PRODUKT j.d.o.o., OIB 71126608584, Jaruščica 15,10000 Zagreb</item>
      <item>FINA Regionalni centar Zagreb, OIB 85821130368, Trg svibanjskih žrtava 1995. 1,10000 Zagreb</item>
      <item>Ante Lipovac, OIB 04771611630, Šibenska 7,10410 Velika Gorica</item>
    </izvorni_sadrzaj>
    <derivirana_varijabla naziv="DomainObject.Predmet.SudioniciListAdressOIB_1">
      <item>AGRO BIO PRODUKT j.d.o.o., OIB 71126608584, Jaruščica 15,10000 Zagreb</item>
      <item>FINA Regionalni centar Zagreb, OIB 85821130368, Trg svibanjskih žrtava 1995. 1,10000 Zagreb</item>
      <item>Ante Lipovac, OIB 04771611630, Šibenska 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71126608584</item>
      <item>, OIB 85821130368</item>
      <item>, OIB 04771611630</item>
    </izvorni_sadrzaj>
    <derivirana_varijabla naziv="DomainObject.Predmet.SudioniciListNazivOIB_1">
      <item>, OIB 71126608584</item>
      <item>, OIB 85821130368</item>
      <item>, OIB 04771611630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724</properties:Words>
  <properties:Characters>3902</properties:Characters>
  <properties:Lines>113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2016-08-22T10:30:00Z</dcterms:created>
  <dc:creator>Miroslav Lovreković</dc:creator>
  <cp:lastModifiedBy>Miroslav Lovreković</cp:lastModifiedBy>
  <cp:lastPrinted>2016-08-11T05:53:00Z</cp:lastPrinted>
  <dcterms:modified xmlns:xsi="http://www.w3.org/2001/XMLSchema-instance" xsi:type="dcterms:W3CDTF">2016-11-04T11:40:00Z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