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b490b" w14:paraId="13b490b" w:rsidRDefault="00AE649C" w:rsidP="00BD7B1B" w:rsidR="00AE649C" w:rsidRPr="00B76F3C">
      <w:pPr>
        <w:pStyle w:val="Naslov3"/>
        <w:spacing w:after="0"/>
        <w15:collapsed w:val="false"/>
      </w:pPr>
      <w:bookmarkStart w:name="_GoBack" w:id="0"/>
      <w:bookmarkEnd w:id="0"/>
    </w:p>
    <w:p w:rsidRDefault="00937FF9" w:rsidP="00BD7B1B"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D7B1B">
        <w:t>REPUBLIKA HRVATSKA</w:t>
      </w:r>
    </w:p>
    <w:p w:rsidRDefault="00BD7B1B" w:rsidP="00BD7B1B" w:rsidR="00BD7B1B" w:rsidRPr="00B76F3C">
      <w:pPr>
        <w:pStyle w:val="SudNaziv"/>
      </w:pPr>
      <w:r>
        <w:t>TRGOVAČKI SUD U VARAŽDINU</w:t>
      </w:r>
    </w:p>
    <w:p w:rsidRDefault="00BD7B1B" w:rsidP="00BD7B1B" w:rsidR="00BD7B1B">
      <w:pPr>
        <w:spacing w:after="0"/>
        <w:outlineLvl w:val="0"/>
      </w:pPr>
    </w:p>
    <w:p w:rsidRDefault="00BD7B1B" w:rsidP="00BD7B1B" w:rsidR="00BD7B1B">
      <w:pPr>
        <w:spacing w:after="0"/>
        <w:jc w:val="center"/>
      </w:pPr>
    </w:p>
    <w:p w:rsidRDefault="00BD7B1B" w:rsidP="00BD7B1B" w:rsidR="00BD7B1B">
      <w:pPr>
        <w:spacing w:after="0"/>
        <w:jc w:val="center"/>
      </w:pPr>
    </w:p>
    <w:p w:rsidRDefault="00BD7B1B" w:rsidP="00BD7B1B" w:rsidR="00BD7B1B">
      <w:pPr>
        <w:spacing w:after="0"/>
        <w:jc w:val="center"/>
      </w:pPr>
    </w:p>
    <w:p w:rsidRDefault="00BD7B1B" w:rsidP="00BD7B1B" w:rsidR="00BD7B1B">
      <w:pPr>
        <w:spacing w:after="0"/>
        <w:jc w:val="center"/>
      </w:pPr>
    </w:p>
    <w:p w:rsidRDefault="00BD7B1B" w:rsidP="00BD7B1B" w:rsidR="00BD7B1B">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NEGOTIATOR d.o.o. Ivanec, Akademika Ladislava Šabana 28, OIB: 12934187226, dana 6. veljače 2017. godine temeljem čl. 430. Stečajnog zakona ("Narodne novine" 71/15, u daljnjem tekstu SZ) objavljuje slijedeći</w:t>
      </w:r>
    </w:p>
    <w:p w:rsidRDefault="00BD7B1B" w:rsidP="00BD7B1B" w:rsidR="00BD7B1B">
      <w:pPr>
        <w:spacing w:after="0"/>
        <w:jc w:val="both"/>
      </w:pPr>
    </w:p>
    <w:p w:rsidRDefault="00BD7B1B" w:rsidP="00BD7B1B" w:rsidR="00BD7B1B">
      <w:pPr>
        <w:spacing w:after="0"/>
        <w:jc w:val="center"/>
      </w:pPr>
      <w:r>
        <w:t xml:space="preserve">O G L A S </w:t>
      </w:r>
    </w:p>
    <w:p w:rsidRDefault="00BD7B1B" w:rsidP="00BD7B1B" w:rsidR="00BD7B1B">
      <w:pPr>
        <w:spacing w:after="0"/>
        <w:jc w:val="both"/>
      </w:pPr>
    </w:p>
    <w:p w:rsidRDefault="00BD7B1B" w:rsidP="00BD7B1B" w:rsidR="00BD7B1B">
      <w:pPr>
        <w:spacing w:after="0"/>
        <w:ind w:hanging="705" w:left="705"/>
        <w:jc w:val="both"/>
      </w:pPr>
      <w:r>
        <w:t>I</w:t>
      </w:r>
      <w:r>
        <w:tab/>
        <w:t>Utvrđuje se da ukupni iznos evidentiranog duga dužnika NEGOTIATOR d.o.o. Ivanec, Akademika Ladislava Šabana 28, OIB: 12934187226, iznosi 42.554,79 kn.</w:t>
      </w:r>
    </w:p>
    <w:p w:rsidRDefault="00BD7B1B" w:rsidP="00BD7B1B" w:rsidR="00BD7B1B">
      <w:pPr>
        <w:spacing w:after="0"/>
        <w:jc w:val="both"/>
      </w:pPr>
    </w:p>
    <w:p w:rsidRDefault="00BD7B1B" w:rsidP="00BD7B1B" w:rsidR="00BD7B1B">
      <w:pPr>
        <w:spacing w:after="0"/>
        <w:ind w:hanging="705" w:left="705"/>
        <w:jc w:val="both"/>
      </w:pPr>
      <w:r>
        <w:t>II</w:t>
      </w:r>
      <w:r>
        <w:tab/>
        <w:t>Poziva se direktor dužnika Josip Galinec iz Zagreba, Zelinska 3, OIB: 58302139318, da u roku od petnaest dana od dana objave ovog oglasa na e-oglasnoj ploči suda podnese ovome sudu, pozivom na gornji broj spisa, javnobilježnički ovjerovljeni prokazni popis imovine i obveza dužnika na propisanom obrascu.</w:t>
      </w:r>
    </w:p>
    <w:p w:rsidRDefault="00BD7B1B" w:rsidP="00BD7B1B" w:rsidR="00BD7B1B">
      <w:pPr>
        <w:spacing w:after="0"/>
        <w:jc w:val="both"/>
      </w:pPr>
    </w:p>
    <w:p w:rsidRDefault="00BD7B1B" w:rsidP="00BD7B1B" w:rsidR="00BD7B1B">
      <w:pPr>
        <w:spacing w:after="0"/>
        <w:ind w:hanging="705" w:left="705"/>
        <w:jc w:val="both"/>
      </w:pPr>
      <w:r>
        <w:t xml:space="preserve">III </w:t>
      </w:r>
      <w:r>
        <w:tab/>
        <w:t>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BD7B1B" w:rsidP="00BD7B1B" w:rsidR="00BD7B1B">
      <w:pPr>
        <w:spacing w:after="0"/>
        <w:jc w:val="both"/>
      </w:pPr>
    </w:p>
    <w:p w:rsidRDefault="00BD7B1B" w:rsidP="00BD7B1B" w:rsidR="00BD7B1B">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BD7B1B" w:rsidP="00BD7B1B" w:rsidR="00BD7B1B">
      <w:pPr>
        <w:spacing w:after="0"/>
        <w:jc w:val="both"/>
      </w:pPr>
    </w:p>
    <w:p w:rsidRDefault="00BD7B1B" w:rsidP="00BD7B1B" w:rsidR="00BD7B1B">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BD7B1B" w:rsidP="00BD7B1B" w:rsidR="00BD7B1B">
      <w:pPr>
        <w:spacing w:after="0"/>
        <w:outlineLvl w:val="0"/>
      </w:pPr>
    </w:p>
    <w:p w:rsidRDefault="00BD7B1B" w:rsidP="00BD7B1B" w:rsidR="00BD7B1B">
      <w:pPr>
        <w:spacing w:after="0"/>
        <w:outlineLvl w:val="0"/>
      </w:pPr>
    </w:p>
    <w:p w:rsidRDefault="00BD7B1B" w:rsidP="00BD7B1B" w:rsidR="00BD7B1B">
      <w:pPr>
        <w:spacing w:after="0"/>
        <w:jc w:val="center"/>
        <w:outlineLvl w:val="0"/>
      </w:pPr>
    </w:p>
    <w:p w:rsidRDefault="00BD7B1B" w:rsidP="00BD7B1B" w:rsidR="00BD7B1B">
      <w:pPr>
        <w:spacing w:after="0"/>
        <w:jc w:val="center"/>
        <w:outlineLvl w:val="0"/>
      </w:pPr>
    </w:p>
    <w:p w:rsidRDefault="00BD7B1B" w:rsidP="00BD7B1B" w:rsidR="00BD7B1B">
      <w:pPr>
        <w:spacing w:after="0"/>
        <w:jc w:val="center"/>
        <w:outlineLvl w:val="0"/>
      </w:pPr>
      <w:r>
        <w:lastRenderedPageBreak/>
        <w:t>Obrazloženje</w:t>
      </w:r>
    </w:p>
    <w:p w:rsidRDefault="00BD7B1B" w:rsidP="00BD7B1B" w:rsidR="00BD7B1B">
      <w:pPr>
        <w:spacing w:after="0"/>
        <w:outlineLvl w:val="0"/>
      </w:pPr>
    </w:p>
    <w:p w:rsidRDefault="00BD7B1B" w:rsidP="00BD7B1B" w:rsidR="00BD7B1B">
      <w:pPr>
        <w:spacing w:after="0"/>
        <w:jc w:val="both"/>
        <w:outlineLvl w:val="0"/>
      </w:pPr>
      <w:r>
        <w:tab/>
        <w:t>Dana 11. studenoga 2016. godine, predlagatelj Financijska agencija, Regionalni centar Zagreb, Podružnica Varaždin podnio je prijedlog  za otvaranje skraćenog stečajnog postupka nad dužnikom, navodeći da dužnik NEGOTIATOR d.o.o. Ivanec, Akademika Ladislava Šabana 28, OIB: 12934187226, na dan 9. studenoga 2016. u Očevidniku redoslijeda osnova za plaćanje ima evidentirane neizvršene osnove za plaćanje u ukupnom iznosu 42.554,79 kn, te da dužnik nema zaposlenih.</w:t>
      </w:r>
    </w:p>
    <w:p w:rsidRDefault="00BD7B1B" w:rsidP="00BD7B1B" w:rsidR="00BD7B1B">
      <w:pPr>
        <w:spacing w:after="0"/>
        <w:jc w:val="both"/>
        <w:outlineLvl w:val="0"/>
      </w:pPr>
    </w:p>
    <w:p w:rsidRDefault="00BD7B1B" w:rsidP="00BD7B1B" w:rsidR="00BD7B1B">
      <w:pPr>
        <w:spacing w:after="0"/>
        <w:jc w:val="both"/>
        <w:outlineLvl w:val="0"/>
      </w:pPr>
      <w:r>
        <w:tab/>
        <w:t>Stoga je sud sukladno čl. 430. i 431. SZ-a, odlučio kao u izreci.</w:t>
      </w:r>
    </w:p>
    <w:p w:rsidRDefault="00BD7B1B" w:rsidP="00BD7B1B" w:rsidR="00BD7B1B">
      <w:pPr>
        <w:spacing w:after="0"/>
        <w:jc w:val="both"/>
        <w:outlineLvl w:val="0"/>
      </w:pPr>
    </w:p>
    <w:p w:rsidRDefault="00BD7B1B" w:rsidP="00BD7B1B" w:rsidR="00BD7B1B">
      <w:pPr>
        <w:spacing w:after="0"/>
        <w:jc w:val="center"/>
        <w:outlineLvl w:val="0"/>
      </w:pPr>
    </w:p>
    <w:p w:rsidRDefault="00BD7B1B" w:rsidP="00BD7B1B" w:rsidR="00BD7B1B">
      <w:pPr>
        <w:spacing w:after="0"/>
        <w:jc w:val="center"/>
        <w:outlineLvl w:val="0"/>
      </w:pPr>
      <w:r>
        <w:t>U Varaždinu, 6. veljače 2017. godine</w:t>
      </w:r>
    </w:p>
    <w:p w:rsidRDefault="00BD7B1B" w:rsidP="00BD7B1B" w:rsidR="00BD7B1B">
      <w:pPr>
        <w:spacing w:after="0"/>
        <w:jc w:val="center"/>
        <w:outlineLvl w:val="0"/>
      </w:pPr>
      <w:r>
        <w:tab/>
      </w:r>
      <w:r>
        <w:tab/>
      </w:r>
      <w:r>
        <w:tab/>
      </w:r>
      <w:r>
        <w:tab/>
      </w:r>
      <w:r>
        <w:tab/>
      </w:r>
      <w:r>
        <w:tab/>
      </w:r>
    </w:p>
    <w:p w:rsidRDefault="00BD7B1B" w:rsidP="00BD7B1B" w:rsidR="00BD7B1B">
      <w:pPr>
        <w:spacing w:after="0"/>
        <w:jc w:val="center"/>
        <w:outlineLvl w:val="0"/>
      </w:pPr>
    </w:p>
    <w:p w:rsidRDefault="00BD7B1B" w:rsidP="00BD7B1B" w:rsidR="00BD7B1B">
      <w:pPr>
        <w:spacing w:after="0"/>
        <w:ind w:firstLine="720" w:left="3600"/>
        <w:outlineLvl w:val="0"/>
      </w:pPr>
      <w:r>
        <w:t xml:space="preserve">                 </w:t>
      </w:r>
      <w:r>
        <w:tab/>
      </w:r>
      <w:r>
        <w:tab/>
        <w:t>SUDSKI SAVJETNIK:</w:t>
      </w:r>
    </w:p>
    <w:p w:rsidRDefault="00BD7B1B" w:rsidP="00BD7B1B" w:rsidR="00BD7B1B">
      <w:pPr>
        <w:spacing w:after="0"/>
        <w:ind w:firstLine="720" w:left="3600"/>
        <w:outlineLvl w:val="0"/>
      </w:pPr>
    </w:p>
    <w:p w:rsidRDefault="00BD7B1B" w:rsidP="00BD7B1B" w:rsidR="00BD7B1B">
      <w:pPr>
        <w:spacing w:after="0"/>
        <w:ind w:firstLine="720" w:left="3600"/>
        <w:outlineLvl w:val="0"/>
      </w:pPr>
      <w:r>
        <w:tab/>
      </w:r>
      <w:r>
        <w:tab/>
      </w:r>
      <w:r>
        <w:tab/>
        <w:t xml:space="preserve">      Martina Mašić</w:t>
      </w:r>
    </w:p>
    <w:p w:rsidRDefault="00BD7B1B" w:rsidP="00BD7B1B" w:rsidR="00BD7B1B">
      <w:pPr>
        <w:spacing w:after="0"/>
        <w:ind w:firstLine="720" w:left="3600"/>
        <w:outlineLvl w:val="0"/>
      </w:pPr>
    </w:p>
    <w:p w:rsidRDefault="00BD7B1B" w:rsidP="00BD7B1B" w:rsidR="00BD7B1B">
      <w:pPr>
        <w:spacing w:after="0"/>
        <w:ind w:firstLine="720" w:left="3600"/>
        <w:jc w:val="center"/>
        <w:outlineLvl w:val="0"/>
      </w:pPr>
      <w:r>
        <w:t xml:space="preserve"> </w:t>
      </w:r>
    </w:p>
    <w:p w:rsidRDefault="00BD7B1B" w:rsidP="00BD7B1B" w:rsidR="00BD7B1B">
      <w:pPr>
        <w:spacing w:after="0"/>
        <w:outlineLvl w:val="0"/>
      </w:pPr>
    </w:p>
    <w:p w:rsidRDefault="00BD7B1B" w:rsidP="00BD7B1B" w:rsidR="00BD7B1B">
      <w:pPr>
        <w:spacing w:after="0"/>
        <w:outlineLvl w:val="0"/>
      </w:pPr>
      <w:r>
        <w:t>DNA:</w:t>
      </w:r>
    </w:p>
    <w:p w:rsidRDefault="00BD7B1B" w:rsidP="00BD7B1B" w:rsidR="00BD7B1B">
      <w:pPr>
        <w:spacing w:after="0"/>
        <w:outlineLvl w:val="0"/>
      </w:pPr>
      <w:r>
        <w:t>- e-Oglasna ploča suda</w:t>
      </w:r>
    </w:p>
    <w:p w:rsidRDefault="00BD7B1B" w:rsidP="00BD7B1B" w:rsidR="00BD7B1B">
      <w:pPr>
        <w:spacing w:after="0"/>
      </w:pPr>
    </w:p>
    <w:p w:rsidRDefault="00BD7B1B" w:rsidP="00BD7B1B" w:rsidR="00BD7B1B">
      <w:pPr>
        <w:spacing w:after="0"/>
      </w:pPr>
    </w:p>
    <w:p w:rsidRDefault="00BD7B1B" w:rsidP="00BD7B1B" w:rsidR="00BD7B1B">
      <w:pPr>
        <w:spacing w:after="0"/>
      </w:pPr>
    </w:p>
    <w:p w:rsidRDefault="00BD7B1B" w:rsidP="00BD7B1B" w:rsidR="00BD7B1B">
      <w:pPr>
        <w:spacing w:after="0"/>
        <w:rPr>
          <w:sz w:val="22"/>
          <w:szCs w:val="22"/>
        </w:rPr>
      </w:pPr>
    </w:p>
    <w:p w:rsidRDefault="00EA1C6D" w:rsidP="00BD7B1B" w:rsidR="00AE649C" w:rsidRPr="00B76F3C">
      <w:pPr>
        <w:pStyle w:val="SudSjedite"/>
      </w:pPr>
      <w:r>
        <w:tab/>
      </w:r>
    </w:p>
    <w:p w:rsidRDefault="00CB0EA4" w:rsidP="00BD7B1B" w:rsidR="00CB0EA4">
      <w:pPr>
        <w:pStyle w:val="Naslovdokumenta"/>
        <w:spacing w:after="0"/>
      </w:pPr>
    </w:p>
    <w:p w:rsidRDefault="0071688E" w:rsidP="00BD7B1B" w:rsidR="0071688E">
      <w:pPr>
        <w:pStyle w:val="Poetniodjeljak"/>
        <w:spacing w:after="0"/>
      </w:pPr>
    </w:p>
    <w:p w:rsidRDefault="00A21F0D" w:rsidP="00BD7B1B" w:rsidR="00A21F0D">
      <w:pPr>
        <w:pStyle w:val="NormaleSPIS"/>
        <w:spacing w:after="0"/>
        <w:rPr>
          <w:noProof/>
        </w:rPr>
      </w:pPr>
    </w:p>
    <w:p w:rsidRDefault="00DA0242" w:rsidP="00BD7B1B"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B1B" w:rsidR="008333A9">
    <w:pPr>
      <w:pStyle w:val="Zaglavlje"/>
    </w:pPr>
    <w:r>
      <w:rPr>
        <w:rStyle w:val="PozadinaSvijetloCrvena"/>
        <w:shd w:fill="auto" w:color="auto" w:val="clear"/>
      </w:rPr>
      <w:t>Poslovni broj. 9 St-1110/16-4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7B1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32676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St-1110/2016-4</izvorni_sadrzaj>
    <derivirana_varijabla naziv="DomainObject.Oznaka_1">St-1110/2016-4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St-1110/2016</izvorni_sadrzaj>
    <derivirana_varijabla naziv="DomainObject.Predmet.OznakaBroj_1">St-1110/2016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NEGOTIATOR, društvo s ograničenom odgovornošću za savjetovanje u vezi poslovanja i upravljanja</izvorni_sadrzaj>
    <derivirana_varijabla naziv="DomainObject.Predmet.ProtustrankaFormated_1">  NEGOTIATOR, društvo s ograničenom odgovornošću za savjetovanje u vezi poslovanja i upravljanja</derivirana_varijabla>
  </DomainObject.Predmet.ProtustrankaFormated>
  <DomainObject.Predmet.ProtustrankaFormatedOIB>
    <izvorni_sadrzaj>  NEGOTIATOR, društvo s ograničenom odgovornošću za savjetovanje u vezi poslovanja i upravljanja, OIB 12934187226</izvorni_sadrzaj>
    <derivirana_varijabla naziv="DomainObject.Predmet.ProtustrankaFormatedOIB_1">  NEGOTIATOR, društvo s ograničenom odgovornošću za savjetovanje u vezi poslovanja i upravljanja, OIB 12934187226</derivirana_varijabla>
  </DomainObject.Predmet.ProtustrankaFormatedOIB>
  <DomainObject.Predmet.ProtustrankaFormatedWithAdress>
    <izvorni_sadrzaj> NEGOTIATOR, društvo s ograničenom odgovornošću za savjetovanje u vezi poslovanja i upravljanja, Akademika Ladislava Šabana 28, 42240 Ivanec</izvorni_sadrzaj>
    <derivirana_varijabla naziv="DomainObject.Predmet.ProtustrankaFormatedWithAdress_1"> NEGOTIATOR, društvo s ograničenom odgovornošću za savjetovanje u vezi poslovanja i upravljanja, Akademika Ladislava Šabana 28, 42240 Ivanec</derivirana_varijabla>
  </DomainObject.Predmet.ProtustrankaFormatedWithAdress>
  <DomainObject.Predmet.ProtustrankaFormatedWithAdressOIB>
    <izvorni_sadrzaj> NEGOTIATOR, društvo s ograničenom odgovornošću za savjetovanje u vezi poslovanja i upravljanja, OIB 12934187226, Akademika Ladislava Šabana 28, 42240 Ivanec</izvorni_sadrzaj>
    <derivirana_varijabla naziv="DomainObject.Predmet.ProtustrankaFormatedWithAdressOIB_1"> NEGOTIATOR, društvo s ograničenom odgovornošću za savjetovanje u vezi poslovanja i upravljanja, OIB 12934187226, Akademika Ladislava Šabana 28, 42240 Ivanec</derivirana_varijabla>
  </DomainObject.Predmet.ProtustrankaFormatedWithAdressOIB>
  <DomainObject.Predmet.ProtustrankaWithAdress>
    <izvorni_sadrzaj>NEGOTIATOR, društvo s ograničenom odgovornošću za savjetovanje u vezi poslovanja i upravljanja Akademika Ladislava Šabana 28, 42240 Ivanec</izvorni_sadrzaj>
    <derivirana_varijabla naziv="DomainObject.Predmet.ProtustrankaWithAdress_1">NEGOTIATOR, društvo s ograničenom odgovornošću za savjetovanje u vezi poslovanja i upravljanja Akademika Ladislava Šabana 28, 42240 Ivanec</derivirana_varijabla>
  </DomainObject.Predmet.ProtustrankaWithAdress>
  <DomainObject.Predmet.ProtustrankaWithAdressOIB>
    <izvorni_sadrzaj>NEGOTIATOR, društvo s ograničenom odgovornošću za savjetovanje u vezi poslovanja i upravljanja, OIB 12934187226, Akademika Ladislava Šabana 28, 42240 Ivanec</izvorni_sadrzaj>
    <derivirana_varijabla naziv="DomainObject.Predmet.ProtustrankaWithAdressOIB_1">NEGOTIATOR, društvo s ograničenom odgovornošću za savjetovanje u vezi poslovanja i upravljanja, OIB 12934187226, Akademika Ladislava Šabana 28, 42240 Ivanec</derivirana_varijabla>
  </DomainObject.Predmet.ProtustrankaWithAdressOIB>
  <DomainObject.Predmet.ProtustrankaNazivFormated>
    <izvorni_sadrzaj>NEGOTIATOR, društvo s ograničenom odgovornošću za savjetovanje u vezi poslovanja i upravljanja</izvorni_sadrzaj>
    <derivirana_varijabla naziv="DomainObject.Predmet.ProtustrankaNazivFormated_1">NEGOTIATOR, društvo s ograničenom odgovornošću za savjetovanje u vezi poslovanja i upravljanja</derivirana_varijabla>
  </DomainObject.Predmet.ProtustrankaNazivFormated>
  <DomainObject.Predmet.ProtustrankaNazivFormatedOIB>
    <izvorni_sadrzaj>NEGOTIATOR, društvo s ograničenom odgovornošću za savjetovanje u vezi poslovanja i upravljanja, OIB 12934187226</izvorni_sadrzaj>
    <derivirana_varijabla naziv="DomainObject.Predmet.ProtustrankaNazivFormatedOIB_1">NEGOTIATOR, društvo s ograničenom odgovornošću za savjetovanje u vezi poslovanja i upravljanja, OIB 12934187226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42554.79</izvorni_sadrzaj>
    <derivirana_varijabla naziv="DomainObject.Predmet.TrenutnaVrijednost_1">42554.79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NEGOTIATOR, društvo s ograničenom odgovornošću za savjetovanje u vezi poslovanja i upravljanja</item>
    </izvorni_sadrzaj>
    <derivirana_varijabla naziv="DomainObject.Predmet.ProtuStrankaListFormated_1">
      <item>NEGOTIATOR, društvo s ograničenom odgovornošću za savjetovanje u vezi poslovanja i upravljanja</item>
    </derivirana_varijabla>
  </DomainObject.Predmet.ProtuStrankaListFormated>
  <DomainObject.Predmet.ProtuStrankaListFormatedOIB>
    <izvorni_sadrzaj>
      <item>NEGOTIATOR, društvo s ograničenom odgovornošću za savjetovanje u vezi poslovanja i upravljanja, OIB 12934187226</item>
    </izvorni_sadrzaj>
    <derivirana_varijabla naziv="DomainObject.Predmet.ProtuStrankaListFormatedOIB_1">
      <item>NEGOTIATOR, društvo s ograničenom odgovornošću za savjetovanje u vezi poslovanja i upravljanja, OIB 12934187226</item>
    </derivirana_varijabla>
  </DomainObject.Predmet.ProtuStrankaListFormatedOIB>
  <DomainObject.Predmet.ProtuStrankaListFormatedWithAdress>
    <izvorni_sadrzaj>
      <item>NEGOTIATOR, društvo s ograničenom odgovornošću za savjetovanje u vezi poslovanja i upravljanja, Akademika Ladislava Šabana 28, 42240 Ivanec</item>
    </izvorni_sadrzaj>
    <derivirana_varijabla naziv="DomainObject.Predmet.ProtuStrankaListFormatedWithAdress_1">
      <item>NEGOTIATOR, društvo s ograničenom odgovornošću za savjetovanje u vezi poslovanja i upravljanja, Akademika Ladislava Šabana 28, 42240 Ivanec</item>
    </derivirana_varijabla>
  </DomainObject.Predmet.ProtuStrankaListFormatedWithAdress>
  <DomainObject.Predmet.ProtuStrankaListFormatedWithAdressOIB>
    <izvorni_sadrzaj>
      <item>NEGOTIATOR, društvo s ograničenom odgovornošću za savjetovanje u vezi poslovanja i upravljanja, OIB 12934187226, Akademika Ladislava Šabana 28, 42240 Ivanec</item>
    </izvorni_sadrzaj>
    <derivirana_varijabla naziv="DomainObject.Predmet.ProtuStrankaListFormatedWithAdressOIB_1">
      <item>NEGOTIATOR, društvo s ograničenom odgovornošću za savjetovanje u vezi poslovanja i upravljanja, OIB 12934187226, Akademika Ladislava Šabana 28, 42240 Ivanec</item>
    </derivirana_varijabla>
  </DomainObject.Predmet.ProtuStrankaListFormatedWithAdressOIB>
  <DomainObject.Predmet.ProtuStrankaListNazivFormated>
    <izvorni_sadrzaj>
      <item>NEGOTIATOR, društvo s ograničenom odgovornošću za savjetovanje u vezi poslovanja i upravljanja</item>
    </izvorni_sadrzaj>
    <derivirana_varijabla naziv="DomainObject.Predmet.ProtuStrankaListNazivFormated_1">
      <item>NEGOTIATOR, društvo s ograničenom odgovornošću za savjetovanje u vezi poslovanja i upravljanja</item>
    </derivirana_varijabla>
  </DomainObject.Predmet.ProtuStrankaListNazivFormated>
  <DomainObject.Predmet.ProtuStrankaListNazivFormatedOIB>
    <izvorni_sadrzaj>
      <item>NEGOTIATOR, društvo s ograničenom odgovornošću za savjetovanje u vezi poslovanja i upravljanja, OIB 12934187226</item>
    </izvorni_sadrzaj>
    <derivirana_varijabla naziv="DomainObject.Predmet.ProtuStrankaListNazivFormatedOIB_1">
      <item>NEGOTIATOR, društvo s ograničenom odgovornošću za savjetovanje u vezi poslovanja i upravljanja, OIB 12934187226</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St-1110/2016-4</izvorni_sadrzaj>
    <derivirana_varijabla naziv="DomainObject.PoslovniBrojDokumenta_1">St-1110/2016-4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NEGOTIATOR, društvo s ograničenom odgovornošću za savjetovanje u vezi poslovanja i upravljanja</izvorni_sadrzaj>
    <derivirana_varijabla naziv="DomainObject.Predmet.ProtustrankaIDrugi_1">NEGOTIATOR, društvo s ograničenom odgovornošću za savjetovanje u vezi poslovanja i upravljanja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NEGOTIATOR, društvo s ograničenom odgovornošću za savjetovanje u vezi poslovanja i upravljanja, OIB 12934187226, Akademika Ladislava Šabana 28, 42240 Ivanec</izvorni_sadrzaj>
    <derivirana_varijabla naziv="DomainObject.Predmet.ProtustrankaIDrugiAdressOIB_1">NEGOTIATOR, društvo s ograničenom odgovornošću za savjetovanje u vezi poslovanja i upravljanja, OIB 12934187226, Akademika Ladislava Šabana 28,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NEGOTIATOR, društvo s ograničenom odgovornošću za savjetovanje u vezi poslovanja i upravljanja</item>
      <item>Sudski registar</item>
      <item>e-oglasna ploča</item>
    </izvorni_sadrzaj>
    <derivirana_varijabla naziv="DomainObject.Predmet.SudioniciListNaziv_1">
      <item>Financijska agencija</item>
      <item>NEGOTIATOR, društvo s ograničenom odgovornošću za savjetovanje u vezi poslovanja i upravljanja</item>
      <item>Sudski registar</item>
      <item>e-oglasna ploča</item>
    </derivirana_varijabla>
  </DomainObject.Predmet.SudioniciListNaziv>
  <DomainObject.Predmet.SudioniciListAdressOIB>
    <izvorni_sadrzaj>
      <item>Financijska agencija, OIB 85821130368, Ulica grada Vukovara 70,10000 Zagreb</item>
      <item>NEGOTIATOR, društvo s ograničenom odgovornošću za savjetovanje u vezi poslovanja i upravljanja, OIB 12934187226, Akademika Ladislava Šabana 28,42240 Ivanec</item>
      <item>Sudski registar</item>
      <item>e-oglasna ploča</item>
    </izvorni_sadrzaj>
    <derivirana_varijabla naziv="DomainObject.Predmet.SudioniciListAdressOIB_1">
      <item>Financijska agencija, OIB 85821130368, Ulica grada Vukovara 70,10000 Zagreb</item>
      <item>NEGOTIATOR, društvo s ograničenom odgovornošću za savjetovanje u vezi poslovanja i upravljanja, OIB 12934187226, Akademika Ladislava Šabana 28,42240 Ivanec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273177-F081-4306-B0BA-2B4B1C7546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450</properties:Words>
  <properties:Characters>2465</properties:Characters>
  <properties:Lines>79</properties:Lines>
  <properties:Paragraphs>17</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2017-02-06T14:08:00Z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St-1110/2016-4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