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0752" w14:paraId="e420752" w:rsidRDefault="00AE649C" w:rsidP="00FA5B5E" w:rsidR="00AE649C" w:rsidRPr="00B76F3C">
      <w:pPr>
        <w:pStyle w:val="Naslov3"/>
        <w15:collapsed w:val="false"/>
      </w:pPr>
    </w:p>
    <w:p w:rsidRDefault="00163BF1" w:rsidP="00163BF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 xml:space="preserve">                  5 St-139/2015-3</w:t>
      </w:r>
      <w:bookmarkStart w:name="_GoBack" w:id="0"/>
      <w:bookmarkEnd w:id="0"/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>U  I M E  R E P U B L I K E  H R V A T S K E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u skraćenom stečajnom postupku nad dužnikom UDRUGA DOSELJENIH HRVATA VIROVITIČKO–PODRAVSKE ŽUPANIJE, Virovitica, Matije Gupca 147, OIB:13348756358, dana 9. studenog 2015. 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>Odbacuje se prijedlog za otvaranje stečajnog postupka nad dužnikom UDRUGA DOSELJENIH HRVATA VIROVITIČKO–PODRAVSKE ŽUPANIJE, Virovitica.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 xml:space="preserve">Financijska agencija, RC Zagreb, Podružnica Bjelovar, podnijela je ovom sudu 29. listopada 2015. zahtjev za provedbu skraćenog stečajnog postupka nad dužnikom UDRUGA DOSELJENIH HRVATA VIROVITIČKO–PODRAVSKE ŽUPANIJE, Virovitica.  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 xml:space="preserve"> 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>Uvidom u upisnik za stečajeve koji se vodi kod ovog suda utvrđeno je da je  pravomoćnim rješenjem broj St-168/2011-4 od 20. siječnja 2012. otvoren i zaključen stečajni postupak nad dužnikom UDRUGA DOSELJENIH HRVATA VIROVITIČKO–PODRAVSKE ŽUPANIJE, Virovitica. Pravomoćno rješenje dostavljeno je Uredu državne uprave Virovitičko-podravske županije, Službi za opću upravu i imovinsko-pravne poslove, radi brisanja dužnika.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 xml:space="preserve"> 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>Kako je nad dužnikom već proveden i pravomoćno okončan stečajni postupak, takav se postupak ne može voditi po zahtjevu Financijske agencije te je riješeno kao u izreci.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 xml:space="preserve">U Bjelovaru, dana 9. studenog 2015.  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>POUKA O PRAVNOM LIJEKU:Protiv ovog rješenja dopuštena je žalba u roku od 8 dana računajući od primitka rješenja, na Visoki trgovački sud RH u Zagrebu, a putem ovog suda. Žalba se  podnosi u 3 primjerka.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lastRenderedPageBreak/>
        <w:t>Rj.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>1. DNA:predlagatelju putem e-oglasne ploče suda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63BF1">
        <w:rPr>
          <w:rFonts w:cs="Times New Roman" w:eastAsia="Times New Roman"/>
          <w:noProof/>
          <w:szCs w:val="20"/>
          <w:lang w:eastAsia="hr-HR" w:val="en-GB"/>
        </w:rPr>
        <w:t>Bj.9.11.2015.</w:t>
      </w: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163BF1" w:rsidP="00163BF1" w:rsidR="00163BF1" w:rsidRPr="00163BF1">
      <w:pPr>
        <w:ind w:firstLine="567"/>
        <w:jc w:val="both"/>
        <w:rPr>
          <w:rFonts w:cs="Times New Roman" w:eastAsia="Calibri" w:hAnsi="Calibri" w:ascii="Calibri"/>
          <w:noProof/>
          <w:lang w:val="en-US"/>
        </w:rPr>
      </w:pP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163BF1" w:rsidP="00163BF1" w:rsidR="00163BF1" w:rsidRPr="00163B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BF1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25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St-139/2015-3</izvorni_sadrzaj>
    <derivirana_varijabla naziv="DomainObject.Oznaka_1">St-139/2015-3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DOSELJENIH HRVATA VIROVITIČKO-PODRAVSKE ŽUPANIJE, Virovitica</izvorni_sadrzaj>
    <derivirana_varijabla naziv="DomainObject.Predmet.ProtustrankaFormated_1">  UDRUGA DOSELJENIH HRVATA VIROVITIČKO-PODRAVSKE ŽUPANIJE, Virovitica</derivirana_varijabla>
  </DomainObject.Predmet.ProtustrankaFormated>
  <DomainObject.Predmet.ProtustrankaFormatedOIB>
    <izvorni_sadrzaj>  UDRUGA DOSELJENIH HRVATA VIROVITIČKO-PODRAVSKE ŽUPANIJE, Virovitica, OIB 13348756358</izvorni_sadrzaj>
    <derivirana_varijabla naziv="DomainObject.Predmet.ProtustrankaFormatedOIB_1">  UDRUGA DOSELJENIH HRVATA VIROVITIČKO-PODRAVSKE ŽUPANIJE, Virovitica, OIB 13348756358</derivirana_varijabla>
  </DomainObject.Predmet.ProtustrankaFormatedOIB>
  <DomainObject.Predmet.ProtustrankaFormatedWithAdress>
    <izvorni_sadrzaj> UDRUGA DOSELJENIH HRVATA VIROVITIČKO-PODRAVSKE ŽUPANIJE, Virovitica, Matije Gupca 147, 33000 Virovitica</izvorni_sadrzaj>
    <derivirana_varijabla naziv="DomainObject.Predmet.ProtustrankaFormatedWithAdress_1"> UDRUGA DOSELJENIH HRVATA VIROVITIČKO-PODRAVSKE ŽUPANIJE, Virovitica, Matije Gupca 147, 33000 Virovitica</derivirana_varijabla>
  </DomainObject.Predmet.ProtustrankaFormatedWithAdress>
  <DomainObject.Predmet.ProtustrankaFormatedWithAdressOIB>
    <izvorni_sadrzaj> UDRUGA DOSELJENIH HRVATA VIROVITIČKO-PODRAVSKE ŽUPANIJE, Virovitica, OIB 13348756358, Matije Gupca 147, 33000 Virovitica</izvorni_sadrzaj>
    <derivirana_varijabla naziv="DomainObject.Predmet.ProtustrankaFormatedWithAdressOIB_1"> UDRUGA DOSELJENIH HRVATA VIROVITIČKO-PODRAVSKE ŽUPANIJE, Virovitica, OIB 13348756358, Matije Gupca 147, 33000 Virovitica</derivirana_varijabla>
  </DomainObject.Predmet.ProtustrankaFormatedWithAdressOIB>
  <DomainObject.Predmet.ProtustrankaWithAdress>
    <izvorni_sadrzaj>UDRUGA DOSELJENIH HRVATA VIROVITIČKO-PODRAVSKE ŽUPANIJE, Virovitica Matije Gupca 147, 33000 Virovitica</izvorni_sadrzaj>
    <derivirana_varijabla naziv="DomainObject.Predmet.ProtustrankaWithAdress_1">UDRUGA DOSELJENIH HRVATA VIROVITIČKO-PODRAVSKE ŽUPANIJE, Virovitica Matije Gupca 147, 33000 Virovitica</derivirana_varijabla>
  </DomainObject.Predmet.ProtustrankaWithAdress>
  <DomainObject.Predmet.ProtustrankaWithAdressOIB>
    <izvorni_sadrzaj>UDRUGA DOSELJENIH HRVATA VIROVITIČKO-PODRAVSKE ŽUPANIJE, Virovitica, OIB 13348756358, Matije Gupca 147, 33000 Virovitica</izvorni_sadrzaj>
    <derivirana_varijabla naziv="DomainObject.Predmet.ProtustrankaWithAdressOIB_1">UDRUGA DOSELJENIH HRVATA VIROVITIČKO-PODRAVSKE ŽUPANIJE, Virovitica, OIB 13348756358, Matije Gupca 147, 33000 Virovitica</derivirana_varijabla>
  </DomainObject.Predmet.ProtustrankaWithAdressOIB>
  <DomainObject.Predmet.ProtustrankaNazivFormated>
    <izvorni_sadrzaj>UDRUGA DOSELJENIH HRVATA VIROVITIČKO-PODRAVSKE ŽUPANIJE, Virovitica</izvorni_sadrzaj>
    <derivirana_varijabla naziv="DomainObject.Predmet.ProtustrankaNazivFormated_1">UDRUGA DOSELJENIH HRVATA VIROVITIČKO-PODRAVSKE ŽUPANIJE, Virovitica</derivirana_varijabla>
  </DomainObject.Predmet.ProtustrankaNazivFormated>
  <DomainObject.Predmet.ProtustrankaNazivFormatedOIB>
    <izvorni_sadrzaj>UDRUGA DOSELJENIH HRVATA VIROVITIČKO-PODRAVSKE ŽUPANIJE, Virovitica, OIB 13348756358</izvorni_sadrzaj>
    <derivirana_varijabla naziv="DomainObject.Predmet.ProtustrankaNazivFormatedOIB_1">UDRUGA DOSELJENIH HRVATA VIROVITIČKO-PODRAVSKE ŽUPANIJE, Virovitica, OIB 13348756358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DOSELJENIH HRVATA VIROVITIČKO-PODRAVSKE ŽUPANIJE, Virovitica</item>
    </izvorni_sadrzaj>
    <derivirana_varijabla naziv="DomainObject.Predmet.ProtuStrankaListFormated_1">
      <item>UDRUGA DOSELJENIH HRVATA VIROVITIČKO-PODRAVSKE ŽUPANIJE, Virovitica</item>
    </derivirana_varijabla>
  </DomainObject.Predmet.ProtuStrankaListFormated>
  <DomainObject.Predmet.ProtuStrankaListFormatedOIB>
    <izvorni_sadrzaj>
      <item>UDRUGA DOSELJENIH HRVATA VIROVITIČKO-PODRAVSKE ŽUPANIJE, Virovitica, OIB 13348756358</item>
    </izvorni_sadrzaj>
    <derivirana_varijabla naziv="DomainObject.Predmet.ProtuStrankaListFormatedOIB_1">
      <item>UDRUGA DOSELJENIH HRVATA VIROVITIČKO-PODRAVSKE ŽUPANIJE, Virovitica, OIB 13348756358</item>
    </derivirana_varijabla>
  </DomainObject.Predmet.ProtuStrankaListFormatedOIB>
  <DomainObject.Predmet.ProtuStrankaListFormatedWithAdress>
    <izvorni_sadrzaj>
      <item>UDRUGA DOSELJENIH HRVATA VIROVITIČKO-PODRAVSKE ŽUPANIJE, Virovitica, Matije Gupca 147, 33000 Virovitica</item>
    </izvorni_sadrzaj>
    <derivirana_varijabla naziv="DomainObject.Predmet.ProtuStrankaListFormatedWithAdress_1">
      <item>UDRUGA DOSELJENIH HRVATA VIROVITIČKO-PODRAVSKE ŽUPANIJE, Virovitica, Matije Gupca 147, 33000 Virovitica</item>
    </derivirana_varijabla>
  </DomainObject.Predmet.ProtuStrankaListFormatedWithAdress>
  <DomainObject.Predmet.ProtuStrankaListFormatedWithAdressOIB>
    <izvorni_sadrzaj>
      <item>UDRUGA DOSELJENIH HRVATA VIROVITIČKO-PODRAVSKE ŽUPANIJE, Virovitica, OIB 13348756358, Matije Gupca 147, 33000 Virovitica</item>
    </izvorni_sadrzaj>
    <derivirana_varijabla naziv="DomainObject.Predmet.ProtuStrankaListFormatedWithAdressOIB_1">
      <item>UDRUGA DOSELJENIH HRVATA VIROVITIČKO-PODRAVSKE ŽUPANIJE, Virovitica, OIB 13348756358, Matije Gupca 147, 33000 Virovitica</item>
    </derivirana_varijabla>
  </DomainObject.Predmet.ProtuStrankaListFormatedWithAdressOIB>
  <DomainObject.Predmet.ProtuStrankaListNazivFormated>
    <izvorni_sadrzaj>
      <item>UDRUGA DOSELJENIH HRVATA VIROVITIČKO-PODRAVSKE ŽUPANIJE, Virovitica</item>
    </izvorni_sadrzaj>
    <derivirana_varijabla naziv="DomainObject.Predmet.ProtuStrankaListNazivFormated_1">
      <item>UDRUGA DOSELJENIH HRVATA VIROVITIČKO-PODRAVSKE ŽUPANIJE, Virovitica</item>
    </derivirana_varijabla>
  </DomainObject.Predmet.ProtuStrankaListNazivFormated>
  <DomainObject.Predmet.ProtuStrankaListNazivFormatedOIB>
    <izvorni_sadrzaj>
      <item>UDRUGA DOSELJENIH HRVATA VIROVITIČKO-PODRAVSKE ŽUPANIJE, Virovitica, OIB 13348756358</item>
    </izvorni_sadrzaj>
    <derivirana_varijabla naziv="DomainObject.Predmet.ProtuStrankaListNazivFormatedOIB_1">
      <item>UDRUGA DOSELJENIH HRVATA VIROVITIČKO-PODRAVSKE ŽUPANIJE, Virovitica, OIB 13348756358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St-139/2015-3</izvorni_sadrzaj>
    <derivirana_varijabla naziv="DomainObject.PoslovniBrojDokumenta_1">St-139/2015-3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DOSELJENIH HRVATA VIROVITIČKO-PODRAVSKE ŽUPANIJE, Virovitica</izvorni_sadrzaj>
    <derivirana_varijabla naziv="DomainObject.Predmet.ProtustrankaIDrugi_1">UDRUGA DOSELJENIH HRVATA VIROVITIČKO-PODRAVSKE ŽUPANIJE,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DOSELJENIH HRVATA VIROVITIČKO-PODRAVSKE ŽUPANIJE, Virovitica, OIB 13348756358, Matije Gupca 147, 33000 Virovitica</izvorni_sadrzaj>
    <derivirana_varijabla naziv="DomainObject.Predmet.ProtustrankaIDrugiAdressOIB_1">UDRUGA DOSELJENIH HRVATA VIROVITIČKO-PODRAVSKE ŽUPANIJE, Virovitica, OIB 13348756358, Matije Gupca 147,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DOSELJENIH HRVATA VIROVITIČKO-PODRAVSKE ŽUPANIJE, Virovitica</item>
    </izvorni_sadrzaj>
    <derivirana_varijabla naziv="DomainObject.Predmet.SudioniciListNaziv_1">
      <item>FINA, RC ZAGREB, Podružnica Bjelovar</item>
      <item>UDRUGA DOSELJENIH HRVATA VIROVITIČKO-PODRAVSKE ŽUPANIJE, Virovitica</item>
    </derivirana_varijabla>
  </DomainObject.Predmet.SudioniciListNaziv>
  <DomainObject.Predmet.SudioniciListAdressOIB>
    <izvorni_sadrzaj>
      <item>FINA, RC ZAGREB, Podružnica Bjelovar, OIB 85821130368, F. Supila 4,43000 Bjelovar</item>
      <item>UDRUGA DOSELJENIH HRVATA VIROVITIČKO-PODRAVSKE ŽUPANIJE, Virovitica, OIB 13348756358, Matije Gupca 147,33000 Virovitica</item>
    </izvorni_sadrzaj>
    <derivirana_varijabla naziv="DomainObject.Predmet.SudioniciListAdressOIB_1">
      <item>FINA, RC ZAGREB, Podružnica Bjelovar, OIB 85821130368, F. Supila 4,43000 Bjelovar</item>
      <item>UDRUGA DOSELJENIH HRVATA VIROVITIČKO-PODRAVSKE ŽUPANIJE, Virovitica, OIB 13348756358, Matije Gupca 147,33000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B6461-F56B-4374-9756-E47105559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1407</properties:Characters>
  <properties:Lines>58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2015-11-10T13:38:00Z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St-139/2015-3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