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d448" w14:paraId="f36d448"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DC2ABE">
        <w:t>104</w:t>
      </w:r>
      <w:r w:rsidR="00B35CCB">
        <w:t>/</w:t>
      </w:r>
      <w:r w:rsidR="00CC00F1">
        <w:t>1</w:t>
      </w:r>
      <w:r w:rsidR="00545890">
        <w:t>8</w:t>
      </w:r>
      <w:r w:rsidR="00CC00F1">
        <w:t>-</w:t>
      </w:r>
      <w:r w:rsidR="00DC2ABE">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DC2ABE" w:rsidRPr="00E1312F">
        <w:t>KERAMIKA DOM d.o.o., Zadar, Put Murvice 44 A, OIB: 90824133798</w:t>
      </w:r>
      <w:r w:rsidR="00F81A36" w:rsidRPr="001C5505">
        <w:t xml:space="preserve">,  </w:t>
      </w:r>
      <w:r w:rsidR="003A0A6A" w:rsidRPr="001C5505">
        <w:t xml:space="preserve">dana </w:t>
      </w:r>
      <w:r w:rsidR="000877E4">
        <w:t>31</w:t>
      </w:r>
      <w:r w:rsidR="00E03AB9">
        <w:t xml:space="preserve">. </w:t>
      </w:r>
      <w:r w:rsidR="00DC2ABE">
        <w:t>siječnja</w:t>
      </w:r>
      <w:r w:rsidR="008E7626">
        <w:t xml:space="preserve"> </w:t>
      </w:r>
      <w:r w:rsidR="00DC2ABE">
        <w:t>2019</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C2ABE" w:rsidRPr="00E1312F">
        <w:t>KERAMIKA DOM d.o.o., Zadar, Put Murvice 44 A, OIB: 90824133798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C2ABE">
        <w:t>104</w:t>
      </w:r>
      <w:r w:rsidR="00DE6466" w:rsidRPr="00FA3260">
        <w:t>-</w:t>
      </w:r>
      <w:r w:rsidR="008C2399" w:rsidRPr="00FA3260">
        <w:t>1</w:t>
      </w:r>
      <w:r w:rsidR="00545890">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DC2ABE" w:rsidRPr="00E1312F">
        <w:t>KERAMIKA DOM d.o.o., Zadar</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DC2ABE">
        <w:t>ročište pristupio</w:t>
      </w:r>
      <w:r w:rsidR="002543CE" w:rsidRPr="00B42E26">
        <w:t xml:space="preserve"> je zastupn</w:t>
      </w:r>
      <w:r w:rsidR="00DC2ABE">
        <w:t>ik</w:t>
      </w:r>
      <w:r w:rsidR="00FC5991" w:rsidRPr="00B42E26">
        <w:t xml:space="preserve"> po</w:t>
      </w:r>
      <w:r w:rsidRPr="00B42E26">
        <w:t xml:space="preserve"> z</w:t>
      </w:r>
      <w:r w:rsidR="002543CE" w:rsidRPr="00B42E26">
        <w:t>akonu stečajnog dužnika i nave</w:t>
      </w:r>
      <w:r w:rsidR="00DC2ABE">
        <w:t>o</w:t>
      </w:r>
      <w:r w:rsidR="00812E36" w:rsidRPr="00B42E26">
        <w:t xml:space="preserve"> da</w:t>
      </w:r>
      <w:r w:rsidR="00F51920" w:rsidRPr="00B42E26">
        <w:t xml:space="preserve"> dužnik </w:t>
      </w:r>
      <w:r w:rsidR="00812E36" w:rsidRPr="00B42E26">
        <w:t xml:space="preserve">od imovine nema ništa </w:t>
      </w:r>
      <w:r w:rsidR="00DC2ABE">
        <w:t>osim robnih zaliha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877E4">
        <w:t>31</w:t>
      </w:r>
      <w:r w:rsidR="00E03AB9">
        <w:t xml:space="preserve">. </w:t>
      </w:r>
      <w:r w:rsidR="00DC2ABE">
        <w:t>siječnja</w:t>
      </w:r>
      <w:r w:rsidR="005935FD">
        <w:t xml:space="preserve"> 201</w:t>
      </w:r>
      <w:r w:rsidR="00DC2ABE">
        <w:t>9</w:t>
      </w:r>
      <w:r w:rsidRPr="00D019D4">
        <w:t>.</w:t>
      </w:r>
    </w:p>
    <w:p w:rsidRDefault="00763816" w:rsidP="007506EB" w:rsidR="00763816"/>
    <w:p w:rsidRDefault="00721088"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721088"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DC2ABE">
      <w:t>104</w:t>
    </w:r>
    <w:r w:rsidR="00882DF9">
      <w:t>/1</w:t>
    </w:r>
    <w:r w:rsidR="00545890">
      <w:t>8</w:t>
    </w:r>
    <w:r w:rsidR="00971030">
      <w:t>-</w:t>
    </w:r>
    <w:r w:rsidR="00DC2ABE">
      <w:t>13</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877E4"/>
    <w:rsid w:val="000A7106"/>
    <w:rsid w:val="000A7540"/>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45890"/>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21088"/>
    <w:rsid w:val="0073095D"/>
    <w:rsid w:val="00733C67"/>
    <w:rsid w:val="007506EB"/>
    <w:rsid w:val="007608D8"/>
    <w:rsid w:val="00763816"/>
    <w:rsid w:val="00774D7C"/>
    <w:rsid w:val="007B312D"/>
    <w:rsid w:val="007C5ABC"/>
    <w:rsid w:val="00812E36"/>
    <w:rsid w:val="00815E2F"/>
    <w:rsid w:val="00816F81"/>
    <w:rsid w:val="00846754"/>
    <w:rsid w:val="00882DF9"/>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C2ABE"/>
    <w:rsid w:val="00DD39A9"/>
    <w:rsid w:val="00DE6466"/>
    <w:rsid w:val="00E03AB9"/>
    <w:rsid w:val="00E24AC3"/>
    <w:rsid w:val="00E4646D"/>
    <w:rsid w:val="00E70963"/>
    <w:rsid w:val="00E92C65"/>
    <w:rsid w:val="00EA109C"/>
    <w:rsid w:val="00EB1AEF"/>
    <w:rsid w:val="00ED1EDD"/>
    <w:rsid w:val="00EE4E62"/>
    <w:rsid w:val="00EF29E7"/>
    <w:rsid w:val="00F17A9B"/>
    <w:rsid w:val="00F249D2"/>
    <w:rsid w:val="00F26AD9"/>
    <w:rsid w:val="00F33D38"/>
    <w:rsid w:val="00F344E5"/>
    <w:rsid w:val="00F51920"/>
    <w:rsid w:val="00F711C7"/>
    <w:rsid w:val="00F77A20"/>
    <w:rsid w:val="00F81A36"/>
    <w:rsid w:val="00F827BF"/>
    <w:rsid w:val="00F9554E"/>
    <w:rsid w:val="00FA3260"/>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721088"/>
    <w:rPr>
      <w:color w:val="808080"/>
      <w:bdr w:space="0" w:sz="0" w:color="auto" w:val="none"/>
      <w:shd w:fill="auto" w:color="auto" w:val="clear"/>
    </w:rPr>
  </w:style>
  <w:style w:customStyle="true" w:styleId="eSPISCCParagraphDefaultFont" w:type="character">
    <w:name w:val="eSPIS_CC_Paragraph Default Font"/>
    <w:basedOn w:val="Zadanifontodlomka"/>
    <w:rsid w:val="00721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088"/>
    <w:rPr>
      <w:bdr w:space="0" w:sz="0" w:color="auto" w:val="none"/>
      <w:shd w:fill="FFFFCC" w:color="auto" w:val="clear"/>
      <w:lang w:val="hr-HR"/>
    </w:rPr>
  </w:style>
  <w:style w:customStyle="true" w:styleId="PozadinaSvijetloCrvena" w:type="character">
    <w:name w:val="Pozadina_SvijetloCrvena"/>
    <w:basedOn w:val="eSPISCCParagraphDefaultFont"/>
    <w:rsid w:val="00721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0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721088"/>
    <w:rPr>
      <w:color w:val="808080"/>
      <w:bdr w:color="auto" w:space="0" w:sz="0" w:val="none"/>
      <w:shd w:color="auto" w:fill="auto" w:val="clear"/>
    </w:rPr>
  </w:style>
  <w:style w:customStyle="1" w:styleId="eSPISCCParagraphDefaultFont" w:type="character">
    <w:name w:val="eSPIS_CC_Paragraph Default Font"/>
    <w:basedOn w:val="Zadanifontodlomka"/>
    <w:rsid w:val="00721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088"/>
    <w:rPr>
      <w:bdr w:color="auto" w:space="0" w:sz="0" w:val="none"/>
      <w:shd w:color="auto" w:fill="FFFFCC" w:val="clear"/>
      <w:lang w:val="hr-HR"/>
    </w:rPr>
  </w:style>
  <w:style w:customStyle="1" w:styleId="PozadinaSvijetloCrvena" w:type="character">
    <w:name w:val="Pozadina_SvijetloCrvena"/>
    <w:basedOn w:val="eSPISCCParagraphDefaultFont"/>
    <w:rsid w:val="00721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0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2018.</izvorni_sadrzaj>
    <derivirana_varijabla naziv="DomainObject.Predmet.DatumOsnivanja_1">21.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KERAMIKA DOM društvo s ograničenom odgovornošću za trgovinu i turizam</izvorni_sadrzaj>
    <derivirana_varijabla naziv="DomainObject.Predmet.ProtustrankaFormated_1">  KERAMIKA DOM društvo s ograničenom odgovornošću za trgovinu i turizam</derivirana_varijabla>
  </DomainObject.Predmet.ProtustrankaFormated>
  <DomainObject.Predmet.ProtustrankaFormatedOIB>
    <izvorni_sadrzaj>  KERAMIKA DOM društvo s ograničenom odgovornošću za trgovinu i turizam, OIB 90824133798</izvorni_sadrzaj>
    <derivirana_varijabla naziv="DomainObject.Predmet.ProtustrankaFormatedOIB_1">  KERAMIKA DOM društvo s ograničenom odgovornošću za trgovinu i turizam, OIB 90824133798</derivirana_varijabla>
  </DomainObject.Predmet.ProtustrankaFormatedOIB>
  <DomainObject.Predmet.ProtustrankaFormatedWithAdress>
    <izvorni_sadrzaj> KERAMIKA DOM društvo s ograničenom odgovornošću za trgovinu i turizam, Put Murvice 44/A, 23000 Zadar</izvorni_sadrzaj>
    <derivirana_varijabla naziv="DomainObject.Predmet.ProtustrankaFormatedWithAdress_1"> KERAMIKA DOM društvo s ograničenom odgovornošću za trgovinu i turizam, Put Murvice 44/A, 23000 Zadar</derivirana_varijabla>
  </DomainObject.Predmet.ProtustrankaFormatedWithAdress>
  <DomainObject.Predmet.ProtustrankaFormatedWithAdressOIB>
    <izvorni_sadrzaj> KERAMIKA DOM društvo s ograničenom odgovornošću za trgovinu i turizam, OIB 90824133798, Put Murvice 44/A, 23000 Zadar</izvorni_sadrzaj>
    <derivirana_varijabla naziv="DomainObject.Predmet.ProtustrankaFormatedWithAdressOIB_1"> KERAMIKA DOM društvo s ograničenom odgovornošću za trgovinu i turizam, OIB 90824133798, Put Murvice 44/A, 23000 Zadar</derivirana_varijabla>
  </DomainObject.Predmet.ProtustrankaFormatedWithAdressOIB>
  <DomainObject.Predmet.ProtustrankaWithAdress>
    <izvorni_sadrzaj>KERAMIKA DOM društvo s ograničenom odgovornošću za trgovinu i turizam Put Murvice 44/A, 23000 Zadar</izvorni_sadrzaj>
    <derivirana_varijabla naziv="DomainObject.Predmet.ProtustrankaWithAdress_1">KERAMIKA DOM društvo s ograničenom odgovornošću za trgovinu i turizam Put Murvice 44/A, 23000 Zadar</derivirana_varijabla>
  </DomainObject.Predmet.ProtustrankaWithAdress>
  <DomainObject.Predmet.ProtustrankaWithAdressOIB>
    <izvorni_sadrzaj>KERAMIKA DOM društvo s ograničenom odgovornošću za trgovinu i turizam, OIB 90824133798, Put Murvice 44/A, 23000 Zadar</izvorni_sadrzaj>
    <derivirana_varijabla naziv="DomainObject.Predmet.ProtustrankaWithAdressOIB_1">KERAMIKA DOM društvo s ograničenom odgovornošću za trgovinu i turizam, OIB 90824133798, Put Murvice 44/A, 23000 Zadar</derivirana_varijabla>
  </DomainObject.Predmet.ProtustrankaWithAdressOIB>
  <DomainObject.Predmet.ProtustrankaNazivFormated>
    <izvorni_sadrzaj>KERAMIKA DOM društvo s ograničenom odgovornošću za trgovinu i turizam</izvorni_sadrzaj>
    <derivirana_varijabla naziv="DomainObject.Predmet.ProtustrankaNazivFormated_1">KERAMIKA DOM društvo s ograničenom odgovornošću za trgovinu i turizam</derivirana_varijabla>
  </DomainObject.Predmet.ProtustrankaNazivFormated>
  <DomainObject.Predmet.ProtustrankaNazivFormatedOIB>
    <izvorni_sadrzaj>KERAMIKA DOM društvo s ograničenom odgovornošću za trgovinu i turizam, OIB 90824133798</izvorni_sadrzaj>
    <derivirana_varijabla naziv="DomainObject.Predmet.ProtustrankaNazivFormatedOIB_1">KERAMIKA DOM društvo s ograničenom odgovornošću za trgovinu i turizam, OIB 90824133798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Nikola Dokoza</izvorni_sadrzaj>
    <derivirana_varijabla naziv="DomainObject.Predmet.StrankaFormated_1">  FINA; Nikola Dokoza</derivirana_varijabla>
  </DomainObject.Predmet.StrankaFormated>
  <DomainObject.Predmet.StrankaFormatedOIB>
    <izvorni_sadrzaj>  FINA, OIB 85821130368; Nikola Dokoza, OIB 73854896890</izvorni_sadrzaj>
    <derivirana_varijabla naziv="DomainObject.Predmet.StrankaFormatedOIB_1">  FINA, OIB 85821130368; Nikola Dokoza, OIB 73854896890</derivirana_varijabla>
  </DomainObject.Predmet.StrankaFormatedOIB>
  <DomainObject.Predmet.StrankaFormatedWithAdress>
    <izvorni_sadrzaj> FINA; Nikola Dokoza, Put Murvice 44 A, 23000 Zadar</izvorni_sadrzaj>
    <derivirana_varijabla naziv="DomainObject.Predmet.StrankaFormatedWithAdress_1"> FINA; Nikola Dokoza, Put Murvice 44 A, 23000 Zadar</derivirana_varijabla>
  </DomainObject.Predmet.StrankaFormatedWithAdress>
  <DomainObject.Predmet.StrankaFormatedWithAdressOIB>
    <izvorni_sadrzaj> FINA, OIB 85821130368; Nikola Dokoza, OIB 73854896890, Put Murvice 44 A, 23000 Zadar</izvorni_sadrzaj>
    <derivirana_varijabla naziv="DomainObject.Predmet.StrankaFormatedWithAdressOIB_1"> FINA, OIB 85821130368; Nikola Dokoza, OIB 73854896890, Put Murvice 44 A, 23000 Zadar</derivirana_varijabla>
  </DomainObject.Predmet.StrankaFormatedWithAdressOIB>
  <DomainObject.Predmet.StrankaWithAdress>
    <izvorni_sadrzaj>FINA ,Nikola Dokoza Put Murvice 44 A,23000 Zadar</izvorni_sadrzaj>
    <derivirana_varijabla naziv="DomainObject.Predmet.StrankaWithAdress_1">FINA ,Nikola Dokoza Put Murvice 44 A,23000 Zadar</derivirana_varijabla>
  </DomainObject.Predmet.StrankaWithAdress>
  <DomainObject.Predmet.StrankaWithAdressOIB>
    <izvorni_sadrzaj>FINA, OIB 85821130368,Nikola Dokoza, OIB 73854896890, Put Murvice 44 A,23000 Zadar</izvorni_sadrzaj>
    <derivirana_varijabla naziv="DomainObject.Predmet.StrankaWithAdressOIB_1">FINA, OIB 85821130368,Nikola Dokoza, OIB 73854896890, Put Murvice 44 A,23000 Zadar</derivirana_varijabla>
  </DomainObject.Predmet.StrankaWithAdressOIB>
  <DomainObject.Predmet.StrankaNazivFormated>
    <izvorni_sadrzaj>FINA,Nikola Dokoza</izvorni_sadrzaj>
    <derivirana_varijabla naziv="DomainObject.Predmet.StrankaNazivFormated_1">FINA,Nikola Dokoza</derivirana_varijabla>
  </DomainObject.Predmet.StrankaNazivFormated>
  <DomainObject.Predmet.StrankaNazivFormatedOIB>
    <izvorni_sadrzaj>FINA, OIB 85821130368,Nikola Dokoza, OIB 73854896890</izvorni_sadrzaj>
    <derivirana_varijabla naziv="DomainObject.Predmet.StrankaNazivFormatedOIB_1">FINA, OIB 85821130368,Nikola Dokoza, OIB 73854896890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Nikola Dokoza</item>
    </izvorni_sadrzaj>
    <derivirana_varijabla naziv="DomainObject.Predmet.StrankaListFormated_1">
      <item>FINA</item>
      <item>Nikola Dokoza</item>
    </derivirana_varijabla>
  </DomainObject.Predmet.StrankaListFormated>
  <DomainObject.Predmet.StrankaListFormatedOIB>
    <izvorni_sadrzaj>
      <item>FINA, OIB 85821130368</item>
      <item>Nikola Dokoza, OIB 73854896890</item>
    </izvorni_sadrzaj>
    <derivirana_varijabla naziv="DomainObject.Predmet.StrankaListFormatedOIB_1">
      <item>FINA, OIB 85821130368</item>
      <item>Nikola Dokoza, OIB 73854896890</item>
    </derivirana_varijabla>
  </DomainObject.Predmet.StrankaListFormatedOIB>
  <DomainObject.Predmet.StrankaListFormatedWithAdress>
    <izvorni_sadrzaj>
      <item>FINA</item>
      <item>Nikola Dokoza, Put Murvice 44 A, 23000 Zadar</item>
    </izvorni_sadrzaj>
    <derivirana_varijabla naziv="DomainObject.Predmet.StrankaListFormatedWithAdress_1">
      <item>FINA</item>
      <item>Nikola Dokoza, Put Murvice 44 A, 23000 Zadar</item>
    </derivirana_varijabla>
  </DomainObject.Predmet.StrankaListFormatedWithAdress>
  <DomainObject.Predmet.StrankaListFormatedWithAdressOIB>
    <izvorni_sadrzaj>
      <item>FINA, OIB 85821130368</item>
      <item>Nikola Dokoza, OIB 73854896890, Put Murvice 44 A, 23000 Zadar</item>
    </izvorni_sadrzaj>
    <derivirana_varijabla naziv="DomainObject.Predmet.StrankaListFormatedWithAdressOIB_1">
      <item>FINA, OIB 85821130368</item>
      <item>Nikola Dokoza, OIB 73854896890, Put Murvice 44 A, 23000 Zadar</item>
    </derivirana_varijabla>
  </DomainObject.Predmet.StrankaListFormatedWithAdressOIB>
  <DomainObject.Predmet.StrankaListNazivFormated>
    <izvorni_sadrzaj>
      <item>FINA</item>
      <item>Nikola Dokoza</item>
    </izvorni_sadrzaj>
    <derivirana_varijabla naziv="DomainObject.Predmet.StrankaListNazivFormated_1">
      <item>FINA</item>
      <item>Nikola Dokoza</item>
    </derivirana_varijabla>
  </DomainObject.Predmet.StrankaListNazivFormated>
  <DomainObject.Predmet.StrankaListNazivFormatedOIB>
    <izvorni_sadrzaj>
      <item>FINA, OIB 85821130368</item>
      <item>Nikola Dokoza, OIB 73854896890</item>
    </izvorni_sadrzaj>
    <derivirana_varijabla naziv="DomainObject.Predmet.StrankaListNazivFormatedOIB_1">
      <item>FINA, OIB 85821130368</item>
      <item>Nikola Dokoza, OIB 73854896890</item>
    </derivirana_varijabla>
  </DomainObject.Predmet.StrankaListNazivFormatedOIB>
  <DomainObject.Predmet.ProtuStrankaListFormated>
    <izvorni_sadrzaj>
      <item>KERAMIKA DOM društvo s ograničenom odgovornošću za trgovinu i turizam</item>
    </izvorni_sadrzaj>
    <derivirana_varijabla naziv="DomainObject.Predmet.ProtuStrankaListFormated_1">
      <item>KERAMIKA DOM društvo s ograničenom odgovornošću za trgovinu i turizam</item>
    </derivirana_varijabla>
  </DomainObject.Predmet.ProtuStrankaListFormated>
  <DomainObject.Predmet.ProtuStrankaListFormatedOIB>
    <izvorni_sadrzaj>
      <item>KERAMIKA DOM društvo s ograničenom odgovornošću za trgovinu i turizam, OIB 90824133798</item>
    </izvorni_sadrzaj>
    <derivirana_varijabla naziv="DomainObject.Predmet.ProtuStrankaListFormatedOIB_1">
      <item>KERAMIKA DOM društvo s ograničenom odgovornošću za trgovinu i turizam, OIB 90824133798</item>
    </derivirana_varijabla>
  </DomainObject.Predmet.ProtuStrankaListFormatedOIB>
  <DomainObject.Predmet.ProtuStrankaListFormatedWithAdress>
    <izvorni_sadrzaj>
      <item>KERAMIKA DOM društvo s ograničenom odgovornošću za trgovinu i turizam, Put Murvice 44/A, 23000 Zadar</item>
    </izvorni_sadrzaj>
    <derivirana_varijabla naziv="DomainObject.Predmet.ProtuStrankaListFormatedWithAdress_1">
      <item>KERAMIKA DOM društvo s ograničenom odgovornošću za trgovinu i turizam, Put Murvice 44/A, 23000 Zadar</item>
    </derivirana_varijabla>
  </DomainObject.Predmet.ProtuStrankaListFormatedWithAdress>
  <DomainObject.Predmet.ProtuStrankaListFormatedWithAdressOIB>
    <izvorni_sadrzaj>
      <item>KERAMIKA DOM društvo s ograničenom odgovornošću za trgovinu i turizam, OIB 90824133798, Put Murvice 44/A, 23000 Zadar</item>
    </izvorni_sadrzaj>
    <derivirana_varijabla naziv="DomainObject.Predmet.ProtuStrankaListFormatedWithAdressOIB_1">
      <item>KERAMIKA DOM društvo s ograničenom odgovornošću za trgovinu i turizam, OIB 90824133798, Put Murvice 44/A, 23000 Zadar</item>
    </derivirana_varijabla>
  </DomainObject.Predmet.ProtuStrankaListFormatedWithAdressOIB>
  <DomainObject.Predmet.ProtuStrankaListNazivFormated>
    <izvorni_sadrzaj>
      <item>KERAMIKA DOM društvo s ograničenom odgovornošću za trgovinu i turizam</item>
    </izvorni_sadrzaj>
    <derivirana_varijabla naziv="DomainObject.Predmet.ProtuStrankaListNazivFormated_1">
      <item>KERAMIKA DOM društvo s ograničenom odgovornošću za trgovinu i turizam</item>
    </derivirana_varijabla>
  </DomainObject.Predmet.ProtuStrankaListNazivFormated>
  <DomainObject.Predmet.ProtuStrankaListNazivFormatedOIB>
    <izvorni_sadrzaj>
      <item>KERAMIKA DOM društvo s ograničenom odgovornošću za trgovinu i turizam, OIB 90824133798</item>
    </izvorni_sadrzaj>
    <derivirana_varijabla naziv="DomainObject.Predmet.ProtuStrankaListNazivFormatedOIB_1">
      <item>KERAMIKA DOM društvo s ograničenom odgovornošću za trgovinu i turizam, OIB 90824133798</item>
    </derivirana_varijabla>
  </DomainObject.Predmet.ProtuStrankaListNazivFormatedOIB>
  <DomainObject.Predmet.OstaliListFormated>
    <izvorni_sadrzaj>
      <item>Nebojša Đeković</item>
    </izvorni_sadrzaj>
    <derivirana_varijabla naziv="DomainObject.Predmet.OstaliListFormated_1">
      <item>Nebojša Đeković</item>
    </derivirana_varijabla>
  </DomainObject.Predmet.OstaliListFormated>
  <DomainObject.Predmet.OstaliListFormatedOIB>
    <izvorni_sadrzaj>
      <item>Nebojša Đeković, OIB 80008020276</item>
    </izvorni_sadrzaj>
    <derivirana_varijabla naziv="DomainObject.Predmet.OstaliListFormatedOIB_1">
      <item>Nebojša Đeković, OIB 80008020276</item>
    </derivirana_varijabla>
  </DomainObject.Predmet.OstaliListFormatedOIB>
  <DomainObject.Predmet.OstaliListFormatedWithAdress>
    <izvorni_sadrzaj>
      <item>Nebojša Đeković, Johna Kennedya 10, 11000 Begrad</item>
    </izvorni_sadrzaj>
    <derivirana_varijabla naziv="DomainObject.Predmet.OstaliListFormatedWithAdress_1">
      <item>Nebojša Đeković, Johna Kennedya 10, 11000 Begrad</item>
    </derivirana_varijabla>
  </DomainObject.Predmet.OstaliListFormatedWithAdress>
  <DomainObject.Predmet.OstaliListFormatedWithAdressOIB>
    <izvorni_sadrzaj>
      <item>Nebojša Đeković, OIB 80008020276, Johna Kennedya 10, 11000 Begrad</item>
    </izvorni_sadrzaj>
    <derivirana_varijabla naziv="DomainObject.Predmet.OstaliListFormatedWithAdressOIB_1">
      <item>Nebojša Đeković, OIB 80008020276, Johna Kennedya 10, 11000 Begrad</item>
    </derivirana_varijabla>
  </DomainObject.Predmet.OstaliListFormatedWithAdressOIB>
  <DomainObject.Predmet.OstaliListNazivFormated>
    <izvorni_sadrzaj>
      <item>Nebojša Đeković</item>
    </izvorni_sadrzaj>
    <derivirana_varijabla naziv="DomainObject.Predmet.OstaliListNazivFormated_1">
      <item>Nebojša Đeković</item>
    </derivirana_varijabla>
  </DomainObject.Predmet.OstaliListNazivFormated>
  <DomainObject.Predmet.OstaliListNazivFormatedOIB>
    <izvorni_sadrzaj>
      <item>Nebojša Đeković, OIB 80008020276</item>
    </izvorni_sadrzaj>
    <derivirana_varijabla naziv="DomainObject.Predmet.OstaliListNazivFormatedOIB_1">
      <item>Nebojša Đeković, OIB 80008020276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KERAMIKA DOM društvo s ograničenom odgovornošću za trgovinu i turizam</izvorni_sadrzaj>
    <derivirana_varijabla naziv="DomainObject.Predmet.ProtustrankaIDrugi_1">KERAMIKA DOM društvo s ograničenom odgovornošću za trgovinu i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KERAMIKA DOM društvo s ograničenom odgovornošću za trgovinu i turizam, OIB 90824133798, Put Murvice 44/A, 23000 Zadar</izvorni_sadrzaj>
    <derivirana_varijabla naziv="DomainObject.Predmet.ProtustrankaIDrugiAdressOIB_1">KERAMIKA DOM društvo s ograničenom odgovornošću za trgovinu i turizam, OIB 90824133798, Put Murvice 44/A,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KERAMIKA DOM društvo s ograničenom odgovornošću za trgovinu i turizam</item>
      <item>Nikola Dokoza</item>
      <item>Nebojša Đeković</item>
    </izvorni_sadrzaj>
    <derivirana_varijabla naziv="DomainObject.Predmet.SudioniciListNaziv_1">
      <item>FINA</item>
      <item>KERAMIKA DOM društvo s ograničenom odgovornošću za trgovinu i turizam</item>
      <item>Nikola Dokoza</item>
      <item>Nebojša Đeković</item>
    </derivirana_varijabla>
  </DomainObject.Predmet.SudioniciListNaziv>
  <DomainObject.Predmet.SudioniciListAdressOIB>
    <izvorni_sadrzaj>
      <item>FINA, OIB 85821130368</item>
      <item>KERAMIKA DOM društvo s ograničenom odgovornošću za trgovinu i turizam, OIB 90824133798, Put Murvice 44/A,23000 Zadar</item>
      <item>Nikola Dokoza, OIB 73854896890, Put Murvice 44 A,23000 Zadar</item>
      <item>Nebojša Đeković, OIB 80008020276, Johna Kennedya 10,11000 Begrad</item>
    </izvorni_sadrzaj>
    <derivirana_varijabla naziv="DomainObject.Predmet.SudioniciListAdressOIB_1">
      <item>FINA, OIB 85821130368</item>
      <item>KERAMIKA DOM društvo s ograničenom odgovornošću za trgovinu i turizam, OIB 90824133798, Put Murvice 44/A,23000 Zadar</item>
      <item>Nikola Dokoza, OIB 73854896890, Put Murvice 44 A,23000 Zadar</item>
      <item>Nebojša Đeković, OIB 80008020276, Johna Kennedya 10,11000 Begrad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90824133798</item>
      <item>, OIB 73854896890</item>
      <item>, OIB 80008020276</item>
    </izvorni_sadrzaj>
    <derivirana_varijabla naziv="DomainObject.Predmet.SudioniciListNazivOIB_1">
      <item>, OIB 85821130368</item>
      <item>, OIB 90824133798</item>
      <item>, OIB 73854896890</item>
      <item>, OIB 80008020276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svibnja 2018.</izvorni_sadrzaj>
    <derivirana_varijabla naziv="DomainObject.Predmet.DatumZadnjeOdrzaneSudskeRadnje_1">30. svibnja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St-104/2018-10</izvorni_sadrzaj>
    <derivirana_varijabla naziv="DomainObject.PredzadnjaOdlukaIzPredmeta.Oznaka_1">St-104/2018-10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064AA-4D6B-4067-AA3B-51FD9EB95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477</properties:Words>
  <properties:Characters>2478</properties:Characters>
  <properties:Lines>85</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2019-01-31T08:43:00Z</dcterms:created>
  <dc:creator>Ardena Bajlo</dc:creator>
  <cp:lastModifiedBy>Ante Rubelj</cp:lastModifiedBy>
  <cp:lastPrinted>2019-02-06T13:12:00Z</cp:lastPrinted>
  <dcterms:modified xmlns:xsi="http://www.w3.org/2001/XMLSchema-instance" xsi:type="dcterms:W3CDTF">2019-02-06T13:13:00Z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st-104-18 -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