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b7c6" w14:paraId="b7bb7c6" w:rsidRDefault="00775E47" w:rsidP="00775E47" w:rsidR="00775E47" w:rsidRPr="00481C23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481C23">
      <w:pPr>
        <w:jc w:val="both"/>
        <w:rPr>
          <w:color w:val="FF0000"/>
        </w:rPr>
      </w:pPr>
      <w:r w:rsidRPr="00481C23">
        <w:rPr>
          <w:color w:val="FF0000"/>
        </w:rPr>
        <w:t xml:space="preserve">               </w:t>
      </w:r>
      <w:r w:rsidR="00481C23" w:rsidRPr="00481C23">
        <w:rPr>
          <w:color w:val="FF0000"/>
        </w:rPr>
        <w:t xml:space="preserve">  </w:t>
      </w:r>
      <w:r w:rsidRPr="00481C23">
        <w:rPr>
          <w:color w:val="FF0000"/>
        </w:rPr>
        <w:t xml:space="preserve">  </w:t>
      </w:r>
      <w:r w:rsidRPr="00481C23">
        <w:rPr>
          <w:noProof/>
          <w:color w:val="FF0000"/>
        </w:rPr>
        <w:drawing>
          <wp:inline distR="0" distL="0" distB="0" distT="0">
            <wp:extent cy="616036" cx="535647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2435" cx="54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C23">
        <w:rPr>
          <w:color w:val="FF0000"/>
        </w:rPr>
        <w:t xml:space="preserve">                   </w:t>
      </w:r>
    </w:p>
    <w:p w:rsidRDefault="00775E47" w:rsidP="00775E47" w:rsidR="00775E47" w:rsidRPr="00481C23">
      <w:r w:rsidRPr="00481C23">
        <w:rPr>
          <w:color w:val="FF0000"/>
        </w:rPr>
        <w:t xml:space="preserve">    </w:t>
      </w:r>
      <w:r w:rsidRPr="00481C23">
        <w:t xml:space="preserve">REPUBLIKA HRVATSKA </w:t>
      </w:r>
      <w:r w:rsidRPr="00481C23">
        <w:tab/>
      </w:r>
      <w:r w:rsidRPr="00481C23">
        <w:tab/>
      </w:r>
      <w:r w:rsidR="00716F46" w:rsidRPr="00481C23">
        <w:t xml:space="preserve"> </w:t>
      </w:r>
    </w:p>
    <w:p w:rsidRDefault="00775E47" w:rsidP="00775E47" w:rsidR="00775E47" w:rsidRPr="00481C23">
      <w:r w:rsidRPr="00481C23">
        <w:t xml:space="preserve"> TRGOVAČKI SUD U PAZINU</w:t>
      </w:r>
    </w:p>
    <w:p w:rsidRDefault="00775E47" w:rsidP="00775E47" w:rsidR="00775E47" w:rsidRPr="00481C23">
      <w:r w:rsidRPr="00481C23">
        <w:t xml:space="preserve">      52000 Pazin, Dršćevka 1 </w:t>
      </w:r>
      <w:r w:rsidRPr="00481C23">
        <w:tab/>
      </w:r>
      <w:r w:rsidRPr="00481C23">
        <w:tab/>
        <w:t xml:space="preserve"> </w:t>
      </w:r>
    </w:p>
    <w:p w:rsidRDefault="00775E47" w:rsidP="00A50C39" w:rsidR="00775E47" w:rsidRPr="00481C23"/>
    <w:p w:rsidRDefault="00A50C39" w:rsidP="00A50C39" w:rsidR="00A50C39" w:rsidRPr="00481C23">
      <w:pPr>
        <w:jc w:val="right"/>
      </w:pPr>
      <w:r w:rsidRPr="00481C23">
        <w:t>1 St-</w:t>
      </w:r>
      <w:r w:rsidR="004F641E" w:rsidRPr="00481C23">
        <w:t>392</w:t>
      </w:r>
      <w:r w:rsidRPr="00481C23">
        <w:t>/201</w:t>
      </w:r>
      <w:r w:rsidR="004F641E" w:rsidRPr="00481C23">
        <w:t>6</w:t>
      </w:r>
      <w:r w:rsidRPr="00481C23">
        <w:t>-</w:t>
      </w:r>
      <w:r w:rsidR="00481C23" w:rsidRPr="00481C23">
        <w:t>95</w:t>
      </w:r>
    </w:p>
    <w:p w:rsidRDefault="00CF759D" w:rsidP="00775E47" w:rsidR="00CF759D" w:rsidRPr="00481C23">
      <w:pPr>
        <w:jc w:val="center"/>
      </w:pPr>
    </w:p>
    <w:p w:rsidRDefault="00775E47" w:rsidP="00775E47" w:rsidR="00775E47" w:rsidRPr="00481C23">
      <w:pPr>
        <w:jc w:val="center"/>
      </w:pPr>
      <w:r w:rsidRPr="00481C23">
        <w:t>R E P U B L I K A  H R V A T S K A</w:t>
      </w:r>
    </w:p>
    <w:p w:rsidRDefault="00775E47" w:rsidP="00775E47" w:rsidR="00775E47" w:rsidRPr="00481C23">
      <w:pPr>
        <w:jc w:val="center"/>
      </w:pPr>
    </w:p>
    <w:p w:rsidRDefault="00775E47" w:rsidP="00775E47" w:rsidR="00775E47" w:rsidRPr="00481C23">
      <w:pPr>
        <w:jc w:val="center"/>
      </w:pPr>
      <w:r w:rsidRPr="00481C23">
        <w:t>R J E Š E NJ E</w:t>
      </w:r>
    </w:p>
    <w:p w:rsidRDefault="00775E47" w:rsidP="00775E47" w:rsidR="00775E47" w:rsidRPr="00481C23">
      <w:pPr>
        <w:jc w:val="center"/>
      </w:pPr>
    </w:p>
    <w:p w:rsidRDefault="00775E47" w:rsidP="00775E47" w:rsidR="00775E47" w:rsidRPr="00481C23">
      <w:pPr>
        <w:ind w:firstLine="708"/>
        <w:jc w:val="both"/>
      </w:pPr>
      <w:r w:rsidRPr="00481C23">
        <w:t xml:space="preserve">Trgovački sud u Pazinu, po stečajnom sucu </w:t>
      </w:r>
      <w:r w:rsidR="00716F46" w:rsidRPr="00481C23">
        <w:t>Damiru Rabaru</w:t>
      </w:r>
      <w:r w:rsidRPr="00481C23">
        <w:t>, u stečajnom postupku nad stečajnim dužnikom</w:t>
      </w:r>
      <w:r w:rsidR="000362CA" w:rsidRPr="00481C23">
        <w:t xml:space="preserve"> </w:t>
      </w:r>
      <w:r w:rsidR="00AC1C4F" w:rsidRPr="00481C23">
        <w:t xml:space="preserve">ADRIATICA DEVELOPMENTS d. o. o. </w:t>
      </w:r>
      <w:r w:rsidR="008D0A15" w:rsidRPr="00481C23">
        <w:t xml:space="preserve">"u stečaju" </w:t>
      </w:r>
      <w:r w:rsidR="00AC1C4F" w:rsidRPr="00481C23">
        <w:t>Umag, Stella Maris 18, OIB 44682397796</w:t>
      </w:r>
      <w:r w:rsidRPr="00481C23">
        <w:t xml:space="preserve">, </w:t>
      </w:r>
      <w:r w:rsidR="00AC1C4F" w:rsidRPr="00481C23">
        <w:t>20</w:t>
      </w:r>
      <w:r w:rsidR="00423617" w:rsidRPr="00481C23">
        <w:t xml:space="preserve">. </w:t>
      </w:r>
      <w:r w:rsidR="00C06943" w:rsidRPr="00481C23">
        <w:t>veljače</w:t>
      </w:r>
      <w:r w:rsidR="00CC4867" w:rsidRPr="00481C23">
        <w:t xml:space="preserve"> </w:t>
      </w:r>
      <w:r w:rsidRPr="00481C23">
        <w:t>201</w:t>
      </w:r>
      <w:r w:rsidR="00CC4867" w:rsidRPr="00481C23">
        <w:t>9</w:t>
      </w:r>
      <w:r w:rsidRPr="00481C23">
        <w:t xml:space="preserve">. </w:t>
      </w:r>
    </w:p>
    <w:p w:rsidRDefault="00775E47" w:rsidP="00775E47" w:rsidR="00775E47" w:rsidRPr="00481C23">
      <w:pPr>
        <w:ind w:firstLine="708"/>
        <w:jc w:val="both"/>
      </w:pPr>
    </w:p>
    <w:p w:rsidRDefault="00775E47" w:rsidP="00775E47" w:rsidR="00775E47" w:rsidRPr="00481C23">
      <w:pPr>
        <w:jc w:val="center"/>
      </w:pPr>
      <w:r w:rsidRPr="00481C23">
        <w:t>r i j e š i o  j e</w:t>
      </w:r>
    </w:p>
    <w:p w:rsidRDefault="00775E47" w:rsidP="00F15941" w:rsidR="00775E47" w:rsidRPr="00481C23">
      <w:pPr>
        <w:jc w:val="center"/>
      </w:pPr>
    </w:p>
    <w:p w:rsidRDefault="00775E47" w:rsidP="00062FF7" w:rsidR="00062FF7" w:rsidRPr="00481C23">
      <w:pPr>
        <w:ind w:firstLine="708"/>
        <w:jc w:val="both"/>
      </w:pPr>
      <w:r w:rsidRPr="00481C23">
        <w:t>I.</w:t>
      </w:r>
      <w:r w:rsidRPr="00481C23">
        <w:tab/>
      </w:r>
      <w:r w:rsidR="00F926E8" w:rsidRPr="00481C23">
        <w:t>Kupcu</w:t>
      </w:r>
      <w:r w:rsidR="00B303B4" w:rsidRPr="00481C23">
        <w:t xml:space="preserve"> </w:t>
      </w:r>
      <w:r w:rsidR="009023A3" w:rsidRPr="00481C23">
        <w:t>D</w:t>
      </w:r>
      <w:r w:rsidR="00E348A9" w:rsidRPr="00481C23">
        <w:t xml:space="preserve">ušanu Blažiču iz Bleda, Grajska cestai 30, Slovenija, </w:t>
      </w:r>
      <w:r w:rsidR="007F3D96" w:rsidRPr="00481C23">
        <w:t xml:space="preserve">OIB: </w:t>
      </w:r>
      <w:r w:rsidR="00E348A9" w:rsidRPr="00481C23">
        <w:t>52016550244</w:t>
      </w:r>
      <w:r w:rsidR="00062FF7" w:rsidRPr="00481C23">
        <w:t>,</w:t>
      </w:r>
      <w:r w:rsidR="009023A3" w:rsidRPr="00481C23">
        <w:t xml:space="preserve"> </w:t>
      </w:r>
      <w:r w:rsidRPr="00481C23">
        <w:t>dosuđuj</w:t>
      </w:r>
      <w:r w:rsidR="006A75DD" w:rsidRPr="00481C23">
        <w:t>e</w:t>
      </w:r>
      <w:r w:rsidR="00CC4867" w:rsidRPr="00481C23">
        <w:t xml:space="preserve"> se</w:t>
      </w:r>
      <w:r w:rsidRPr="00481C23">
        <w:t xml:space="preserve"> nekretnin</w:t>
      </w:r>
      <w:r w:rsidR="006A75DD" w:rsidRPr="00481C23">
        <w:t>a</w:t>
      </w:r>
      <w:r w:rsidR="001564AD" w:rsidRPr="00481C23">
        <w:t xml:space="preserve"> </w:t>
      </w:r>
      <w:r w:rsidR="00A3728D" w:rsidRPr="00481C23">
        <w:t xml:space="preserve">upisana u zemljišnim knjigama Općinskog suda u </w:t>
      </w:r>
      <w:r w:rsidR="00E348A9" w:rsidRPr="00481C23">
        <w:t>Pazinu, stalna služba u Bujama</w:t>
      </w:r>
      <w:r w:rsidR="00051C3B" w:rsidRPr="00481C23">
        <w:t xml:space="preserve"> </w:t>
      </w:r>
      <w:r w:rsidR="00062FF7" w:rsidRPr="00481C23">
        <w:t>i to</w:t>
      </w:r>
      <w:r w:rsidR="000D43AB" w:rsidRPr="00481C23">
        <w:t>:</w:t>
      </w:r>
    </w:p>
    <w:p w:rsidRDefault="00F12BD7" w:rsidP="00F12BD7" w:rsidR="00F12BD7" w:rsidRPr="00481C23">
      <w:pPr>
        <w:ind w:firstLine="708"/>
        <w:contextualSpacing/>
        <w:jc w:val="both"/>
        <w:rPr>
          <w:rFonts w:eastAsiaTheme="minorHAnsi"/>
          <w:i/>
        </w:rPr>
      </w:pPr>
      <w:r w:rsidRPr="00481C23">
        <w:t>- dio k.č. br. 1252/1 upisan</w:t>
      </w:r>
      <w:r w:rsidR="00EA6D3F" w:rsidRPr="00481C23">
        <w:t>e</w:t>
      </w:r>
      <w:r w:rsidRPr="00481C23">
        <w:t xml:space="preserve"> u zk. ul. 5205 k.o. Umag, i to:</w:t>
      </w:r>
    </w:p>
    <w:p w:rsidRDefault="00F12BD7" w:rsidP="00F12BD7" w:rsidR="00F12BD7" w:rsidRPr="00481C23">
      <w:pPr>
        <w:pStyle w:val="Odlomakpopisa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481C23">
        <w:rPr>
          <w:rFonts w:eastAsiaTheme="minorHAnsi" w:hAnsi="Times New Roman" w:ascii="Times New Roman"/>
          <w:b w:val="false"/>
        </w:rPr>
        <w:t>41. Suvlasnički dio: 11/10000 ETAŽNO VLASNIŠTVO (E-41) s kojim je povezano pravo vlasništva u suvlasništvu cijele nekretnine na posebnom dijelu zgrade:  OB03 (spremište u podrumu), ostava površina 4,83m2, korisna površina 3,62m2</w:t>
      </w:r>
    </w:p>
    <w:p w:rsidRDefault="00062FF7" w:rsidP="00CE0E4A" w:rsidR="00CE0E4A" w:rsidRPr="00481C23">
      <w:pPr>
        <w:jc w:val="both"/>
      </w:pPr>
      <w:r w:rsidRPr="00481C23">
        <w:rPr>
          <w:bCs w:val="false"/>
        </w:rPr>
        <w:t xml:space="preserve">za iznos od </w:t>
      </w:r>
      <w:r w:rsidR="00EA6D3F" w:rsidRPr="00481C23">
        <w:rPr>
          <w:bCs w:val="false"/>
        </w:rPr>
        <w:t>18.162,43</w:t>
      </w:r>
      <w:r w:rsidRPr="00481C23">
        <w:rPr>
          <w:bCs w:val="false"/>
        </w:rPr>
        <w:t xml:space="preserve"> kn.</w:t>
      </w:r>
    </w:p>
    <w:p w:rsidRDefault="00EF4CF6" w:rsidP="00775E47" w:rsidR="00EF4CF6" w:rsidRPr="00481C23">
      <w:pPr>
        <w:ind w:firstLine="708"/>
        <w:jc w:val="both"/>
        <w:rPr>
          <w:bCs w:val="false"/>
        </w:rPr>
      </w:pPr>
    </w:p>
    <w:p w:rsidRDefault="00775E47" w:rsidP="00775E47" w:rsidR="00775E47" w:rsidRPr="00481C23">
      <w:pPr>
        <w:jc w:val="both"/>
        <w:rPr>
          <w:bCs w:val="false"/>
        </w:rPr>
      </w:pPr>
      <w:r w:rsidRPr="00481C23">
        <w:rPr>
          <w:bCs w:val="false"/>
        </w:rPr>
        <w:tab/>
        <w:t>II.</w:t>
      </w:r>
      <w:r w:rsidRPr="00481C23">
        <w:rPr>
          <w:bCs w:val="false"/>
        </w:rPr>
        <w:tab/>
      </w:r>
      <w:r w:rsidR="00D24089" w:rsidRPr="00481C23">
        <w:rPr>
          <w:bCs w:val="false"/>
        </w:rPr>
        <w:t xml:space="preserve">Kupac </w:t>
      </w:r>
      <w:r w:rsidR="00FF74D2" w:rsidRPr="00481C23">
        <w:t xml:space="preserve"> </w:t>
      </w:r>
      <w:r w:rsidR="009151F8" w:rsidRPr="00481C23">
        <w:t>Dušan Blažič iz Bleda, Grajska cestai 30, Slovenija, OIB: 52016550244</w:t>
      </w:r>
      <w:r w:rsidR="00FF74D2" w:rsidRPr="00481C23">
        <w:t>,</w:t>
      </w:r>
      <w:r w:rsidRPr="00481C23">
        <w:t xml:space="preserve"> duž</w:t>
      </w:r>
      <w:r w:rsidR="00D24089" w:rsidRPr="00481C23">
        <w:t>an</w:t>
      </w:r>
      <w:r w:rsidRPr="00481C23">
        <w:t xml:space="preserve"> je u roku od 30 dana od pravomoćnosti ovog rješenja  uplatiti razliku kupovnine preko iznosa uplaćene jamčevine (osiguranja), i to iznos od</w:t>
      </w:r>
      <w:r w:rsidR="00D24089" w:rsidRPr="00481C23">
        <w:rPr>
          <w:bCs w:val="false"/>
        </w:rPr>
        <w:t xml:space="preserve"> </w:t>
      </w:r>
      <w:r w:rsidR="00481C23" w:rsidRPr="00481C23">
        <w:rPr>
          <w:bCs w:val="false"/>
        </w:rPr>
        <w:t>15.767</w:t>
      </w:r>
      <w:r w:rsidR="006351B5" w:rsidRPr="00481C23">
        <w:rPr>
          <w:bCs w:val="false"/>
        </w:rPr>
        <w:t>,43</w:t>
      </w:r>
      <w:r w:rsidR="00481C23" w:rsidRPr="00481C23">
        <w:rPr>
          <w:bCs w:val="false"/>
        </w:rPr>
        <w:t xml:space="preserve"> </w:t>
      </w:r>
      <w:r w:rsidRPr="00481C23">
        <w:t>kuna,</w:t>
      </w:r>
      <w:r w:rsidRPr="00481C23">
        <w:rPr>
          <w:i/>
        </w:rPr>
        <w:t xml:space="preserve"> </w:t>
      </w:r>
      <w:r w:rsidRPr="00481C23">
        <w:t xml:space="preserve"> na poseban račun Financijske agencije br. HR1123900011300028787, Model: HR11, poziv na broj </w:t>
      </w:r>
      <w:r w:rsidR="009151F8" w:rsidRPr="00481C23">
        <w:t>124192</w:t>
      </w:r>
      <w:r w:rsidRPr="00481C23">
        <w:t>-</w:t>
      </w:r>
      <w:r w:rsidR="00904BF9" w:rsidRPr="00481C23">
        <w:t>67</w:t>
      </w:r>
      <w:r w:rsidR="009151F8" w:rsidRPr="00481C23">
        <w:t>2</w:t>
      </w:r>
      <w:r w:rsidR="00904BF9" w:rsidRPr="00481C23">
        <w:t>4</w:t>
      </w:r>
      <w:r w:rsidR="009151F8" w:rsidRPr="00481C23">
        <w:t>5</w:t>
      </w:r>
      <w:r w:rsidRPr="00481C23">
        <w:t xml:space="preserve">. </w:t>
      </w:r>
    </w:p>
    <w:p w:rsidRDefault="0057281A" w:rsidP="00775E47" w:rsidR="0057281A" w:rsidRPr="00481C23">
      <w:pPr>
        <w:jc w:val="both"/>
      </w:pPr>
    </w:p>
    <w:p w:rsidRDefault="00775E47" w:rsidP="00775E47" w:rsidR="00775E47" w:rsidRPr="00481C23">
      <w:pPr>
        <w:jc w:val="both"/>
        <w:rPr>
          <w:bCs w:val="false"/>
        </w:rPr>
      </w:pPr>
      <w:r w:rsidRPr="00481C23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481C23">
      <w:pPr>
        <w:jc w:val="both"/>
        <w:rPr>
          <w:color w:val="FF0000"/>
        </w:rPr>
      </w:pPr>
    </w:p>
    <w:p w:rsidRDefault="00E348A9" w:rsidP="00E348A9" w:rsidR="00E348A9" w:rsidRPr="00481C23">
      <w:pPr>
        <w:ind w:firstLine="708"/>
        <w:jc w:val="both"/>
      </w:pPr>
      <w:r w:rsidRPr="00481C23"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272A1D" w:rsidP="00775E47" w:rsidR="00272A1D" w:rsidRPr="00481C23">
      <w:pPr>
        <w:jc w:val="both"/>
      </w:pPr>
    </w:p>
    <w:p w:rsidRDefault="00775E47" w:rsidP="00775E47" w:rsidR="00775E47" w:rsidRPr="00481C23">
      <w:pPr>
        <w:ind w:firstLine="708"/>
        <w:jc w:val="both"/>
      </w:pPr>
      <w:r w:rsidRPr="00481C23">
        <w:t>III.</w:t>
      </w:r>
      <w:r w:rsidRPr="00481C23">
        <w:tab/>
        <w:t xml:space="preserve">Nakon što ovo rješenje postane pravomoćno i nakon što </w:t>
      </w:r>
      <w:r w:rsidR="009151F8" w:rsidRPr="00481C23">
        <w:t xml:space="preserve">Dušan Blažič </w:t>
      </w:r>
      <w:r w:rsidRPr="00481C23">
        <w:t xml:space="preserve">uplati iznos iz točke II. ovog rješenja, upisat će se u zemljišnoj knjizi u </w:t>
      </w:r>
      <w:r w:rsidR="00D24089" w:rsidRPr="00481C23">
        <w:t>njegovu</w:t>
      </w:r>
      <w:r w:rsidRPr="00481C23">
        <w:t xml:space="preserve"> korist pravo vlasništva na nekretninama iz točke I ovog rješenja te će se iz zemljišne knjige brisati sljedeći tereti:</w:t>
      </w:r>
    </w:p>
    <w:p w:rsidRDefault="009151F8" w:rsidP="009151F8" w:rsidR="009151F8" w:rsidRPr="00481C23">
      <w:pPr>
        <w:pStyle w:val="Odlomakpopisa"/>
        <w:numPr>
          <w:ilvl w:val="0"/>
          <w:numId w:val="10"/>
        </w:numPr>
        <w:jc w:val="both"/>
        <w:rPr>
          <w:rFonts w:eastAsiaTheme="minorHAnsi" w:hAnsi="Times New Roman" w:ascii="Times New Roman"/>
          <w:b w:val="false"/>
        </w:rPr>
      </w:pPr>
      <w:r w:rsidRPr="00481C23">
        <w:rPr>
          <w:rFonts w:eastAsiaTheme="minorHAnsi" w:hAnsi="Times New Roman" w:ascii="Times New Roman"/>
          <w:b w:val="false"/>
        </w:rPr>
        <w:t xml:space="preserve">na temelju Rješenja o osiguranju od 03. lipnja 2013. godine, posl. br. Ovr-418/13-2, uknjiženo je založno pravo radi osiguranja novčane tražbine predlagatelja osiguranja u iznosu od šestodvadesetosamtisućakunasedamstoosamdeset trikuneosamdesetsedamlipa, </w:t>
      </w:r>
      <w:r w:rsidRPr="00481C23">
        <w:rPr>
          <w:rFonts w:eastAsiaTheme="minorHAnsi" w:hAnsi="Times New Roman" w:ascii="Times New Roman"/>
          <w:b w:val="false"/>
        </w:rPr>
        <w:lastRenderedPageBreak/>
        <w:t xml:space="preserve">zajedno sa zakonskom kamatom, te troškova ovog postupka osiguranja u iznosu od 6.300,00 kuna, na nekretninama u AI, na ime: REPUBLIKA HRVATSKA - MINISTARSTVO FINANCIJA, POREZNA UPRAVA, PODRUČNI URED PAZIN    </w:t>
      </w:r>
    </w:p>
    <w:p w:rsidRDefault="009151F8" w:rsidP="009151F8" w:rsidR="009151F8" w:rsidRPr="00481C23">
      <w:pPr>
        <w:pStyle w:val="Odlomakpopisa"/>
        <w:numPr>
          <w:ilvl w:val="0"/>
          <w:numId w:val="10"/>
        </w:numPr>
        <w:jc w:val="both"/>
        <w:rPr>
          <w:rFonts w:eastAsiaTheme="minorHAnsi" w:hAnsi="Times New Roman" w:ascii="Times New Roman"/>
          <w:b w:val="false"/>
        </w:rPr>
      </w:pPr>
      <w:r w:rsidRPr="00481C23">
        <w:rPr>
          <w:rFonts w:eastAsiaTheme="minorHAnsi" w:hAnsi="Times New Roman" w:ascii="Times New Roman"/>
          <w:b w:val="false"/>
        </w:rPr>
        <w:t>temeljem Rješenja o osiguranju posl.br. Ovr-283/14-2 od 16. travnja 2014.g., uknjiženo je pravo zaloga radi osiguranja novčane tražbine u iznosu od sedamnaest tisuća dvjesto šesnaest kuna i šezdeset četiri lipe zajedno sa zakonskim zateznim kamatama, te za troškova postupka osiguranja u iznosu od 2.869,50 kn, na teret nekretnine u AI, za korist i na ime: Suvlasnici stambene zgrade u Umagu, Stella Maris 19,</w:t>
      </w:r>
    </w:p>
    <w:p w:rsidRDefault="009151F8" w:rsidP="009151F8" w:rsidR="009151F8" w:rsidRPr="00481C23">
      <w:pPr>
        <w:pStyle w:val="Odlomakpopisa"/>
        <w:numPr>
          <w:ilvl w:val="0"/>
          <w:numId w:val="10"/>
        </w:numPr>
        <w:jc w:val="both"/>
        <w:rPr>
          <w:rFonts w:eastAsiaTheme="minorHAnsi" w:hAnsi="Times New Roman" w:ascii="Times New Roman"/>
          <w:b w:val="false"/>
        </w:rPr>
      </w:pPr>
      <w:r w:rsidRPr="00481C23">
        <w:rPr>
          <w:rFonts w:eastAsiaTheme="minorHAnsi" w:hAnsi="Times New Roman" w:ascii="Times New Roman"/>
          <w:b w:val="false"/>
        </w:rPr>
        <w:t xml:space="preserve">temeljem Rješenja o ovrsi posl.br. Ovr-740/12 od 27. rujna 2012.g., zabilježena je ovrha na nekretnini u AI.    </w:t>
      </w:r>
    </w:p>
    <w:p w:rsidRDefault="009151F8" w:rsidP="009151F8" w:rsidR="009151F8" w:rsidRPr="00481C23">
      <w:pPr>
        <w:pStyle w:val="Odlomakpopisa"/>
        <w:numPr>
          <w:ilvl w:val="0"/>
          <w:numId w:val="10"/>
        </w:numPr>
        <w:jc w:val="both"/>
        <w:rPr>
          <w:rFonts w:eastAsiaTheme="minorHAnsi" w:hAnsi="Times New Roman" w:ascii="Times New Roman"/>
          <w:b w:val="false"/>
        </w:rPr>
      </w:pPr>
      <w:r w:rsidRPr="00481C23">
        <w:rPr>
          <w:rFonts w:eastAsiaTheme="minorHAnsi" w:hAnsi="Times New Roman" w:ascii="Times New Roman"/>
          <w:b w:val="false"/>
        </w:rPr>
        <w:t xml:space="preserve">temeljem rješenja o osiguranju posl. br. Ovr-7209/2016-2 od 04.10.2016, uknjiženo je založno pravo radi osiguranja novčane tražbine predlagatelja osiguranja u iznosu od 6.290,00 kuna (šesttisućadvijestodevedesetkuna) zajedno sa pripadajućim zakonskim zateznim kamatama, te troškova ovog postupka osiguranja u iznosu od 750,00 kuna, sukladno uvjetima prema Rješenju, na ime: REPUBLIKA HRVATSKA, OIB: 52634238587   </w:t>
      </w:r>
    </w:p>
    <w:p w:rsidRDefault="00923106" w:rsidP="00923106" w:rsidR="00B40919" w:rsidRPr="00481C23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</w:rPr>
      </w:pPr>
      <w:r w:rsidRPr="00481C23">
        <w:rPr>
          <w:rFonts w:hAnsi="Times New Roman" w:ascii="Times New Roman"/>
          <w:b w:val="false"/>
        </w:rPr>
        <w:t>r</w:t>
      </w:r>
      <w:r w:rsidR="00B40919" w:rsidRPr="00481C23">
        <w:rPr>
          <w:rFonts w:hAnsi="Times New Roman" w:ascii="Times New Roman"/>
          <w:b w:val="false"/>
        </w:rPr>
        <w:t xml:space="preserve">ješenje Trgovačkog suda u Pazinu, posl.br. 1 </w:t>
      </w:r>
      <w:r w:rsidRPr="00481C23">
        <w:rPr>
          <w:rFonts w:hAnsi="Times New Roman" w:ascii="Times New Roman"/>
          <w:b w:val="false"/>
        </w:rPr>
        <w:t xml:space="preserve"> St-392/16-17 od 28. rujna 2016.</w:t>
      </w:r>
      <w:r w:rsidR="00B40919" w:rsidRPr="00481C23">
        <w:rPr>
          <w:rFonts w:hAnsi="Times New Roman" w:ascii="Times New Roman"/>
          <w:b w:val="false"/>
        </w:rPr>
        <w:t xml:space="preserve"> godine o otvaranju stečajnog postupka nad dužnikom </w:t>
      </w:r>
      <w:r w:rsidR="008D0A15" w:rsidRPr="00481C23">
        <w:rPr>
          <w:rFonts w:hAnsi="Times New Roman" w:ascii="Times New Roman"/>
          <w:b w:val="false"/>
        </w:rPr>
        <w:t>ADRIATICA DEVELOPMENTS d. o. o. "u stečaju" Umag, Stella Maris 18, OIB 44682397796,</w:t>
      </w:r>
    </w:p>
    <w:p w:rsidRDefault="00923106" w:rsidP="00923106" w:rsidR="00B40919" w:rsidRPr="00481C23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b w:val="false"/>
        </w:rPr>
      </w:pPr>
      <w:r w:rsidRPr="00481C23">
        <w:rPr>
          <w:rFonts w:hAnsi="Times New Roman" w:ascii="Times New Roman"/>
          <w:b w:val="false"/>
        </w:rPr>
        <w:t>r</w:t>
      </w:r>
      <w:r w:rsidR="00B40919" w:rsidRPr="00481C23">
        <w:rPr>
          <w:rFonts w:hAnsi="Times New Roman" w:ascii="Times New Roman"/>
          <w:b w:val="false"/>
        </w:rPr>
        <w:t xml:space="preserve">ješenje Trgovačkog suda u Pazinu, posl.br. 1 </w:t>
      </w:r>
      <w:r w:rsidR="00EA2532" w:rsidRPr="00481C23">
        <w:rPr>
          <w:rFonts w:hAnsi="Times New Roman" w:ascii="Times New Roman"/>
          <w:b w:val="false"/>
        </w:rPr>
        <w:t>392/2016</w:t>
      </w:r>
      <w:r w:rsidR="00B40919" w:rsidRPr="00481C23">
        <w:rPr>
          <w:rFonts w:hAnsi="Times New Roman" w:ascii="Times New Roman"/>
          <w:b w:val="false"/>
        </w:rPr>
        <w:t>-</w:t>
      </w:r>
      <w:r w:rsidRPr="00481C23">
        <w:rPr>
          <w:rFonts w:hAnsi="Times New Roman" w:ascii="Times New Roman"/>
          <w:b w:val="false"/>
        </w:rPr>
        <w:t>59</w:t>
      </w:r>
      <w:r w:rsidR="00B40919" w:rsidRPr="00481C23">
        <w:rPr>
          <w:rFonts w:hAnsi="Times New Roman" w:ascii="Times New Roman"/>
          <w:b w:val="false"/>
        </w:rPr>
        <w:t xml:space="preserve"> od </w:t>
      </w:r>
      <w:r w:rsidRPr="00481C23">
        <w:rPr>
          <w:rFonts w:hAnsi="Times New Roman" w:ascii="Times New Roman"/>
          <w:b w:val="false"/>
        </w:rPr>
        <w:t>2. srpnja 2018</w:t>
      </w:r>
      <w:r w:rsidR="00B40919" w:rsidRPr="00481C23">
        <w:rPr>
          <w:rFonts w:hAnsi="Times New Roman" w:ascii="Times New Roman"/>
          <w:b w:val="false"/>
        </w:rPr>
        <w:t xml:space="preserve">. godine o prodaji nekretnine u stečajnom postupku dužnika </w:t>
      </w:r>
      <w:r w:rsidRPr="00481C23">
        <w:rPr>
          <w:rFonts w:hAnsi="Times New Roman" w:ascii="Times New Roman"/>
          <w:b w:val="false"/>
        </w:rPr>
        <w:t>ADRIATICA DEVELOPMENTS d.o</w:t>
      </w:r>
      <w:r w:rsidR="008D0A15" w:rsidRPr="00481C23">
        <w:rPr>
          <w:rFonts w:hAnsi="Times New Roman" w:ascii="Times New Roman"/>
          <w:b w:val="false"/>
        </w:rPr>
        <w:t xml:space="preserve"> o. "u stečaju" Umag, Stella Maris 18, OIB 44682397796</w:t>
      </w:r>
      <w:r w:rsidR="00B40919" w:rsidRPr="00481C23">
        <w:rPr>
          <w:rFonts w:hAnsi="Times New Roman" w:ascii="Times New Roman"/>
          <w:b w:val="false"/>
        </w:rPr>
        <w:t>.</w:t>
      </w:r>
    </w:p>
    <w:p w:rsidRDefault="00F211EE" w:rsidP="00F211EE" w:rsidR="00F211EE" w:rsidRPr="00481C23">
      <w:pPr>
        <w:tabs>
          <w:tab w:pos="310" w:val="left"/>
        </w:tabs>
        <w:jc w:val="both"/>
      </w:pPr>
    </w:p>
    <w:p w:rsidRDefault="00775E47" w:rsidP="006351B5" w:rsidR="00775E47" w:rsidRPr="00481C23">
      <w:pPr>
        <w:ind w:firstLine="708"/>
        <w:jc w:val="both"/>
      </w:pPr>
      <w:r w:rsidRPr="00481C23">
        <w:t>IV.</w:t>
      </w:r>
      <w:r w:rsidR="00FF6B95" w:rsidRPr="00481C23">
        <w:tab/>
        <w:t>Nekretnine</w:t>
      </w:r>
      <w:r w:rsidRPr="00481C23">
        <w:t xml:space="preserve"> iz točke I. izreke ovog rješenja predati će se </w:t>
      </w:r>
      <w:r w:rsidR="00FF6B95" w:rsidRPr="00481C23">
        <w:t xml:space="preserve">kupcu </w:t>
      </w:r>
      <w:r w:rsidR="006351B5" w:rsidRPr="00481C23">
        <w:t>Dušanu Blažiču iz Bleda, Grajska cestai 30, Slovenija, OIB: 52016550244</w:t>
      </w:r>
      <w:r w:rsidRPr="00481C23">
        <w:t xml:space="preserve">, nakon što uplati iznos iz točke II. izreke ovog rješenja i nakon što ovo rješenje postane pravomoćno. </w:t>
      </w:r>
    </w:p>
    <w:p w:rsidRDefault="00775E47" w:rsidP="00775E47" w:rsidR="00775E47" w:rsidRPr="00481C23">
      <w:pPr>
        <w:jc w:val="both"/>
      </w:pPr>
    </w:p>
    <w:p w:rsidRDefault="00775E47" w:rsidP="00775E47" w:rsidR="00775E47" w:rsidRPr="00481C23">
      <w:pPr>
        <w:ind w:firstLine="708"/>
        <w:jc w:val="both"/>
      </w:pPr>
      <w:r w:rsidRPr="00481C23">
        <w:t>V.</w:t>
      </w:r>
      <w:r w:rsidRPr="00481C23">
        <w:tab/>
        <w:t xml:space="preserve">Nalaže se zemljišnoknjižnom odjelu Općinskog suda u </w:t>
      </w:r>
      <w:r w:rsidR="00481C23">
        <w:t>Pazinu, stalna služba u Bu</w:t>
      </w:r>
      <w:r w:rsidR="006351B5" w:rsidRPr="00481C23">
        <w:t>jama</w:t>
      </w:r>
      <w:r w:rsidRPr="00481C23">
        <w:t>, da u zemljišnoj knjizi upiše zabilježbu dosude na nekretninama iz točke I. izreke ovog rješenja.</w:t>
      </w:r>
    </w:p>
    <w:p w:rsidRDefault="00775E47" w:rsidP="00775E47" w:rsidR="00775E47" w:rsidRPr="00481C23">
      <w:pPr>
        <w:ind w:firstLine="708"/>
        <w:jc w:val="both"/>
      </w:pPr>
    </w:p>
    <w:p w:rsidRDefault="00775E47" w:rsidP="00775E47" w:rsidR="00775E47" w:rsidRPr="00481C23">
      <w:pPr>
        <w:ind w:firstLine="708"/>
        <w:jc w:val="both"/>
      </w:pPr>
      <w:r w:rsidRPr="00481C23">
        <w:t>VI.</w:t>
      </w:r>
      <w:r w:rsidRPr="00481C23">
        <w:tab/>
        <w:t xml:space="preserve">Zemljišnoknjižni odjel Općinskog suda u </w:t>
      </w:r>
      <w:r w:rsidR="00051C3B" w:rsidRPr="00481C23">
        <w:t xml:space="preserve">Općinskog suda u </w:t>
      </w:r>
      <w:r w:rsidR="006351B5" w:rsidRPr="00481C23">
        <w:t>Pazinu,</w:t>
      </w:r>
      <w:r w:rsidR="00481C23">
        <w:t xml:space="preserve"> stalna služba u Bu</w:t>
      </w:r>
      <w:r w:rsidR="006351B5" w:rsidRPr="00481C23">
        <w:t>jama</w:t>
      </w:r>
      <w:r w:rsidR="00B54757" w:rsidRPr="00481C23">
        <w:t xml:space="preserve">, </w:t>
      </w:r>
      <w:r w:rsidRPr="00481C23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481C23">
      <w:pPr>
        <w:ind w:firstLine="708"/>
        <w:jc w:val="both"/>
      </w:pPr>
    </w:p>
    <w:p w:rsidRDefault="00775E47" w:rsidP="008D0A15" w:rsidR="00775E47" w:rsidRPr="00481C23">
      <w:pPr>
        <w:ind w:firstLine="708"/>
        <w:jc w:val="both"/>
      </w:pPr>
      <w:r w:rsidRPr="00481C23">
        <w:t>VII.</w:t>
      </w:r>
      <w:r w:rsidRPr="00481C23">
        <w:tab/>
        <w:t>Nalaže se stečajno</w:t>
      </w:r>
      <w:r w:rsidR="00685E3D" w:rsidRPr="00481C23">
        <w:t>m</w:t>
      </w:r>
      <w:r w:rsidRPr="00481C23">
        <w:t xml:space="preserve"> upravitelj</w:t>
      </w:r>
      <w:r w:rsidR="00685E3D" w:rsidRPr="00481C23">
        <w:t xml:space="preserve">u </w:t>
      </w:r>
      <w:r w:rsidR="00E348A9" w:rsidRPr="00481C23">
        <w:t xml:space="preserve">Savi Filipovići iz Dramlja, Braće Košuljandić 100/a, </w:t>
      </w:r>
      <w:r w:rsidR="00D33985" w:rsidRPr="00481C23">
        <w:t xml:space="preserve"> </w:t>
      </w:r>
      <w:r w:rsidRPr="00481C23">
        <w:t>da u roku od osam dana od dana pravomoćnosti ovog rješenja dostavi sudu obračun troškova unovčenja nekretnina (čl. 254. Stečajnog zakona).</w:t>
      </w:r>
    </w:p>
    <w:p w:rsidRDefault="00775E47" w:rsidP="00775E47" w:rsidR="00775E47" w:rsidRPr="00481C23"/>
    <w:p w:rsidRDefault="00775E47" w:rsidP="00775E47" w:rsidR="00775E47" w:rsidRPr="00481C23">
      <w:pPr>
        <w:jc w:val="center"/>
      </w:pPr>
      <w:r w:rsidRPr="00481C23">
        <w:t>Obrazloženje</w:t>
      </w:r>
    </w:p>
    <w:p w:rsidRDefault="00775E47" w:rsidP="00ED492A" w:rsidR="00775E47" w:rsidRPr="00481C23">
      <w:pPr>
        <w:jc w:val="both"/>
      </w:pPr>
    </w:p>
    <w:p w:rsidRDefault="000A36D2" w:rsidP="000A36D2" w:rsidR="00775E47" w:rsidRPr="00481C23">
      <w:pPr>
        <w:jc w:val="both"/>
      </w:pPr>
      <w:r w:rsidRPr="00481C23">
        <w:tab/>
      </w:r>
      <w:r w:rsidR="00775E47" w:rsidRPr="00481C23">
        <w:t>Ovosudnim zaključkom o prodaji posl.br.</w:t>
      </w:r>
      <w:r w:rsidR="00ED492A" w:rsidRPr="00481C23">
        <w:t xml:space="preserve"> </w:t>
      </w:r>
      <w:r w:rsidRPr="00481C23">
        <w:t xml:space="preserve">1 </w:t>
      </w:r>
      <w:r w:rsidR="000D43AB" w:rsidRPr="00481C23">
        <w:t>St</w:t>
      </w:r>
      <w:r w:rsidR="006351B5" w:rsidRPr="00481C23">
        <w:t xml:space="preserve">-392/2016-75 </w:t>
      </w:r>
      <w:r w:rsidR="00775E47" w:rsidRPr="00481C23">
        <w:t xml:space="preserve">od </w:t>
      </w:r>
      <w:r w:rsidR="006351B5" w:rsidRPr="00481C23">
        <w:t>26. listopada 2018</w:t>
      </w:r>
      <w:r w:rsidR="00537FC6" w:rsidRPr="00481C23">
        <w:t xml:space="preserve">., </w:t>
      </w:r>
      <w:r w:rsidR="00775E47" w:rsidRPr="00481C23">
        <w:t>na temelju odredbe čl. 247. st. 3. Stečajnog zakona (dalje: SZ), vrijednost nekretnina stečajnog dužnika</w:t>
      </w:r>
      <w:r w:rsidR="00691D88" w:rsidRPr="00481C23">
        <w:t xml:space="preserve"> </w:t>
      </w:r>
      <w:r w:rsidR="00CF759D" w:rsidRPr="00481C23">
        <w:t xml:space="preserve">utvrđena je u iznosu od </w:t>
      </w:r>
      <w:r w:rsidR="006351B5" w:rsidRPr="00481C23">
        <w:t xml:space="preserve">23.949,90 </w:t>
      </w:r>
      <w:r w:rsidR="00CF759D" w:rsidRPr="00481C23">
        <w:t>kn</w:t>
      </w:r>
      <w:r w:rsidR="003A7AD6" w:rsidRPr="00481C23">
        <w:t xml:space="preserve">, </w:t>
      </w:r>
      <w:r w:rsidR="00775E47" w:rsidRPr="00481C23">
        <w:t>te da će prodaju nekretnina provesti Financijska agencija elektroničkom javnom dražbom uz odgovarajuću primjenu pravila ovršnoga postupka o ovrsi na nekretnini.</w:t>
      </w:r>
    </w:p>
    <w:p w:rsidRDefault="00775E47" w:rsidP="00ED492A" w:rsidR="00775E47" w:rsidRPr="00481C23">
      <w:pPr>
        <w:jc w:val="both"/>
        <w:rPr>
          <w:color w:val="FF0000"/>
        </w:rPr>
      </w:pPr>
    </w:p>
    <w:p w:rsidRDefault="00775E47" w:rsidP="00775E47" w:rsidR="00775E47" w:rsidRPr="00481C23">
      <w:pPr>
        <w:ind w:firstLine="708"/>
        <w:jc w:val="both"/>
      </w:pPr>
      <w:r w:rsidRPr="00481C23">
        <w:t xml:space="preserve">Nakon završetka elektroničke javne dražbe Financijska agencija je, </w:t>
      </w:r>
      <w:r w:rsidR="000D43AB" w:rsidRPr="00481C23">
        <w:t>14</w:t>
      </w:r>
      <w:r w:rsidR="00076D3C" w:rsidRPr="00481C23">
        <w:t xml:space="preserve">. </w:t>
      </w:r>
      <w:r w:rsidR="000D43AB" w:rsidRPr="00481C23">
        <w:t xml:space="preserve">veljače </w:t>
      </w:r>
      <w:r w:rsidRPr="00481C23">
        <w:t>201</w:t>
      </w:r>
      <w:r w:rsidR="00ED492A" w:rsidRPr="00481C23">
        <w:t>9</w:t>
      </w:r>
      <w:r w:rsidRPr="00481C23">
        <w:t>., dostavila sudu izvještaj o provedenoj elektroničkoj javnoj dražbi.</w:t>
      </w:r>
    </w:p>
    <w:p w:rsidRDefault="00775E47" w:rsidP="00775E47" w:rsidR="00775E47" w:rsidRPr="00481C23">
      <w:pPr>
        <w:ind w:firstLine="708"/>
        <w:jc w:val="both"/>
      </w:pPr>
    </w:p>
    <w:p w:rsidRDefault="00775E47" w:rsidP="00775E47" w:rsidR="006651A0" w:rsidRPr="00481C23">
      <w:pPr>
        <w:jc w:val="both"/>
      </w:pPr>
      <w:r w:rsidRPr="00481C23">
        <w:tab/>
        <w:t xml:space="preserve">Na temelju tog izvještaja utvrđeno je da </w:t>
      </w:r>
      <w:r w:rsidR="00076D3C" w:rsidRPr="00481C23">
        <w:t xml:space="preserve">su predmetne nekretnine prodane na </w:t>
      </w:r>
      <w:r w:rsidR="006351B5" w:rsidRPr="00481C23">
        <w:t>prvoj</w:t>
      </w:r>
      <w:r w:rsidR="00076D3C" w:rsidRPr="00481C23">
        <w:t xml:space="preserve"> elektroničkoj javnoj dražbi, identifikatora predmeta prodaje </w:t>
      </w:r>
      <w:r w:rsidR="008D0A15" w:rsidRPr="00481C23">
        <w:t>7716</w:t>
      </w:r>
      <w:r w:rsidR="006651A0" w:rsidRPr="00481C23">
        <w:t>.</w:t>
      </w:r>
    </w:p>
    <w:p w:rsidRDefault="00076D3C" w:rsidP="00775E47" w:rsidR="00A11B1C" w:rsidRPr="00481C23">
      <w:pPr>
        <w:jc w:val="both"/>
        <w:rPr>
          <w:color w:val="FF0000"/>
        </w:rPr>
      </w:pPr>
      <w:r w:rsidRPr="00481C23">
        <w:rPr>
          <w:color w:val="FF0000"/>
        </w:rPr>
        <w:t xml:space="preserve"> </w:t>
      </w:r>
    </w:p>
    <w:p w:rsidRDefault="00A11B1C" w:rsidP="008D0A15" w:rsidR="008D0A15" w:rsidRPr="00481C23">
      <w:pPr>
        <w:jc w:val="both"/>
      </w:pPr>
      <w:r w:rsidRPr="00481C23">
        <w:rPr>
          <w:color w:val="FF0000"/>
        </w:rPr>
        <w:tab/>
      </w:r>
      <w:r w:rsidRPr="00481C23">
        <w:t xml:space="preserve">Jamčevinu u iznosu od </w:t>
      </w:r>
      <w:r w:rsidR="008D0A15" w:rsidRPr="00481C23">
        <w:t>2.395</w:t>
      </w:r>
      <w:r w:rsidR="00A60BB5" w:rsidRPr="00481C23">
        <w:t>,00</w:t>
      </w:r>
      <w:r w:rsidR="000A5AB1" w:rsidRPr="00481C23">
        <w:t xml:space="preserve"> </w:t>
      </w:r>
      <w:r w:rsidRPr="00481C23">
        <w:t>kn uplati</w:t>
      </w:r>
      <w:r w:rsidR="008D0A15" w:rsidRPr="00481C23">
        <w:t>o je</w:t>
      </w:r>
      <w:r w:rsidR="00D3420A" w:rsidRPr="00481C23">
        <w:t xml:space="preserve"> Dušan Blažič iz Bleda, Grajska cestai 30, Slovenija, OIB: 52016550244,</w:t>
      </w:r>
    </w:p>
    <w:p w:rsidRDefault="00D3420A" w:rsidP="00775E47" w:rsidR="00D3420A" w:rsidRPr="00481C23">
      <w:pPr>
        <w:jc w:val="both"/>
      </w:pPr>
    </w:p>
    <w:p w:rsidRDefault="00A11B1C" w:rsidP="00775E47" w:rsidR="00775E47" w:rsidRPr="00481C23">
      <w:pPr>
        <w:jc w:val="both"/>
      </w:pPr>
      <w:r w:rsidRPr="00481C23">
        <w:tab/>
      </w:r>
      <w:r w:rsidR="002B2C45" w:rsidRPr="00481C23">
        <w:t>P</w:t>
      </w:r>
      <w:r w:rsidRPr="00481C23">
        <w:t xml:space="preserve">onuditelj </w:t>
      </w:r>
      <w:r w:rsidR="000D43AB" w:rsidRPr="00481C23">
        <w:t>D</w:t>
      </w:r>
      <w:r w:rsidR="00D3420A" w:rsidRPr="00481C23">
        <w:t>ušan Blažič iz Bleda, Grajska cestai 30, Slovenija, OIB: 52016550244,</w:t>
      </w:r>
      <w:r w:rsidR="000D43AB" w:rsidRPr="00481C23">
        <w:t xml:space="preserve"> </w:t>
      </w:r>
      <w:r w:rsidRPr="00481C23">
        <w:t>dao</w:t>
      </w:r>
      <w:r w:rsidR="00775E47" w:rsidRPr="00481C23">
        <w:t xml:space="preserve"> </w:t>
      </w:r>
      <w:r w:rsidR="000D43AB" w:rsidRPr="00481C23">
        <w:t xml:space="preserve">je </w:t>
      </w:r>
      <w:r w:rsidR="00D3420A" w:rsidRPr="00481C23">
        <w:t xml:space="preserve">jedini </w:t>
      </w:r>
      <w:r w:rsidR="00775E47" w:rsidRPr="00481C23">
        <w:t xml:space="preserve">iznos valjane ponude i to </w:t>
      </w:r>
      <w:r w:rsidR="00D3420A" w:rsidRPr="00481C23">
        <w:rPr>
          <w:bCs w:val="false"/>
        </w:rPr>
        <w:t xml:space="preserve">18.162,43 </w:t>
      </w:r>
      <w:r w:rsidR="00775E47" w:rsidRPr="00481C23">
        <w:t>kuna</w:t>
      </w:r>
      <w:r w:rsidR="000A1CFE" w:rsidRPr="00481C23">
        <w:t xml:space="preserve"> </w:t>
      </w:r>
      <w:r w:rsidR="00A60BB5" w:rsidRPr="00481C23">
        <w:t>12</w:t>
      </w:r>
      <w:r w:rsidR="005A1159" w:rsidRPr="00481C23">
        <w:t>.0</w:t>
      </w:r>
      <w:r w:rsidR="00A60BB5" w:rsidRPr="00481C23">
        <w:t>2</w:t>
      </w:r>
      <w:r w:rsidR="005A1159" w:rsidRPr="00481C23">
        <w:t>.2019. u 23:</w:t>
      </w:r>
      <w:r w:rsidR="00D3420A" w:rsidRPr="00481C23">
        <w:t>48</w:t>
      </w:r>
      <w:r w:rsidR="005A1159" w:rsidRPr="00481C23">
        <w:t>:</w:t>
      </w:r>
      <w:r w:rsidR="00D3420A" w:rsidRPr="00481C23">
        <w:t>28</w:t>
      </w:r>
      <w:r w:rsidR="005A1159" w:rsidRPr="00481C23">
        <w:t xml:space="preserve"> </w:t>
      </w:r>
      <w:r w:rsidR="00A34C16" w:rsidRPr="00481C23">
        <w:t>sati,</w:t>
      </w:r>
      <w:r w:rsidR="00775E47" w:rsidRPr="00481C23">
        <w:t xml:space="preserve"> te su </w:t>
      </w:r>
      <w:r w:rsidR="0050410F" w:rsidRPr="00481C23">
        <w:t xml:space="preserve">time </w:t>
      </w:r>
      <w:r w:rsidR="00775E47" w:rsidRPr="00481C23">
        <w:t xml:space="preserve">ispunjene pretpostavke da </w:t>
      </w:r>
      <w:r w:rsidRPr="00481C23">
        <w:t>mu</w:t>
      </w:r>
      <w:r w:rsidR="00775E47" w:rsidRPr="00481C23">
        <w:t xml:space="preserve"> se dosudi nekretnina (čl. 103. st. 3. Ovršnog zakona, dalje: OZ, vezano uz čl. 247. st. 1. SZ-a).</w:t>
      </w:r>
    </w:p>
    <w:p w:rsidRDefault="00DE4135" w:rsidP="00775E47" w:rsidR="00DE4135" w:rsidRPr="00481C23">
      <w:pPr>
        <w:jc w:val="both"/>
      </w:pPr>
    </w:p>
    <w:p w:rsidRDefault="00670AB0" w:rsidP="00775E47" w:rsidR="00775E47" w:rsidRPr="00481C23">
      <w:pPr>
        <w:jc w:val="both"/>
        <w:rPr>
          <w:bCs w:val="false"/>
        </w:rPr>
      </w:pPr>
      <w:r w:rsidRPr="00481C23">
        <w:tab/>
      </w:r>
      <w:r w:rsidR="00775E47" w:rsidRPr="00481C23">
        <w:t xml:space="preserve">Iz izvještaja Financijske agencije o provedenoj elektroničkoj javnoj dražbi proizlazi da je ponuditelj </w:t>
      </w:r>
      <w:r w:rsidR="00D3420A" w:rsidRPr="00481C23">
        <w:t xml:space="preserve">Dušan Blažič </w:t>
      </w:r>
      <w:r w:rsidR="00775E47" w:rsidRPr="00481C23">
        <w:t>uplati</w:t>
      </w:r>
      <w:r w:rsidR="00A11B1C" w:rsidRPr="00481C23">
        <w:t>o</w:t>
      </w:r>
      <w:r w:rsidR="00775E47" w:rsidRPr="00481C23">
        <w:t xml:space="preserve"> jamčevinu za sudjelovanje na </w:t>
      </w:r>
      <w:r w:rsidR="009E18A4">
        <w:t>prvoj</w:t>
      </w:r>
      <w:r w:rsidR="00A11B1C" w:rsidRPr="00481C23">
        <w:t xml:space="preserve"> </w:t>
      </w:r>
      <w:r w:rsidR="00775E47" w:rsidRPr="00481C23">
        <w:t xml:space="preserve">javnoj dražbi u iznosu od </w:t>
      </w:r>
      <w:r w:rsidR="00D3420A" w:rsidRPr="00481C23">
        <w:t xml:space="preserve">2.395,00 </w:t>
      </w:r>
      <w:r w:rsidR="00775E47" w:rsidRPr="00481C23">
        <w:t>kuna, pa je duž</w:t>
      </w:r>
      <w:r w:rsidR="00A11B1C" w:rsidRPr="00481C23">
        <w:t>an</w:t>
      </w:r>
      <w:r w:rsidR="00775E47" w:rsidRPr="00481C23">
        <w:t xml:space="preserve"> uplatiti još razliku kupovnine u iznosu od </w:t>
      </w:r>
      <w:r w:rsidR="006351B5" w:rsidRPr="00481C23">
        <w:rPr>
          <w:bCs w:val="false"/>
        </w:rPr>
        <w:t>15.76</w:t>
      </w:r>
      <w:r w:rsidR="00481C23" w:rsidRPr="00481C23">
        <w:rPr>
          <w:bCs w:val="false"/>
        </w:rPr>
        <w:t>7</w:t>
      </w:r>
      <w:r w:rsidR="006351B5" w:rsidRPr="00481C23">
        <w:rPr>
          <w:bCs w:val="false"/>
        </w:rPr>
        <w:t>,43</w:t>
      </w:r>
      <w:r w:rsidR="00D3420A" w:rsidRPr="00481C23">
        <w:rPr>
          <w:bCs w:val="false"/>
        </w:rPr>
        <w:t xml:space="preserve"> </w:t>
      </w:r>
      <w:r w:rsidR="00775E47" w:rsidRPr="00481C23">
        <w:t>kuna.</w:t>
      </w:r>
    </w:p>
    <w:p w:rsidRDefault="00775E47" w:rsidP="00775E47" w:rsidR="00775E47" w:rsidRPr="00481C23">
      <w:pPr>
        <w:ind w:firstLine="708"/>
        <w:jc w:val="both"/>
      </w:pPr>
    </w:p>
    <w:p w:rsidRDefault="00775E47" w:rsidP="00775E47" w:rsidR="00775E47" w:rsidRPr="00481C23">
      <w:pPr>
        <w:ind w:firstLine="708"/>
        <w:jc w:val="both"/>
      </w:pPr>
      <w:r w:rsidRPr="00481C23">
        <w:t>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481C23">
      <w:pPr>
        <w:ind w:firstLine="708"/>
        <w:jc w:val="both"/>
      </w:pPr>
    </w:p>
    <w:p w:rsidRDefault="00775E47" w:rsidP="00775E47" w:rsidR="00775E47" w:rsidRPr="00481C23">
      <w:pPr>
        <w:ind w:firstLine="708"/>
        <w:jc w:val="both"/>
      </w:pPr>
      <w:r w:rsidRPr="00481C23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481C23">
          <w:t>89. st</w:t>
        </w:r>
      </w:smartTag>
      <w:r w:rsidRPr="00481C23">
        <w:t xml:space="preserve">. 1. </w:t>
      </w:r>
      <w:smartTag w:element="zakoni" w:uri="http://www.java.hr/xml/smarttags/zakoni">
        <w:r w:rsidRPr="00481C23">
          <w:t>Zakona o zemljišnim knjigama</w:t>
        </w:r>
      </w:smartTag>
      <w:r w:rsidRPr="00481C23">
        <w:t xml:space="preserve"> odlučeno je kao u točki V. izreke ovog rješenja. </w:t>
      </w:r>
    </w:p>
    <w:p w:rsidRDefault="00775E47" w:rsidP="00775E47" w:rsidR="00775E47" w:rsidRPr="00481C23">
      <w:pPr>
        <w:jc w:val="both"/>
      </w:pPr>
    </w:p>
    <w:p w:rsidRDefault="00775E47" w:rsidP="00775E47" w:rsidR="00775E47" w:rsidRPr="00481C23">
      <w:pPr>
        <w:jc w:val="both"/>
      </w:pPr>
      <w:r w:rsidRPr="00481C23">
        <w:tab/>
        <w:t>Na temelju čl. 108. st. 3. OZ-a donesena je odluka kao u točki VI. izreke.</w:t>
      </w:r>
    </w:p>
    <w:p w:rsidRDefault="00775E47" w:rsidP="00775E47" w:rsidR="00775E47" w:rsidRPr="00481C23">
      <w:pPr>
        <w:jc w:val="both"/>
      </w:pPr>
    </w:p>
    <w:p w:rsidRDefault="00775E47" w:rsidP="00775E47" w:rsidR="00775E47" w:rsidRPr="00481C23">
      <w:pPr>
        <w:ind w:firstLine="708"/>
        <w:jc w:val="both"/>
      </w:pPr>
      <w:r w:rsidRPr="00481C23">
        <w:t xml:space="preserve">Na temelju čl. 254. SZ-a odlučeno je kao u točki VII. izreke ovog rješenja. </w:t>
      </w:r>
    </w:p>
    <w:p w:rsidRDefault="00775E47" w:rsidP="00775E47" w:rsidR="00775E47" w:rsidRPr="00481C23">
      <w:pPr>
        <w:jc w:val="both"/>
      </w:pPr>
    </w:p>
    <w:p w:rsidRDefault="00775E47" w:rsidP="00775E47" w:rsidR="00775E47" w:rsidRPr="00481C23">
      <w:pPr>
        <w:jc w:val="center"/>
      </w:pPr>
      <w:r w:rsidRPr="00481C23">
        <w:t xml:space="preserve">U Pazinu </w:t>
      </w:r>
      <w:r w:rsidR="006351B5" w:rsidRPr="00481C23">
        <w:t>20</w:t>
      </w:r>
      <w:r w:rsidR="00CF759D" w:rsidRPr="00481C23">
        <w:t xml:space="preserve">. </w:t>
      </w:r>
      <w:r w:rsidR="00F01D87" w:rsidRPr="00481C23">
        <w:t xml:space="preserve">veljače </w:t>
      </w:r>
      <w:r w:rsidRPr="00481C23">
        <w:t>201</w:t>
      </w:r>
      <w:r w:rsidR="00CE0DBD" w:rsidRPr="00481C23">
        <w:t>9</w:t>
      </w:r>
      <w:r w:rsidRPr="00481C23">
        <w:t>.</w:t>
      </w:r>
    </w:p>
    <w:p w:rsidRDefault="00775E47" w:rsidP="00775E47" w:rsidR="00775E47" w:rsidRPr="00481C23"/>
    <w:p w:rsidRDefault="00E5504F" w:rsidP="00775E47" w:rsidR="00E5504F" w:rsidRPr="00481C23"/>
    <w:p w:rsidRDefault="00775E47" w:rsidP="00775E47" w:rsidR="00775E47" w:rsidRPr="00481C23">
      <w:r w:rsidRPr="00481C23">
        <w:t xml:space="preserve">                                                                                                      </w:t>
      </w:r>
      <w:r w:rsidRPr="00481C23">
        <w:tab/>
        <w:t xml:space="preserve">    Stečajn</w:t>
      </w:r>
      <w:r w:rsidR="00E222AC" w:rsidRPr="00481C23">
        <w:t>i</w:t>
      </w:r>
      <w:r w:rsidRPr="00481C23">
        <w:t xml:space="preserve"> su</w:t>
      </w:r>
      <w:r w:rsidR="00E222AC" w:rsidRPr="00481C23">
        <w:t>dac</w:t>
      </w:r>
    </w:p>
    <w:p w:rsidRDefault="00775E47" w:rsidP="00775E47" w:rsidR="00775E47" w:rsidRPr="00481C23">
      <w:pPr>
        <w:ind w:firstLine="708"/>
      </w:pPr>
      <w:r w:rsidRPr="00481C23">
        <w:t xml:space="preserve">                   </w:t>
      </w:r>
      <w:r w:rsidRPr="00481C23">
        <w:tab/>
      </w:r>
      <w:r w:rsidRPr="00481C23">
        <w:tab/>
      </w:r>
      <w:r w:rsidRPr="00481C23">
        <w:tab/>
      </w:r>
      <w:r w:rsidRPr="00481C23">
        <w:tab/>
      </w:r>
      <w:r w:rsidRPr="00481C23">
        <w:tab/>
      </w:r>
      <w:r w:rsidRPr="00481C23">
        <w:tab/>
        <w:t xml:space="preserve">       </w:t>
      </w:r>
      <w:r w:rsidR="00E222AC" w:rsidRPr="00481C23">
        <w:t xml:space="preserve">      </w:t>
      </w:r>
      <w:r w:rsidR="00DB2CDD" w:rsidRPr="00481C23">
        <w:t xml:space="preserve"> </w:t>
      </w:r>
      <w:r w:rsidR="00E222AC" w:rsidRPr="00481C23">
        <w:t xml:space="preserve"> Damir Rabar</w:t>
      </w:r>
      <w:r w:rsidR="00AB565C">
        <w:t>, v.r.</w:t>
      </w:r>
    </w:p>
    <w:p w:rsidRDefault="00775E47" w:rsidP="00775E47" w:rsidR="00775E47" w:rsidRPr="00481C23">
      <w:pPr>
        <w:rPr>
          <w:color w:val="FF0000"/>
        </w:rPr>
      </w:pPr>
    </w:p>
    <w:p w:rsidRDefault="00775E47" w:rsidP="00775E47" w:rsidR="00775E47" w:rsidRPr="00481C23"/>
    <w:p w:rsidRDefault="00775E47" w:rsidP="00775E47" w:rsidR="00775E47" w:rsidRPr="00481C23">
      <w:r w:rsidRPr="00481C23">
        <w:t>UPUTA O PRAVNOM LIJEKU:</w:t>
      </w:r>
    </w:p>
    <w:p w:rsidRDefault="00775E47" w:rsidP="00775E47" w:rsidR="00775E47" w:rsidRPr="00481C23">
      <w:pPr>
        <w:jc w:val="both"/>
      </w:pPr>
      <w:r w:rsidRPr="00481C23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481C23"/>
    <w:p w:rsidRDefault="00775E47" w:rsidP="00A50C39" w:rsidR="00775E47" w:rsidRPr="00481C23">
      <w:pPr>
        <w:jc w:val="both"/>
      </w:pPr>
      <w:r w:rsidRPr="00481C23">
        <w:t>DNA:</w:t>
      </w:r>
    </w:p>
    <w:p w:rsidRDefault="00775E47" w:rsidP="00A50C39" w:rsidR="00A50C39" w:rsidRPr="00481C2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81C23">
        <w:rPr>
          <w:rFonts w:hAnsi="Times New Roman" w:ascii="Times New Roman"/>
          <w:b w:val="false"/>
        </w:rPr>
        <w:t xml:space="preserve">e-oglasna ploča suda </w:t>
      </w:r>
      <w:r w:rsidR="00AF7774" w:rsidRPr="00481C23">
        <w:rPr>
          <w:rFonts w:hAnsi="Times New Roman" w:ascii="Times New Roman"/>
          <w:b w:val="false"/>
        </w:rPr>
        <w:t>3</w:t>
      </w:r>
      <w:r w:rsidRPr="00481C23">
        <w:rPr>
          <w:rFonts w:hAnsi="Times New Roman" w:ascii="Times New Roman"/>
          <w:b w:val="false"/>
        </w:rPr>
        <w:t xml:space="preserve"> dana</w:t>
      </w:r>
    </w:p>
    <w:p w:rsidRDefault="009E18A4" w:rsidP="00A50C39" w:rsidR="00A50C3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Financijska agencija</w:t>
      </w:r>
      <w:r w:rsidR="00775E47" w:rsidRPr="00481C23">
        <w:rPr>
          <w:rFonts w:hAnsi="Times New Roman" w:ascii="Times New Roman"/>
          <w:b w:val="false"/>
        </w:rPr>
        <w:t>, Rijeka, F. Kurelca 8, radi objave na mrežnim stranicama (čl. 103. st. 4. OZ-a)</w:t>
      </w:r>
    </w:p>
    <w:p w:rsidRDefault="009E18A4" w:rsidP="00A50C39" w:rsidR="009E18A4" w:rsidRPr="009E18A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9E18A4">
        <w:rPr>
          <w:rFonts w:hAnsi="Times New Roman" w:ascii="Times New Roman"/>
          <w:b w:val="false"/>
          <w:bCs/>
        </w:rPr>
        <w:t>D</w:t>
      </w:r>
      <w:r>
        <w:rPr>
          <w:rFonts w:hAnsi="Times New Roman" w:ascii="Times New Roman"/>
          <w:b w:val="false"/>
          <w:bCs/>
        </w:rPr>
        <w:t>ušan Blažič, Bled</w:t>
      </w:r>
      <w:r w:rsidRPr="009E18A4">
        <w:rPr>
          <w:rFonts w:hAnsi="Times New Roman" w:ascii="Times New Roman"/>
          <w:b w:val="false"/>
          <w:bCs/>
        </w:rPr>
        <w:t>, Grajska cestai 30, Slovenija</w:t>
      </w:r>
    </w:p>
    <w:p w:rsidRDefault="009E18A4" w:rsidP="00A50C39" w:rsidR="009E18A4" w:rsidRPr="00481C2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>Savo Filipović, Dramalj</w:t>
      </w:r>
      <w:r w:rsidRPr="009E18A4">
        <w:rPr>
          <w:rFonts w:hAnsi="Times New Roman" w:ascii="Times New Roman"/>
          <w:b w:val="false"/>
          <w:bCs/>
        </w:rPr>
        <w:t>, Braće Košuljandić 100/a</w:t>
      </w:r>
    </w:p>
    <w:p w:rsidRDefault="00775E47" w:rsidP="00A50C39" w:rsidR="00A50C39" w:rsidRPr="00481C2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81C23">
        <w:rPr>
          <w:rFonts w:hAnsi="Times New Roman" w:ascii="Times New Roman"/>
          <w:b w:val="false"/>
        </w:rPr>
        <w:t xml:space="preserve">Općinski sud u </w:t>
      </w:r>
      <w:r w:rsidR="006351B5" w:rsidRPr="00481C23">
        <w:rPr>
          <w:rFonts w:hAnsi="Times New Roman" w:ascii="Times New Roman"/>
          <w:b w:val="false"/>
        </w:rPr>
        <w:t>Pazinu, stalna služba u Bujama</w:t>
      </w:r>
      <w:r w:rsidRPr="00481C23">
        <w:rPr>
          <w:rFonts w:hAnsi="Times New Roman" w:ascii="Times New Roman"/>
          <w:b w:val="false"/>
        </w:rPr>
        <w:t xml:space="preserve">, </w:t>
      </w:r>
      <w:r w:rsidR="00AF7774" w:rsidRPr="00481C23">
        <w:rPr>
          <w:rFonts w:hAnsi="Times New Roman" w:ascii="Times New Roman"/>
          <w:b w:val="false"/>
        </w:rPr>
        <w:t xml:space="preserve">Zemljišnoknjižni odjel, </w:t>
      </w:r>
      <w:r w:rsidRPr="00481C23">
        <w:rPr>
          <w:rFonts w:hAnsi="Times New Roman" w:ascii="Times New Roman"/>
          <w:b w:val="false"/>
        </w:rPr>
        <w:t xml:space="preserve">radi provedbe točke V. izreke ovog rješenja </w:t>
      </w:r>
    </w:p>
    <w:p w:rsidRDefault="00775E47" w:rsidP="00A50C39" w:rsidR="00775E47" w:rsidRPr="00481C2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81C23">
        <w:rPr>
          <w:rFonts w:hAnsi="Times New Roman" w:ascii="Times New Roman"/>
          <w:b w:val="false"/>
        </w:rPr>
        <w:t xml:space="preserve">Porezna uprava, </w:t>
      </w:r>
      <w:r w:rsidR="009E18A4">
        <w:rPr>
          <w:rFonts w:hAnsi="Times New Roman" w:ascii="Times New Roman"/>
          <w:b w:val="false"/>
        </w:rPr>
        <w:t>Područni ured</w:t>
      </w:r>
      <w:r w:rsidRPr="00481C23">
        <w:rPr>
          <w:rFonts w:hAnsi="Times New Roman" w:ascii="Times New Roman"/>
          <w:b w:val="false"/>
        </w:rPr>
        <w:t xml:space="preserve"> Pazin, M. B. Rašana 2/4, p.p. 60</w:t>
      </w:r>
    </w:p>
    <w:p w:rsidRDefault="00775E47" w:rsidP="00A50C39" w:rsidR="00A50C39" w:rsidRPr="00481C23">
      <w:pPr>
        <w:jc w:val="both"/>
      </w:pPr>
      <w:r w:rsidRPr="00481C23">
        <w:lastRenderedPageBreak/>
        <w:t xml:space="preserve">Po pravomoćnosti: </w:t>
      </w:r>
      <w:r w:rsidR="00A50C39" w:rsidRPr="00481C23">
        <w:t xml:space="preserve"> </w:t>
      </w:r>
    </w:p>
    <w:p w:rsidRDefault="00404571" w:rsidP="00A50C39" w:rsidR="00A50C39" w:rsidRPr="00481C2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81C23">
        <w:rPr>
          <w:rFonts w:hAnsi="Times New Roman" w:ascii="Times New Roman"/>
          <w:b w:val="false"/>
        </w:rPr>
        <w:t xml:space="preserve">Općinski sud u </w:t>
      </w:r>
      <w:r w:rsidR="0024511E" w:rsidRPr="00481C23">
        <w:rPr>
          <w:rFonts w:hAnsi="Times New Roman" w:ascii="Times New Roman"/>
          <w:b w:val="false"/>
        </w:rPr>
        <w:t>Puli</w:t>
      </w:r>
      <w:r w:rsidR="001E0A60" w:rsidRPr="00481C23">
        <w:rPr>
          <w:rFonts w:hAnsi="Times New Roman" w:ascii="Times New Roman"/>
          <w:b w:val="false"/>
        </w:rPr>
        <w:t xml:space="preserve">, </w:t>
      </w:r>
      <w:r w:rsidR="006351B5" w:rsidRPr="00481C23">
        <w:rPr>
          <w:rFonts w:hAnsi="Times New Roman" w:ascii="Times New Roman"/>
          <w:b w:val="false"/>
        </w:rPr>
        <w:t xml:space="preserve">stalna služba u Bujama, </w:t>
      </w:r>
      <w:r w:rsidRPr="00481C23">
        <w:rPr>
          <w:rFonts w:hAnsi="Times New Roman" w:ascii="Times New Roman"/>
          <w:b w:val="false"/>
        </w:rPr>
        <w:t>Zemljišnoknjižni odjel</w:t>
      </w:r>
      <w:r w:rsidR="00775E47" w:rsidRPr="00481C23">
        <w:rPr>
          <w:rFonts w:hAnsi="Times New Roman" w:ascii="Times New Roman"/>
          <w:b w:val="false"/>
        </w:rPr>
        <w:t xml:space="preserve">, sa </w:t>
      </w:r>
      <w:r w:rsidRPr="00481C23">
        <w:rPr>
          <w:rFonts w:hAnsi="Times New Roman" w:ascii="Times New Roman"/>
          <w:b w:val="false"/>
        </w:rPr>
        <w:t>po</w:t>
      </w:r>
      <w:r w:rsidR="00775E47" w:rsidRPr="00481C23">
        <w:rPr>
          <w:rFonts w:hAnsi="Times New Roman" w:ascii="Times New Roman"/>
          <w:b w:val="false"/>
        </w:rPr>
        <w:t>tvrdom pravomoćnosti i uz potvrdu o plaćenoj kupovnini, radi provedbe točke III. izreke ovog rješenja</w:t>
      </w:r>
    </w:p>
    <w:p w:rsidRDefault="00775E47" w:rsidP="00A50C39" w:rsidR="00775E47" w:rsidRPr="00481C2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81C23">
        <w:rPr>
          <w:rFonts w:hAnsi="Times New Roman" w:ascii="Times New Roman"/>
          <w:b w:val="false"/>
        </w:rPr>
        <w:t xml:space="preserve">Financijska agencija, Rijeka, F. Kurelca 8, sa potvrdom pravomoćnosti, radi objave na mrežnim stranicama (čl. 26. Pravilnika o načinu i postupku provedbe prodaje nekretnina i pokretnina u ovršnom postupku) </w:t>
      </w:r>
    </w:p>
    <w:p w:rsidRDefault="00775E47" w:rsidP="00C22D7C" w:rsidR="00775E47" w:rsidRPr="00481C23">
      <w:pPr>
        <w:jc w:val="both"/>
      </w:pPr>
    </w:p>
    <w:p w:rsidRDefault="00775E47" w:rsidP="00C22D7C" w:rsidR="00775E47" w:rsidRPr="00481C23">
      <w:pPr>
        <w:jc w:val="both"/>
      </w:pPr>
    </w:p>
    <w:p w:rsidRDefault="00302C55" w:rsidR="00500701" w:rsidRPr="00481C23"/>
    <w:sectPr w:rsidSect="00972714" w:rsidR="00500701" w:rsidRPr="00481C2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BB8" w:rsidP="00775E47" w:rsidR="00DC2BB8">
      <w:r>
        <w:separator/>
      </w:r>
    </w:p>
  </w:endnote>
  <w:endnote w:id="0" w:type="continuationSeparator">
    <w:p w:rsidRDefault="00DC2BB8" w:rsidP="00775E47" w:rsidR="00DC2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BB8" w:rsidP="00775E47" w:rsidR="00DC2BB8">
      <w:r>
        <w:separator/>
      </w:r>
    </w:p>
  </w:footnote>
  <w:footnote w:id="0" w:type="continuationSeparator">
    <w:p w:rsidRDefault="00DC2BB8" w:rsidP="00775E47" w:rsidR="00DC2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2C55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C5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F7774" w:rsidP="00481C23" w:rsidR="00793C76" w:rsidRPr="00446407">
    <w:pPr>
      <w:ind w:left="4248"/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481C23" w:rsidRPr="004F641E">
      <w:t>1 St-392/2016-</w:t>
    </w:r>
    <w:r w:rsidR="00481C23">
      <w:t>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713E5"/>
    <w:multiLevelType w:val="hybridMultilevel"/>
    <w:tmpl w:val="E14E2C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084F68E4"/>
    <w:multiLevelType w:val="hybridMultilevel"/>
    <w:tmpl w:val="A3DA88F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CE2714"/>
    <w:multiLevelType w:val="hybridMultilevel"/>
    <w:tmpl w:val="B9E8B1A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F531C7"/>
    <w:multiLevelType w:val="hybridMultilevel"/>
    <w:tmpl w:val="A8C8A878"/>
    <w:lvl w:tplc="71C86AE8" w:ilvl="0">
      <w:start w:val="1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7BB062C"/>
    <w:multiLevelType w:val="hybridMultilevel"/>
    <w:tmpl w:val="037CF4F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-10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-3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4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1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</w:abstractNum>
  <w:abstractNum w:abstractNumId="6">
    <w:nsid w:val="481A5A6B"/>
    <w:multiLevelType w:val="hybridMultilevel"/>
    <w:tmpl w:val="ED08E5D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C408EA"/>
    <w:multiLevelType w:val="hybridMultilevel"/>
    <w:tmpl w:val="6AD6FFB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D4955C6"/>
    <w:multiLevelType w:val="hybridMultilevel"/>
    <w:tmpl w:val="32262A88"/>
    <w:lvl w:tplc="2378295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007DF5"/>
    <w:multiLevelType w:val="hybridMultilevel"/>
    <w:tmpl w:val="EC2CE29A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778B5608"/>
    <w:multiLevelType w:val="hybridMultilevel"/>
    <w:tmpl w:val="71B4848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A283231"/>
    <w:multiLevelType w:val="hybridMultilevel"/>
    <w:tmpl w:val="EED856AE"/>
    <w:lvl w:tplc="1AD4899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0"/>
  </w:num>
  <w:num w:numId="11">
    <w:abstractNumId w:val="9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75E47"/>
    <w:rsid w:val="00023CD0"/>
    <w:rsid w:val="000362CA"/>
    <w:rsid w:val="0004632B"/>
    <w:rsid w:val="00051C3B"/>
    <w:rsid w:val="000559E3"/>
    <w:rsid w:val="00062FF7"/>
    <w:rsid w:val="000657A8"/>
    <w:rsid w:val="0007116D"/>
    <w:rsid w:val="00076D3C"/>
    <w:rsid w:val="00096E3E"/>
    <w:rsid w:val="000A1CFE"/>
    <w:rsid w:val="000A227F"/>
    <w:rsid w:val="000A36D2"/>
    <w:rsid w:val="000A5AB1"/>
    <w:rsid w:val="000D43AB"/>
    <w:rsid w:val="000F0723"/>
    <w:rsid w:val="000F238C"/>
    <w:rsid w:val="00103DFE"/>
    <w:rsid w:val="001051D1"/>
    <w:rsid w:val="001564AD"/>
    <w:rsid w:val="00166D3C"/>
    <w:rsid w:val="00171ACB"/>
    <w:rsid w:val="0018434C"/>
    <w:rsid w:val="00185C70"/>
    <w:rsid w:val="001952C7"/>
    <w:rsid w:val="001B64BE"/>
    <w:rsid w:val="001C5991"/>
    <w:rsid w:val="001C6F8F"/>
    <w:rsid w:val="001C7303"/>
    <w:rsid w:val="001D0621"/>
    <w:rsid w:val="001D3F01"/>
    <w:rsid w:val="001E0A60"/>
    <w:rsid w:val="001F291C"/>
    <w:rsid w:val="001F3319"/>
    <w:rsid w:val="0020117E"/>
    <w:rsid w:val="00207E2C"/>
    <w:rsid w:val="00225D7A"/>
    <w:rsid w:val="00230543"/>
    <w:rsid w:val="002409E5"/>
    <w:rsid w:val="0024511E"/>
    <w:rsid w:val="0025692E"/>
    <w:rsid w:val="00265D57"/>
    <w:rsid w:val="00272A1D"/>
    <w:rsid w:val="00283F42"/>
    <w:rsid w:val="00285518"/>
    <w:rsid w:val="00291A0E"/>
    <w:rsid w:val="00292E0B"/>
    <w:rsid w:val="002A0F00"/>
    <w:rsid w:val="002A3DA7"/>
    <w:rsid w:val="002B261C"/>
    <w:rsid w:val="002B27CB"/>
    <w:rsid w:val="002B2C45"/>
    <w:rsid w:val="002F5BDA"/>
    <w:rsid w:val="00302C55"/>
    <w:rsid w:val="00330114"/>
    <w:rsid w:val="00340B6C"/>
    <w:rsid w:val="003569A9"/>
    <w:rsid w:val="0036768A"/>
    <w:rsid w:val="003827CB"/>
    <w:rsid w:val="00382805"/>
    <w:rsid w:val="00384D39"/>
    <w:rsid w:val="00386973"/>
    <w:rsid w:val="00391DF3"/>
    <w:rsid w:val="003A44AB"/>
    <w:rsid w:val="003A7AD6"/>
    <w:rsid w:val="003C005E"/>
    <w:rsid w:val="003C52E2"/>
    <w:rsid w:val="003D22BB"/>
    <w:rsid w:val="003D6511"/>
    <w:rsid w:val="003E2F3B"/>
    <w:rsid w:val="003E3491"/>
    <w:rsid w:val="003F623C"/>
    <w:rsid w:val="00404571"/>
    <w:rsid w:val="00404BFA"/>
    <w:rsid w:val="00423617"/>
    <w:rsid w:val="0042586A"/>
    <w:rsid w:val="004813D7"/>
    <w:rsid w:val="00481C23"/>
    <w:rsid w:val="00484085"/>
    <w:rsid w:val="00486AC1"/>
    <w:rsid w:val="004A0CAA"/>
    <w:rsid w:val="004B5AF9"/>
    <w:rsid w:val="004C3769"/>
    <w:rsid w:val="004F641E"/>
    <w:rsid w:val="0050410F"/>
    <w:rsid w:val="00520A9A"/>
    <w:rsid w:val="0053241A"/>
    <w:rsid w:val="00537FC6"/>
    <w:rsid w:val="00552ED4"/>
    <w:rsid w:val="00554328"/>
    <w:rsid w:val="0056434C"/>
    <w:rsid w:val="00564D13"/>
    <w:rsid w:val="005666B5"/>
    <w:rsid w:val="00566903"/>
    <w:rsid w:val="00566DDD"/>
    <w:rsid w:val="0057281A"/>
    <w:rsid w:val="00590AB4"/>
    <w:rsid w:val="00596FE6"/>
    <w:rsid w:val="005A1159"/>
    <w:rsid w:val="005A3556"/>
    <w:rsid w:val="005C1B50"/>
    <w:rsid w:val="005C6C48"/>
    <w:rsid w:val="005F43B2"/>
    <w:rsid w:val="005F6D36"/>
    <w:rsid w:val="00624F5A"/>
    <w:rsid w:val="00627652"/>
    <w:rsid w:val="006351B5"/>
    <w:rsid w:val="0065146E"/>
    <w:rsid w:val="006651A0"/>
    <w:rsid w:val="00670AB0"/>
    <w:rsid w:val="006830CA"/>
    <w:rsid w:val="00684B2A"/>
    <w:rsid w:val="00685E3D"/>
    <w:rsid w:val="00686EBB"/>
    <w:rsid w:val="00691D88"/>
    <w:rsid w:val="00695768"/>
    <w:rsid w:val="006A5725"/>
    <w:rsid w:val="006A75DD"/>
    <w:rsid w:val="006E38D2"/>
    <w:rsid w:val="006F16D9"/>
    <w:rsid w:val="006F7921"/>
    <w:rsid w:val="006F7C51"/>
    <w:rsid w:val="0070238E"/>
    <w:rsid w:val="00704DFC"/>
    <w:rsid w:val="00716F46"/>
    <w:rsid w:val="007304A3"/>
    <w:rsid w:val="00731B46"/>
    <w:rsid w:val="00741B3E"/>
    <w:rsid w:val="00755670"/>
    <w:rsid w:val="00775E47"/>
    <w:rsid w:val="00783F9B"/>
    <w:rsid w:val="007878AB"/>
    <w:rsid w:val="0079076C"/>
    <w:rsid w:val="00792836"/>
    <w:rsid w:val="00792D2E"/>
    <w:rsid w:val="007A6F9E"/>
    <w:rsid w:val="007B19F5"/>
    <w:rsid w:val="007B3F70"/>
    <w:rsid w:val="007C6B0E"/>
    <w:rsid w:val="007E56D2"/>
    <w:rsid w:val="007F3D96"/>
    <w:rsid w:val="007F65EB"/>
    <w:rsid w:val="007F746B"/>
    <w:rsid w:val="007F7DD0"/>
    <w:rsid w:val="008120F1"/>
    <w:rsid w:val="00856ED1"/>
    <w:rsid w:val="008651E7"/>
    <w:rsid w:val="008732C1"/>
    <w:rsid w:val="008920DA"/>
    <w:rsid w:val="008A31EC"/>
    <w:rsid w:val="008A3F6A"/>
    <w:rsid w:val="008C4417"/>
    <w:rsid w:val="008D0A15"/>
    <w:rsid w:val="008D44FA"/>
    <w:rsid w:val="008D592F"/>
    <w:rsid w:val="008D7234"/>
    <w:rsid w:val="008E152B"/>
    <w:rsid w:val="008E5EDE"/>
    <w:rsid w:val="008F3033"/>
    <w:rsid w:val="009023A3"/>
    <w:rsid w:val="0090315C"/>
    <w:rsid w:val="00904BF9"/>
    <w:rsid w:val="00911FC8"/>
    <w:rsid w:val="009151F8"/>
    <w:rsid w:val="00923106"/>
    <w:rsid w:val="0093332F"/>
    <w:rsid w:val="0094253E"/>
    <w:rsid w:val="00944EF1"/>
    <w:rsid w:val="009666D8"/>
    <w:rsid w:val="009701C3"/>
    <w:rsid w:val="0098341E"/>
    <w:rsid w:val="00985388"/>
    <w:rsid w:val="0099089D"/>
    <w:rsid w:val="009954ED"/>
    <w:rsid w:val="009B15E2"/>
    <w:rsid w:val="009C17B3"/>
    <w:rsid w:val="009C504B"/>
    <w:rsid w:val="009C7E25"/>
    <w:rsid w:val="009D03FB"/>
    <w:rsid w:val="009D3166"/>
    <w:rsid w:val="009E18A4"/>
    <w:rsid w:val="00A00B83"/>
    <w:rsid w:val="00A11B1C"/>
    <w:rsid w:val="00A31F61"/>
    <w:rsid w:val="00A34C16"/>
    <w:rsid w:val="00A3728D"/>
    <w:rsid w:val="00A50C39"/>
    <w:rsid w:val="00A54AF5"/>
    <w:rsid w:val="00A5715A"/>
    <w:rsid w:val="00A57E19"/>
    <w:rsid w:val="00A60BB5"/>
    <w:rsid w:val="00A852D4"/>
    <w:rsid w:val="00A95842"/>
    <w:rsid w:val="00A97B56"/>
    <w:rsid w:val="00AA0630"/>
    <w:rsid w:val="00AB565C"/>
    <w:rsid w:val="00AC1C4F"/>
    <w:rsid w:val="00AC36A6"/>
    <w:rsid w:val="00AC3943"/>
    <w:rsid w:val="00AD11BD"/>
    <w:rsid w:val="00AF6996"/>
    <w:rsid w:val="00AF7774"/>
    <w:rsid w:val="00B0778E"/>
    <w:rsid w:val="00B125AF"/>
    <w:rsid w:val="00B238B4"/>
    <w:rsid w:val="00B23AFD"/>
    <w:rsid w:val="00B303B4"/>
    <w:rsid w:val="00B3569D"/>
    <w:rsid w:val="00B40919"/>
    <w:rsid w:val="00B54757"/>
    <w:rsid w:val="00B7455C"/>
    <w:rsid w:val="00B77B2A"/>
    <w:rsid w:val="00B90592"/>
    <w:rsid w:val="00BA29C6"/>
    <w:rsid w:val="00BD21F8"/>
    <w:rsid w:val="00BD690D"/>
    <w:rsid w:val="00BF775F"/>
    <w:rsid w:val="00C06943"/>
    <w:rsid w:val="00C136D6"/>
    <w:rsid w:val="00C22D7C"/>
    <w:rsid w:val="00C261A2"/>
    <w:rsid w:val="00C315EC"/>
    <w:rsid w:val="00C56967"/>
    <w:rsid w:val="00C85B80"/>
    <w:rsid w:val="00C8723C"/>
    <w:rsid w:val="00C97E13"/>
    <w:rsid w:val="00CB31B0"/>
    <w:rsid w:val="00CB3503"/>
    <w:rsid w:val="00CC4867"/>
    <w:rsid w:val="00CD0325"/>
    <w:rsid w:val="00CE0DBD"/>
    <w:rsid w:val="00CE0E4A"/>
    <w:rsid w:val="00CE1183"/>
    <w:rsid w:val="00CE6651"/>
    <w:rsid w:val="00CE6CCB"/>
    <w:rsid w:val="00CF759D"/>
    <w:rsid w:val="00CF7647"/>
    <w:rsid w:val="00D130ED"/>
    <w:rsid w:val="00D24089"/>
    <w:rsid w:val="00D24FBA"/>
    <w:rsid w:val="00D33985"/>
    <w:rsid w:val="00D3420A"/>
    <w:rsid w:val="00D34A78"/>
    <w:rsid w:val="00D50D6A"/>
    <w:rsid w:val="00D6101C"/>
    <w:rsid w:val="00D74E1D"/>
    <w:rsid w:val="00DA1001"/>
    <w:rsid w:val="00DA3166"/>
    <w:rsid w:val="00DB2CDD"/>
    <w:rsid w:val="00DC1678"/>
    <w:rsid w:val="00DC1730"/>
    <w:rsid w:val="00DC2BB8"/>
    <w:rsid w:val="00DD547E"/>
    <w:rsid w:val="00DE4135"/>
    <w:rsid w:val="00E03C5C"/>
    <w:rsid w:val="00E05DF5"/>
    <w:rsid w:val="00E222AC"/>
    <w:rsid w:val="00E348A9"/>
    <w:rsid w:val="00E37CD6"/>
    <w:rsid w:val="00E418AE"/>
    <w:rsid w:val="00E539EC"/>
    <w:rsid w:val="00E54B43"/>
    <w:rsid w:val="00E5504F"/>
    <w:rsid w:val="00E5745E"/>
    <w:rsid w:val="00E63F74"/>
    <w:rsid w:val="00E85615"/>
    <w:rsid w:val="00E95163"/>
    <w:rsid w:val="00EA2532"/>
    <w:rsid w:val="00EA6D3F"/>
    <w:rsid w:val="00EA7750"/>
    <w:rsid w:val="00EB3330"/>
    <w:rsid w:val="00ED0163"/>
    <w:rsid w:val="00ED492A"/>
    <w:rsid w:val="00EE3984"/>
    <w:rsid w:val="00EF322D"/>
    <w:rsid w:val="00EF4CF6"/>
    <w:rsid w:val="00F0023F"/>
    <w:rsid w:val="00F01D87"/>
    <w:rsid w:val="00F12BD7"/>
    <w:rsid w:val="00F15941"/>
    <w:rsid w:val="00F211EE"/>
    <w:rsid w:val="00F347EE"/>
    <w:rsid w:val="00F374C0"/>
    <w:rsid w:val="00F440EA"/>
    <w:rsid w:val="00F46518"/>
    <w:rsid w:val="00F5542E"/>
    <w:rsid w:val="00F926E8"/>
    <w:rsid w:val="00F94C64"/>
    <w:rsid w:val="00FB7BDB"/>
    <w:rsid w:val="00FC003F"/>
    <w:rsid w:val="00FC27F7"/>
    <w:rsid w:val="00FD4386"/>
    <w:rsid w:val="00FF42D1"/>
    <w:rsid w:val="00FF60AE"/>
    <w:rsid w:val="00FF6B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  <w15:docId w15:val="{DD96EEF4-91B1-4879-979A-6E78CCB2275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0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C4867"/>
    <w:pPr>
      <w:ind w:left="708"/>
    </w:pPr>
    <w:rPr>
      <w:rFonts w:hAnsi="Arial" w:ascii="Arial"/>
      <w:b/>
      <w:bCs w:val="false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7F65EB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7F65EB"/>
    <w:rPr>
      <w:rFonts w:hAnsi="Calibri" w:ascii="Calibri"/>
      <w:szCs w:val="21"/>
    </w:rPr>
  </w:style>
  <w:style w:styleId="Hiperveza" w:type="character">
    <w:name w:val="Hyperlink"/>
    <w:basedOn w:val="Zadanifontodlomka"/>
    <w:uiPriority w:val="99"/>
    <w:semiHidden/>
    <w:unhideWhenUsed/>
    <w:rsid w:val="00CE0E4A"/>
    <w:rPr>
      <w:strike w:val="false"/>
      <w:dstrike w:val="false"/>
      <w:color w:val="AA0000"/>
      <w:u w:val="none"/>
      <w:effect w:val="none"/>
    </w:rPr>
  </w:style>
  <w:style w:styleId="Bezproreda" w:type="paragraph">
    <w:name w:val="No Spacing"/>
    <w:qFormat/>
    <w:rsid w:val="00272A1D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01" w:type="character">
    <w:name w:val="f01"/>
    <w:rsid w:val="00D33985"/>
    <w:rPr>
      <w:rFonts w:cs="Times New Roman" w:hAnsi="Times New Roman" w:ascii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00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40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2677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5695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79811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7510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24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6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53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831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2681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87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34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83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49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43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03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05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73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St-392/2016-95</izvorni_sadrzaj>
    <derivirana_varijabla naziv="DomainObject.Oznaka_1">St-392/2016-95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St-392/2016-95</izvorni_sadrzaj>
    <derivirana_varijabla naziv="DomainObject.PoslovniBrojDokumenta_1">St-392/2016-95</derivirana_varijabla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8A599-8208-4426-96E6-2A7B8079F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1264</properties:Words>
  <properties:Characters>6830</properties:Characters>
  <properties:Lines>157</properties:Lines>
  <properties:Paragraphs>52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2019-02-20T08:16:00Z</dcterms:created>
  <dc:creator>Jasmina Matika</dc:creator>
  <cp:lastModifiedBy>Lorena Paris Aničić</cp:lastModifiedBy>
  <cp:lastPrinted>2019-02-20T08:28:00Z</cp:lastPrinted>
  <dcterms:modified xmlns:xsi="http://www.w3.org/2001/XMLSchema-instance" xsi:type="dcterms:W3CDTF">2019-02-20T08:55:00Z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St-392/2016-95 / Odluka - Rješenje - dosuda (Rješenje_o_dosudi.docx)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