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9971" w14:paraId="e4e997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C4171C">
        <w:rPr>
          <w:rFonts w:cs="Times New Roman" w:hAnsi="Times New Roman" w:ascii="Times New Roman"/>
        </w:rPr>
        <w:t>2279</w:t>
      </w:r>
      <w:r w:rsidR="0044084F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C4171C" w:rsidRPr="00C4171C">
        <w:rPr>
          <w:rFonts w:cs="Times New Roman" w:hAnsi="Times New Roman" w:ascii="Times New Roman"/>
        </w:rPr>
        <w:t>SAVA-ZAPREŠIĆ d.o.o.</w:t>
      </w:r>
      <w:r w:rsidR="00C4171C">
        <w:rPr>
          <w:rFonts w:cs="Times New Roman" w:hAnsi="Times New Roman" w:ascii="Times New Roman"/>
        </w:rPr>
        <w:t xml:space="preserve"> Zaprešić, Petrekovićeva 63</w:t>
      </w:r>
      <w:r w:rsidR="00090E50">
        <w:rPr>
          <w:rFonts w:cs="Times New Roman" w:hAnsi="Times New Roman" w:ascii="Times New Roman"/>
        </w:rPr>
        <w:t xml:space="preserve"> </w:t>
      </w:r>
      <w:r w:rsidR="001607B4">
        <w:rPr>
          <w:rFonts w:cs="Times New Roman" w:hAnsi="Times New Roman" w:ascii="Times New Roman"/>
        </w:rPr>
        <w:t xml:space="preserve">MBS: </w:t>
      </w:r>
      <w:r w:rsidR="00C4171C" w:rsidRPr="00C4171C">
        <w:rPr>
          <w:rFonts w:cs="Times New Roman" w:hAnsi="Times New Roman" w:ascii="Times New Roman"/>
        </w:rPr>
        <w:t>080029551</w:t>
      </w:r>
      <w:r w:rsidR="001607B4">
        <w:rPr>
          <w:rFonts w:cs="Times New Roman" w:hAnsi="Times New Roman" w:ascii="Times New Roman"/>
        </w:rPr>
        <w:t xml:space="preserve">OIB: </w:t>
      </w:r>
      <w:r w:rsidR="00C4171C" w:rsidRPr="00C4171C">
        <w:rPr>
          <w:rFonts w:cs="Times New Roman" w:hAnsi="Times New Roman" w:ascii="Times New Roman"/>
        </w:rPr>
        <w:t>19674156657</w:t>
      </w:r>
      <w:r w:rsidR="00C4171C">
        <w:rPr>
          <w:rFonts w:cs="Times New Roman" w:hAnsi="Times New Roman" w:ascii="Times New Roman"/>
        </w:rPr>
        <w:t xml:space="preserve"> </w:t>
      </w:r>
      <w:r w:rsidR="007A6491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93EAB" w:rsidRPr="00693EAB">
        <w:rPr>
          <w:rFonts w:cs="Times New Roman" w:hAnsi="Times New Roman" w:ascii="Times New Roman"/>
        </w:rPr>
        <w:t xml:space="preserve"> </w:t>
      </w:r>
      <w:r w:rsidR="00C4171C" w:rsidRPr="00C4171C">
        <w:rPr>
          <w:rFonts w:cs="Times New Roman" w:hAnsi="Times New Roman" w:ascii="Times New Roman"/>
        </w:rPr>
        <w:t>SAVA-ZAPREŠIĆ d.o.o.</w:t>
      </w:r>
      <w:r w:rsidR="00C4171C">
        <w:rPr>
          <w:rFonts w:cs="Times New Roman" w:hAnsi="Times New Roman" w:ascii="Times New Roman"/>
        </w:rPr>
        <w:t xml:space="preserve"> Zaprešić, Petrekovićeva 63 MBS: </w:t>
      </w:r>
      <w:r w:rsidR="00C4171C" w:rsidRPr="00C4171C">
        <w:rPr>
          <w:rFonts w:cs="Times New Roman" w:hAnsi="Times New Roman" w:ascii="Times New Roman"/>
        </w:rPr>
        <w:t>080029551</w:t>
      </w:r>
      <w:r w:rsidR="00C4171C">
        <w:rPr>
          <w:rFonts w:cs="Times New Roman" w:hAnsi="Times New Roman" w:ascii="Times New Roman"/>
        </w:rPr>
        <w:t xml:space="preserve">OIB: </w:t>
      </w:r>
      <w:r w:rsidR="00C4171C" w:rsidRPr="00C4171C">
        <w:rPr>
          <w:rFonts w:cs="Times New Roman" w:hAnsi="Times New Roman" w:ascii="Times New Roman"/>
        </w:rPr>
        <w:t>19674156657</w:t>
      </w:r>
      <w:r w:rsidR="00C4171C">
        <w:rPr>
          <w:rFonts w:cs="Times New Roman" w:hAnsi="Times New Roman" w:ascii="Times New Roman"/>
        </w:rPr>
        <w:t xml:space="preserve">  </w:t>
      </w:r>
      <w:r w:rsidR="001354A6">
        <w:rPr>
          <w:rFonts w:cs="Times New Roman" w:hAnsi="Times New Roman" w:ascii="Times New Roman"/>
        </w:rPr>
        <w:t xml:space="preserve">. </w:t>
      </w:r>
    </w:p>
    <w:p w:rsidRDefault="00302666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C4171C">
        <w:rPr>
          <w:rFonts w:cs="Times New Roman" w:hAnsi="Times New Roman" w:ascii="Times New Roman"/>
        </w:rPr>
        <w:t xml:space="preserve">Vlatki Burić, Zaprešić, Jure Petrekovića 63 </w:t>
      </w:r>
      <w:r w:rsidR="007A6491">
        <w:rPr>
          <w:rFonts w:cs="Times New Roman" w:hAnsi="Times New Roman" w:ascii="Times New Roman"/>
        </w:rPr>
        <w:t xml:space="preserve"> </w:t>
      </w:r>
      <w:r w:rsidR="00A860A5">
        <w:rPr>
          <w:rFonts w:cs="Times New Roman" w:hAnsi="Times New Roman" w:ascii="Times New Roman"/>
        </w:rPr>
        <w:t xml:space="preserve">OIB: </w:t>
      </w:r>
      <w:r w:rsidR="00C4171C">
        <w:rPr>
          <w:rFonts w:cs="Times New Roman" w:hAnsi="Times New Roman" w:ascii="Times New Roman"/>
        </w:rPr>
        <w:t>63062075482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4084F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C4171C">
        <w:rPr>
          <w:rFonts w:cs="Times New Roman" w:hAnsi="Times New Roman" w:ascii="Times New Roman"/>
        </w:rPr>
        <w:t>10,2</w:t>
      </w:r>
      <w:r w:rsidR="007A6491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C4171C" w:rsidRPr="00C4171C">
        <w:rPr>
          <w:rFonts w:cs="Times New Roman" w:hAnsi="Times New Roman" w:ascii="Times New Roman"/>
        </w:rPr>
        <w:t>SAVA-ZAPREŠIĆ d.o.o.</w:t>
      </w:r>
      <w:r w:rsidR="00C4171C">
        <w:rPr>
          <w:rFonts w:cs="Times New Roman" w:hAnsi="Times New Roman" w:ascii="Times New Roman"/>
        </w:rPr>
        <w:t xml:space="preserve"> Zaprešić, Petrekovićeva 63 MBS: </w:t>
      </w:r>
      <w:r w:rsidR="00C4171C" w:rsidRPr="00C4171C">
        <w:rPr>
          <w:rFonts w:cs="Times New Roman" w:hAnsi="Times New Roman" w:ascii="Times New Roman"/>
        </w:rPr>
        <w:t>080029551</w:t>
      </w:r>
      <w:r w:rsidR="00C4171C">
        <w:rPr>
          <w:rFonts w:cs="Times New Roman" w:hAnsi="Times New Roman" w:ascii="Times New Roman"/>
        </w:rPr>
        <w:t xml:space="preserve">OIB: </w:t>
      </w:r>
      <w:r w:rsidR="00C4171C" w:rsidRPr="00C4171C">
        <w:rPr>
          <w:rFonts w:cs="Times New Roman" w:hAnsi="Times New Roman" w:ascii="Times New Roman"/>
        </w:rPr>
        <w:t>19674156657</w:t>
      </w:r>
      <w:r w:rsidR="00C4171C">
        <w:rPr>
          <w:rFonts w:cs="Times New Roman" w:hAnsi="Times New Roman" w:ascii="Times New Roman"/>
        </w:rPr>
        <w:t xml:space="preserve">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830CC1">
        <w:rPr>
          <w:rFonts w:cs="Times New Roman" w:hAnsi="Times New Roman" w:ascii="Times New Roman"/>
        </w:rPr>
        <w:t>8</w:t>
      </w:r>
      <w:r w:rsidR="00245FC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A96639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FA131C" w:rsidP="00900BE7" w:rsidR="00FA131C">
      <w:pPr>
        <w:rPr>
          <w:rFonts w:cs="Times New Roman" w:hAnsi="Times New Roman" w:ascii="Times New Roman"/>
        </w:rPr>
      </w:pPr>
    </w:p>
    <w:p w:rsidRDefault="00A96639" w:rsidR="00A96639" w:rsidRPr="00A9663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A96639">
        <w:rPr>
          <w:rFonts w:cs="Times New Roman" w:hAnsi="Times New Roman" w:ascii="Times New Roman"/>
        </w:rPr>
        <w:t>Za točnost otpravka-ovl.službenik</w:t>
      </w:r>
    </w:p>
    <w:p w:rsidRDefault="00A96639" w:rsidP="00A96639" w:rsidR="00A96639" w:rsidRPr="00A96639">
      <w:pPr>
        <w:ind w:firstLine="708" w:left="4956"/>
        <w:rPr>
          <w:rFonts w:cs="Times New Roman" w:hAnsi="Times New Roman" w:ascii="Times New Roman"/>
        </w:rPr>
      </w:pPr>
      <w:r w:rsidRPr="00A96639">
        <w:rPr>
          <w:rFonts w:cs="Times New Roman" w:hAnsi="Times New Roman" w:ascii="Times New Roman"/>
        </w:rPr>
        <w:t>Vinka Mihalinčić</w:t>
      </w:r>
    </w:p>
    <w:p w:rsidRDefault="0017250E" w:rsidP="00900BE7" w:rsidR="00900BE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294D04" w:rsidP="00FA131C" w:rsidR="00294D04" w:rsidRPr="00294D0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900BE7" w:rsidP="00900BE7" w:rsidR="00900BE7" w:rsidRPr="0017250E">
      <w:pPr>
        <w:rPr>
          <w:rFonts w:cs="Times New Roman" w:hAnsi="Times New Roman" w:ascii="Times New Roman"/>
        </w:rPr>
      </w:pP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C4171C">
      <w:rPr>
        <w:rFonts w:cs="Times New Roman" w:hAnsi="Times New Roman" w:ascii="Times New Roman"/>
      </w:rPr>
      <w:t>2279</w:t>
    </w:r>
    <w:r w:rsidR="00245FC5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90E50"/>
    <w:rsid w:val="000A5AEC"/>
    <w:rsid w:val="000E5779"/>
    <w:rsid w:val="0011212C"/>
    <w:rsid w:val="001354A6"/>
    <w:rsid w:val="00136955"/>
    <w:rsid w:val="0014066B"/>
    <w:rsid w:val="001607B4"/>
    <w:rsid w:val="0017250E"/>
    <w:rsid w:val="001D2C73"/>
    <w:rsid w:val="00245FC5"/>
    <w:rsid w:val="00294D04"/>
    <w:rsid w:val="00302666"/>
    <w:rsid w:val="00310E11"/>
    <w:rsid w:val="0036711B"/>
    <w:rsid w:val="003827FA"/>
    <w:rsid w:val="0044084F"/>
    <w:rsid w:val="00491E54"/>
    <w:rsid w:val="004A5CC8"/>
    <w:rsid w:val="004B2C43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93EAB"/>
    <w:rsid w:val="006E60B8"/>
    <w:rsid w:val="006F7797"/>
    <w:rsid w:val="007211FF"/>
    <w:rsid w:val="00775A37"/>
    <w:rsid w:val="007A6491"/>
    <w:rsid w:val="007F7106"/>
    <w:rsid w:val="00806BF5"/>
    <w:rsid w:val="00810EA3"/>
    <w:rsid w:val="00830CC1"/>
    <w:rsid w:val="008915CE"/>
    <w:rsid w:val="008D4645"/>
    <w:rsid w:val="00900BE7"/>
    <w:rsid w:val="00900D13"/>
    <w:rsid w:val="00947923"/>
    <w:rsid w:val="00961707"/>
    <w:rsid w:val="009F313C"/>
    <w:rsid w:val="00A860A5"/>
    <w:rsid w:val="00A96639"/>
    <w:rsid w:val="00AD0DB4"/>
    <w:rsid w:val="00B560C9"/>
    <w:rsid w:val="00C4171C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C60AE"/>
    <w:rsid w:val="00ED049F"/>
    <w:rsid w:val="00EE66B4"/>
    <w:rsid w:val="00F86209"/>
    <w:rsid w:val="00FA131C"/>
    <w:rsid w:val="00FC78BA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6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6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St-2279/2016</izvorni_sadrzaj>
    <derivirana_varijabla naziv="DomainObject.Predmet.OznakaBroj_1">St-2279/2016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SAVA-ZAPREŠIĆ d.o.o.</izvorni_sadrzaj>
    <derivirana_varijabla naziv="DomainObject.Predmet.ProtustrankaFormated_1">  SAVA-ZAPREŠIĆ d.o.o.</derivirana_varijabla>
  </DomainObject.Predmet.ProtustrankaFormated>
  <DomainObject.Predmet.ProtustrankaFormatedOIB>
    <izvorni_sadrzaj>  SAVA-ZAPREŠIĆ d.o.o., OIB 19674156657</izvorni_sadrzaj>
    <derivirana_varijabla naziv="DomainObject.Predmet.ProtustrankaFormatedOIB_1">  SAVA-ZAPREŠIĆ d.o.o., OIB 19674156657</derivirana_varijabla>
  </DomainObject.Predmet.ProtustrankaFormatedOIB>
  <DomainObject.Predmet.ProtustrankaFormatedWithAdress>
    <izvorni_sadrzaj> SAVA-ZAPREŠIĆ d.o.o., Petrekovićeva 63, 10290 Zaprešić</izvorni_sadrzaj>
    <derivirana_varijabla naziv="DomainObject.Predmet.ProtustrankaFormatedWithAdress_1"> SAVA-ZAPREŠIĆ d.o.o., Petrekovićeva 63, 10290 Zaprešić</derivirana_varijabla>
  </DomainObject.Predmet.ProtustrankaFormatedWithAdress>
  <DomainObject.Predmet.ProtustrankaFormatedWithAdressOIB>
    <izvorni_sadrzaj> SAVA-ZAPREŠIĆ d.o.o., OIB 19674156657, Petrekovićeva 63, 10290 Zaprešić</izvorni_sadrzaj>
    <derivirana_varijabla naziv="DomainObject.Predmet.ProtustrankaFormatedWithAdressOIB_1"> SAVA-ZAPREŠIĆ d.o.o., OIB 19674156657, Petrekovićeva 63, 10290 Zaprešić</derivirana_varijabla>
  </DomainObject.Predmet.ProtustrankaFormatedWithAdressOIB>
  <DomainObject.Predmet.ProtustrankaWithAdress>
    <izvorni_sadrzaj>SAVA-ZAPREŠIĆ d.o.o. Petrekovićeva 63, 10290 Zaprešić</izvorni_sadrzaj>
    <derivirana_varijabla naziv="DomainObject.Predmet.ProtustrankaWithAdress_1">SAVA-ZAPREŠIĆ d.o.o. Petrekovićeva 63, 10290 Zaprešić</derivirana_varijabla>
  </DomainObject.Predmet.ProtustrankaWithAdress>
  <DomainObject.Predmet.ProtustrankaWithAdressOIB>
    <izvorni_sadrzaj>SAVA-ZAPREŠIĆ d.o.o., OIB 19674156657, Petrekovićeva 63, 10290 Zaprešić</izvorni_sadrzaj>
    <derivirana_varijabla naziv="DomainObject.Predmet.ProtustrankaWithAdressOIB_1">SAVA-ZAPREŠIĆ d.o.o., OIB 19674156657, Petrekovićeva 63, 10290 Zaprešić</derivirana_varijabla>
  </DomainObject.Predmet.ProtustrankaWithAdressOIB>
  <DomainObject.Predmet.ProtustrankaNazivFormated>
    <izvorni_sadrzaj>SAVA-ZAPREŠIĆ d.o.o.</izvorni_sadrzaj>
    <derivirana_varijabla naziv="DomainObject.Predmet.ProtustrankaNazivFormated_1">SAVA-ZAPREŠIĆ d.o.o.</derivirana_varijabla>
  </DomainObject.Predmet.ProtustrankaNazivFormated>
  <DomainObject.Predmet.ProtustrankaNazivFormatedOIB>
    <izvorni_sadrzaj>SAVA-ZAPREŠIĆ d.o.o., OIB 19674156657</izvorni_sadrzaj>
    <derivirana_varijabla naziv="DomainObject.Predmet.ProtustrankaNazivFormatedOIB_1">SAVA-ZAPREŠIĆ d.o.o., OIB 19674156657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SAVA-ZAPREŠIĆ d.o.o.</item>
    </izvorni_sadrzaj>
    <derivirana_varijabla naziv="DomainObject.Predmet.ProtuStrankaListFormated_1">
      <item>SAVA-ZAPREŠIĆ d.o.o.</item>
    </derivirana_varijabla>
  </DomainObject.Predmet.ProtuStrankaListFormated>
  <DomainObject.Predmet.ProtuStrankaListFormatedOIB>
    <izvorni_sadrzaj>
      <item>SAVA-ZAPREŠIĆ d.o.o., OIB 19674156657</item>
    </izvorni_sadrzaj>
    <derivirana_varijabla naziv="DomainObject.Predmet.ProtuStrankaListFormatedOIB_1">
      <item>SAVA-ZAPREŠIĆ d.o.o., OIB 19674156657</item>
    </derivirana_varijabla>
  </DomainObject.Predmet.ProtuStrankaListFormatedOIB>
  <DomainObject.Predmet.ProtuStrankaListFormatedWithAdress>
    <izvorni_sadrzaj>
      <item>SAVA-ZAPREŠIĆ d.o.o., Petrekovićeva 63, 10290 Zaprešić</item>
    </izvorni_sadrzaj>
    <derivirana_varijabla naziv="DomainObject.Predmet.ProtuStrankaListFormatedWithAdress_1">
      <item>SAVA-ZAPREŠIĆ d.o.o., Petrekovićeva 63, 10290 Zaprešić</item>
    </derivirana_varijabla>
  </DomainObject.Predmet.ProtuStrankaListFormatedWithAdress>
  <DomainObject.Predmet.ProtuStrankaListFormatedWithAdressOIB>
    <izvorni_sadrzaj>
      <item>SAVA-ZAPREŠIĆ d.o.o., OIB 19674156657, Petrekovićeva 63, 10290 Zaprešić</item>
    </izvorni_sadrzaj>
    <derivirana_varijabla naziv="DomainObject.Predmet.ProtuStrankaListFormatedWithAdressOIB_1">
      <item>SAVA-ZAPREŠIĆ d.o.o., OIB 19674156657, Petrekovićeva 63, 10290 Zaprešić</item>
    </derivirana_varijabla>
  </DomainObject.Predmet.ProtuStrankaListFormatedWithAdressOIB>
  <DomainObject.Predmet.ProtuStrankaListNazivFormated>
    <izvorni_sadrzaj>
      <item>SAVA-ZAPREŠIĆ d.o.o.</item>
    </izvorni_sadrzaj>
    <derivirana_varijabla naziv="DomainObject.Predmet.ProtuStrankaListNazivFormated_1">
      <item>SAVA-ZAPREŠIĆ d.o.o.</item>
    </derivirana_varijabla>
  </DomainObject.Predmet.ProtuStrankaListNazivFormated>
  <DomainObject.Predmet.ProtuStrankaListNazivFormatedOIB>
    <izvorni_sadrzaj>
      <item>SAVA-ZAPREŠIĆ d.o.o., OIB 19674156657</item>
    </izvorni_sadrzaj>
    <derivirana_varijabla naziv="DomainObject.Predmet.ProtuStrankaListNazivFormatedOIB_1">
      <item>SAVA-ZAPREŠIĆ d.o.o., OIB 19674156657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SAVA-ZAPREŠIĆ d.o.o.</izvorni_sadrzaj>
    <derivirana_varijabla naziv="DomainObject.Predmet.ProtustrankaIDrugi_1">SAVA-ZAPREŠIĆ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SAVA-ZAPREŠIĆ d.o.o., OIB 19674156657, Petrekovićeva 63, 10290 Zaprešić</izvorni_sadrzaj>
    <derivirana_varijabla naziv="DomainObject.Predmet.ProtustrankaIDrugiAdressOIB_1">SAVA-ZAPREŠIĆ d.o.o., OIB 19674156657, Petrekovićeva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SAVA-ZAPREŠIĆ d.o.o.</item>
    </izvorni_sadrzaj>
    <derivirana_varijabla naziv="DomainObject.Predmet.SudioniciListNaziv_1">
      <item>FINA Regionalni centar Zagreb</item>
      <item>SAVA-ZAPREŠIĆ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SAVA-ZAPREŠIĆ d.o.o., OIB 19674156657, Petrekovićeva 63,10290 Zaprešić</item>
    </izvorni_sadrzaj>
    <derivirana_varijabla naziv="DomainObject.Predmet.SudioniciListAdressOIB_1">
      <item>FINA Regionalni centar Zagreb, OIB 85821130368, Trg svibanjskih žrtava 1995. br. 1,10000 Zagreb</item>
      <item>SAVA-ZAPREŠIĆ d.o.o., OIB 19674156657, Petrekovićeva 63,10290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19674156657</item>
    </izvorni_sadrzaj>
    <derivirana_varijabla naziv="DomainObject.Predmet.SudioniciListNazivOIB_1">
      <item>, OIB 85821130368</item>
      <item>, OIB 19674156657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3317</properties:Characters>
  <properties:Lines>89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2016-04-07T11:37:00Z</dcterms:created>
  <dc:creator>vmihalincic</dc:creator>
  <cp:lastModifiedBy>Vinka Mihalinčić</cp:lastModifiedBy>
  <cp:lastPrinted>2016-04-07T10:29:00Z</cp:lastPrinted>
  <dcterms:modified xmlns:xsi="http://www.w3.org/2001/XMLSchema-instance" xsi:type="dcterms:W3CDTF">2016-04-07T11:39:00Z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