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58f6" w14:paraId="d9358f6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8B6081" w:rsidP="00214472" w:rsidR="008B6081"/>
    <w:p w:rsidRDefault="00445D45" w:rsidP="00214472" w:rsidR="00445D45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za otvaranje stečajnog postupka </w:t>
      </w:r>
      <w:r w:rsidR="00214472" w:rsidRPr="008B6081">
        <w:t xml:space="preserve">nad </w:t>
      </w:r>
      <w:r w:rsidR="00C65432">
        <w:t>dužnik</w:t>
      </w:r>
      <w:r w:rsidR="002909CE">
        <w:t>om</w:t>
      </w:r>
      <w:r w:rsidR="00C65432">
        <w:t xml:space="preserve"> </w:t>
      </w:r>
      <w:r w:rsidR="00F6302D">
        <w:rPr>
          <w:b/>
        </w:rPr>
        <w:t>XXL SPORT</w:t>
      </w:r>
      <w:r w:rsidR="006268A4">
        <w:rPr>
          <w:b/>
        </w:rPr>
        <w:t xml:space="preserve"> d.o.o. </w:t>
      </w:r>
      <w:r w:rsidR="00F6302D">
        <w:rPr>
          <w:b/>
        </w:rPr>
        <w:t>Matulji, Pobri, Put za Volosko 5, OIB 35352352673,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F6302D">
        <w:t xml:space="preserve">10. rujna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 w:rsidRPr="008B6081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 w:rsidRPr="008B6081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 xml:space="preserve">Privremenom stečajnom upravitelju </w:t>
      </w:r>
      <w:r w:rsidR="002909CE" w:rsidRPr="00A66F68">
        <w:t>Josip</w:t>
      </w:r>
      <w:r w:rsidR="002909CE">
        <w:t>u</w:t>
      </w:r>
      <w:r w:rsidR="002909CE" w:rsidRPr="00A66F68">
        <w:t xml:space="preserve"> Čičak iz Viškova, Gornji Jugi 15č</w:t>
      </w:r>
      <w:r w:rsidR="002909CE" w:rsidRPr="000C0FE0">
        <w:t xml:space="preserve">, OIB </w:t>
      </w:r>
      <w:r w:rsidR="002909CE">
        <w:t>31906931348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909CE">
        <w:t>3</w:t>
      </w:r>
      <w:r w:rsidR="00C65432">
        <w:t>.</w:t>
      </w:r>
      <w:r w:rsidR="002909CE">
        <w:t>0</w:t>
      </w:r>
      <w:r w:rsidRPr="008B6081">
        <w:t xml:space="preserve">00,00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 w:rsidRPr="008B6081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445D45">
        <w:t xml:space="preserve"> </w:t>
      </w:r>
      <w:r w:rsidR="002909CE" w:rsidRPr="00A66F68">
        <w:t>Josip</w:t>
      </w:r>
      <w:r w:rsidR="002909CE">
        <w:t>a</w:t>
      </w:r>
      <w:r w:rsidR="002909CE" w:rsidRPr="00A66F68">
        <w:t xml:space="preserve"> Čičak iz Viškova, Gornji Jugi 15č</w:t>
      </w:r>
      <w:r w:rsidR="002909CE" w:rsidRPr="000C0FE0">
        <w:t xml:space="preserve">, OIB </w:t>
      </w:r>
      <w:r w:rsidR="002909CE">
        <w:t>31906931348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445D45">
        <w:t>HR</w:t>
      </w:r>
      <w:r w:rsidR="002909CE">
        <w:t>9123900013207709275</w:t>
      </w:r>
      <w:r w:rsidR="00445D45">
        <w:t xml:space="preserve"> </w:t>
      </w:r>
      <w:r w:rsidRPr="008B6081">
        <w:t>kod</w:t>
      </w:r>
      <w:r w:rsidR="00445D45">
        <w:t xml:space="preserve"> </w:t>
      </w:r>
      <w:r w:rsidR="002909CE">
        <w:t xml:space="preserve">HPB </w:t>
      </w:r>
      <w:r w:rsidR="00445D45">
        <w:t>d.d.</w:t>
      </w:r>
      <w:r w:rsidRPr="008B6081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6302D">
        <w:rPr>
          <w:bCs/>
        </w:rPr>
        <w:t>81</w:t>
      </w:r>
      <w:r w:rsidR="006268A4">
        <w:rPr>
          <w:bCs/>
        </w:rPr>
        <w:t>/2015-2</w:t>
      </w:r>
      <w:r w:rsidR="00C65432">
        <w:rPr>
          <w:bCs/>
        </w:rPr>
        <w:t xml:space="preserve"> od </w:t>
      </w:r>
      <w:r w:rsidR="00F6302D">
        <w:rPr>
          <w:bCs/>
        </w:rPr>
        <w:t>13. srpnja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 xml:space="preserve">g. </w:t>
      </w:r>
      <w:r w:rsidR="00C65432">
        <w:rPr>
          <w:bCs/>
        </w:rPr>
        <w:t xml:space="preserve">pokrenut je prethodni postupak radi utvrđivanja uvjeta za otvaranje stečajnog postupka nad </w:t>
      </w:r>
      <w:r w:rsidR="009F3C0A">
        <w:rPr>
          <w:bCs/>
        </w:rPr>
        <w:t>dužnikom</w:t>
      </w:r>
      <w:r w:rsidR="00C65432">
        <w:rPr>
          <w:bCs/>
        </w:rPr>
        <w:t xml:space="preserve"> </w:t>
      </w:r>
      <w:r w:rsidR="00F6302D" w:rsidRPr="00F6302D">
        <w:rPr>
          <w:bCs/>
        </w:rPr>
        <w:t>XXL SPORT d.o.o. Matulji, Pobri, Put za Volosko 5</w:t>
      </w:r>
      <w:r w:rsidR="006268A4">
        <w:rPr>
          <w:bCs/>
        </w:rPr>
        <w:t>, te je imenovan privremeni stečajni upravitelj</w:t>
      </w:r>
      <w:r w:rsidR="00F6302D">
        <w:rPr>
          <w:bCs/>
        </w:rPr>
        <w:t xml:space="preserve"> Josip Čičak</w:t>
      </w:r>
      <w:r w:rsidR="00C65432" w:rsidRPr="002909CE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214472" w:rsidP="00214472" w:rsidR="00214472" w:rsidRPr="008B6081">
      <w:pPr>
        <w:jc w:val="both"/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6302D">
        <w:t>10. rujna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214472" w:rsidP="00214472" w:rsidR="006268A4">
      <w:pPr>
        <w:rPr>
          <w:b/>
        </w:rPr>
      </w:pP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  <w:r w:rsidR="00445D45">
        <w:rPr>
          <w:b/>
        </w:rPr>
        <w:t xml:space="preserve"> </w:t>
      </w:r>
      <w:r w:rsidR="003C0F75">
        <w:rPr>
          <w:b/>
        </w:rPr>
        <w:t xml:space="preserve">   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 w:rsidRPr="008B6081">
      <w:pPr>
        <w:jc w:val="right"/>
        <w:rPr>
          <w:b/>
        </w:rPr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8B6081">
      <w:pPr>
        <w:jc w:val="both"/>
      </w:pPr>
      <w:r w:rsidRPr="008B6081"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>
        <w:t>94. st.5</w:t>
      </w:r>
      <w:r w:rsidRPr="008B6081">
        <w:t>. SZ-a).</w:t>
      </w: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lastRenderedPageBreak/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214472" w:rsidP="00214472" w:rsidR="00214472">
      <w:pPr>
        <w:rPr>
          <w:sz w:val="20"/>
          <w:szCs w:val="20"/>
        </w:rPr>
      </w:pPr>
      <w:r w:rsidRPr="008B6081">
        <w:rPr>
          <w:sz w:val="20"/>
          <w:szCs w:val="20"/>
        </w:rPr>
        <w:t xml:space="preserve">- privremenom stečajnom upravitelju 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6302D">
        <w:rPr>
          <w:sz w:val="20"/>
          <w:szCs w:val="20"/>
        </w:rPr>
        <w:t>10.9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D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6302D">
      <w:t>81/2015-11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C0D23"/>
    <w:rsid w:val="003C0F75"/>
    <w:rsid w:val="00416E78"/>
    <w:rsid w:val="00445D45"/>
    <w:rsid w:val="005712C4"/>
    <w:rsid w:val="006268A4"/>
    <w:rsid w:val="007863DC"/>
    <w:rsid w:val="00850331"/>
    <w:rsid w:val="008B6081"/>
    <w:rsid w:val="008D25AF"/>
    <w:rsid w:val="009A5E54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0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0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XXL SPORT d.o.o.  Matulji</izvorni_sadrzaj>
    <derivirana_varijabla naziv="DomainObject.Predmet.ProtustrankaFormated_1">  XXL SPORT d.o.o.  Matulji</derivirana_varijabla>
  </DomainObject.Predmet.ProtustrankaFormated>
  <DomainObject.Predmet.ProtustrankaFormatedOIB>
    <izvorni_sadrzaj>  XXL SPORT d.o.o.  Matulji, OIB 35352352673</izvorni_sadrzaj>
    <derivirana_varijabla naziv="DomainObject.Predmet.ProtustrankaFormatedOIB_1">  XXL SPORT d.o.o.  Matulji, OIB 35352352673</derivirana_varijabla>
  </DomainObject.Predmet.ProtustrankaFormatedOIB>
  <DomainObject.Predmet.ProtustrankaFormatedWithAdress>
    <izvorni_sadrzaj> XXL SPORT d.o.o.  Matulji, Put za Volosko 5, 51211 Matulji</izvorni_sadrzaj>
    <derivirana_varijabla naziv="DomainObject.Predmet.ProtustrankaFormatedWithAdress_1"> XXL SPORT d.o.o.  Matulji, Put za Volosko 5, 51211 Matulji</derivirana_varijabla>
  </DomainObject.Predmet.ProtustrankaFormatedWithAdress>
  <DomainObject.Predmet.ProtustrankaFormatedWithAdressOIB>
    <izvorni_sadrzaj> XXL SPORT d.o.o.  Matulji, OIB 35352352673, Put za Volosko 5, 51211 Matulji</izvorni_sadrzaj>
    <derivirana_varijabla naziv="DomainObject.Predmet.ProtustrankaFormatedWithAdressOIB_1"> XXL SPORT d.o.o.  Matulji, OIB 35352352673, Put za Volosko 5, 51211 Matulji</derivirana_varijabla>
  </DomainObject.Predmet.ProtustrankaFormatedWithAdressOIB>
  <DomainObject.Predmet.ProtustrankaWithAdress>
    <izvorni_sadrzaj>XXL SPORT d.o.o.  Matulji Put za Volosko 5, 51211 Matulji</izvorni_sadrzaj>
    <derivirana_varijabla naziv="DomainObject.Predmet.ProtustrankaWithAdress_1">XXL SPORT d.o.o.  Matulji Put za Volosko 5, 51211 Matulji</derivirana_varijabla>
  </DomainObject.Predmet.ProtustrankaWithAdress>
  <DomainObject.Predmet.ProtustrankaWithAdressOIB>
    <izvorni_sadrzaj>XXL SPORT d.o.o.  Matulji, OIB 35352352673, Put za Volosko 5, 51211 Matulji</izvorni_sadrzaj>
    <derivirana_varijabla naziv="DomainObject.Predmet.ProtustrankaWithAdressOIB_1">XXL SPORT d.o.o.  Matulji, OIB 35352352673, Put za Volosko 5, 51211 Matulji</derivirana_varijabla>
  </DomainObject.Predmet.ProtustrankaWithAdressOIB>
  <DomainObject.Predmet.ProtustrankaNazivFormated>
    <izvorni_sadrzaj>XXL SPORT d.o.o.  Matulji</izvorni_sadrzaj>
    <derivirana_varijabla naziv="DomainObject.Predmet.ProtustrankaNazivFormated_1">XXL SPORT d.o.o.  Matulji</derivirana_varijabla>
  </DomainObject.Predmet.ProtustrankaNazivFormated>
  <DomainObject.Predmet.ProtustrankaNazivFormatedOIB>
    <izvorni_sadrzaj>XXL SPORT d.o.o.  Matulji, OIB 35352352673</izvorni_sadrzaj>
    <derivirana_varijabla naziv="DomainObject.Predmet.ProtustrankaNazivFormatedOIB_1">XXL SPORT d.o.o.  Matulji, OIB 35352352673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DOBRILA  Kras; JOSIP ČIČAK</izvorni_sadrzaj>
    <derivirana_varijabla naziv="DomainObject.Predmet.StrankaFormated_1">  DAVID DOBRILA  Kras; JOSIP ČIČAK</derivirana_varijabla>
  </DomainObject.Predmet.StrankaFormated>
  <DomainObject.Predmet.StrankaFormatedOIB>
    <izvorni_sadrzaj>  DAVID DOBRILA  Kras, OIB 67748966577; JOSIP ČIČAK</izvorni_sadrzaj>
    <derivirana_varijabla naziv="DomainObject.Predmet.StrankaFormatedOIB_1">  DAVID DOBRILA  Kras, OIB 67748966577; JOSIP ČIČAK</derivirana_varijabla>
  </DomainObject.Predmet.StrankaFormatedOIB>
  <DomainObject.Predmet.StrankaFormatedWithAdress>
    <izvorni_sadrzaj> DAVID DOBRILA  Kras, Kras 63a, 51511 Kras; JOSIP ČIČAK</izvorni_sadrzaj>
    <derivirana_varijabla naziv="DomainObject.Predmet.StrankaFormatedWithAdress_1"> DAVID DOBRILA  Kras, Kras 63a, 51511 Kras; JOSIP ČIČAK</derivirana_varijabla>
  </DomainObject.Predmet.StrankaFormatedWithAdress>
  <DomainObject.Predmet.StrankaFormatedWithAdressOIB>
    <izvorni_sadrzaj> DAVID DOBRILA  Kras, OIB 67748966577, Kras 63a, 51511 Kras; JOSIP ČIČAK</izvorni_sadrzaj>
    <derivirana_varijabla naziv="DomainObject.Predmet.StrankaFormatedWithAdressOIB_1"> DAVID DOBRILA  Kras, OIB 67748966577, Kras 63a, 51511 Kras; JOSIP ČIČAK</derivirana_varijabla>
  </DomainObject.Predmet.StrankaFormatedWithAdressOIB>
  <DomainObject.Predmet.StrankaWithAdress>
    <izvorni_sadrzaj>DAVID DOBRILA  Kras Kras 63a,51511 Kras,JOSIP ČIČAK </izvorni_sadrzaj>
    <derivirana_varijabla naziv="DomainObject.Predmet.StrankaWithAdress_1">DAVID DOBRILA  Kras Kras 63a,51511 Kras,JOSIP ČIČAK </derivirana_varijabla>
  </DomainObject.Predmet.StrankaWithAdress>
  <DomainObject.Predmet.StrankaWithAdressOIB>
    <izvorni_sadrzaj>DAVID DOBRILA  Kras, OIB 67748966577, Kras 63a,51511 Kras,JOSIP ČIČAK</izvorni_sadrzaj>
    <derivirana_varijabla naziv="DomainObject.Predmet.StrankaWithAdressOIB_1">DAVID DOBRILA  Kras, OIB 67748966577, Kras 63a,51511 Kras,JOSIP ČIČAK</derivirana_varijabla>
  </DomainObject.Predmet.StrankaWithAdressOIB>
  <DomainObject.Predmet.StrankaNazivFormated>
    <izvorni_sadrzaj>DAVID DOBRILA  Kras,JOSIP ČIČAK</izvorni_sadrzaj>
    <derivirana_varijabla naziv="DomainObject.Predmet.StrankaNazivFormated_1">DAVID DOBRILA  Kras,JOSIP ČIČAK</derivirana_varijabla>
  </DomainObject.Predmet.StrankaNazivFormated>
  <DomainObject.Predmet.StrankaNazivFormatedOIB>
    <izvorni_sadrzaj>DAVID DOBRILA  Kras, OIB 67748966577,JOSIP ČIČAK</izvorni_sadrzaj>
    <derivirana_varijabla naziv="DomainObject.Predmet.StrankaNazivFormatedOIB_1">DAVID DOBRILA  Kras, OIB 67748966577,JOSIP ČIČAK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DAVID DOBRILA  Kras</item>
      <item>JOSIP ČIČAK</item>
    </izvorni_sadrzaj>
    <derivirana_varijabla naziv="DomainObject.Predmet.StrankaListFormated_1">
      <item>DAVID DOBRILA  Kras</item>
      <item>JOSIP ČIČAK</item>
    </derivirana_varijabla>
  </DomainObject.Predmet.StrankaListFormated>
  <DomainObject.Predmet.StrankaListFormatedOIB>
    <izvorni_sadrzaj>
      <item>DAVID DOBRILA  Kras, OIB 67748966577</item>
      <item>JOSIP ČIČAK</item>
    </izvorni_sadrzaj>
    <derivirana_varijabla naziv="DomainObject.Predmet.StrankaListFormatedOIB_1">
      <item>DAVID DOBRILA  Kras, OIB 67748966577</item>
      <item>JOSIP ČIČAK</item>
    </derivirana_varijabla>
  </DomainObject.Predmet.StrankaListFormatedOIB>
  <DomainObject.Predmet.StrankaListFormatedWithAdress>
    <izvorni_sadrzaj>
      <item>DAVID DOBRILA  Kras, Kras 63a, 51511 Kras</item>
      <item>JOSIP ČIČAK</item>
    </izvorni_sadrzaj>
    <derivirana_varijabla naziv="DomainObject.Predmet.StrankaListFormatedWithAdress_1">
      <item>DAVID DOBRILA  Kras, Kras 63a, 51511 Kras</item>
      <item>JOSIP ČIČAK</item>
    </derivirana_varijabla>
  </DomainObject.Predmet.StrankaListFormatedWithAdress>
  <DomainObject.Predmet.StrankaListFormatedWithAdressOIB>
    <izvorni_sadrzaj>
      <item>DAVID DOBRILA  Kras, OIB 67748966577, Kras 63a, 51511 Kras</item>
      <item>JOSIP ČIČAK</item>
    </izvorni_sadrzaj>
    <derivirana_varijabla naziv="DomainObject.Predmet.StrankaListFormatedWithAdressOIB_1">
      <item>DAVID DOBRILA  Kras, OIB 67748966577, Kras 63a, 51511 Kras</item>
      <item>JOSIP ČIČAK</item>
    </derivirana_varijabla>
  </DomainObject.Predmet.StrankaListFormatedWithAdressOIB>
  <DomainObject.Predmet.StrankaListNazivFormated>
    <izvorni_sadrzaj>
      <item>DAVID DOBRILA  Kras</item>
      <item>JOSIP ČIČAK</item>
    </izvorni_sadrzaj>
    <derivirana_varijabla naziv="DomainObject.Predmet.StrankaListNazivFormated_1">
      <item>DAVID DOBRILA  Kras</item>
      <item>JOSIP ČIČAK</item>
    </derivirana_varijabla>
  </DomainObject.Predmet.StrankaListNazivFormated>
  <DomainObject.Predmet.StrankaListNazivFormatedOIB>
    <izvorni_sadrzaj>
      <item>DAVID DOBRILA  Kras, OIB 67748966577</item>
      <item>JOSIP ČIČAK</item>
    </izvorni_sadrzaj>
    <derivirana_varijabla naziv="DomainObject.Predmet.StrankaListNazivFormatedOIB_1">
      <item>DAVID DOBRILA  Kras, OIB 67748966577</item>
      <item>JOSIP ČIČAK</item>
    </derivirana_varijabla>
  </DomainObject.Predmet.StrankaListNazivFormatedOIB>
  <DomainObject.Predmet.ProtuStrankaListFormated>
    <izvorni_sadrzaj>
      <item>XXL SPORT d.o.o.  Matulji</item>
    </izvorni_sadrzaj>
    <derivirana_varijabla naziv="DomainObject.Predmet.ProtuStrankaListFormated_1">
      <item>XXL SPORT d.o.o.  Matulji</item>
    </derivirana_varijabla>
  </DomainObject.Predmet.ProtuStrankaListFormated>
  <DomainObject.Predmet.ProtuStrankaListFormatedOIB>
    <izvorni_sadrzaj>
      <item>XXL SPORT d.o.o.  Matulji, OIB 35352352673</item>
    </izvorni_sadrzaj>
    <derivirana_varijabla naziv="DomainObject.Predmet.ProtuStrankaListFormatedOIB_1">
      <item>XXL SPORT d.o.o.  Matulji, OIB 35352352673</item>
    </derivirana_varijabla>
  </DomainObject.Predmet.ProtuStrankaListFormatedOIB>
  <DomainObject.Predmet.ProtuStrankaListFormatedWithAdress>
    <izvorni_sadrzaj>
      <item>XXL SPORT d.o.o.  Matulji, Put za Volosko 5, 51211 Matulji</item>
    </izvorni_sadrzaj>
    <derivirana_varijabla naziv="DomainObject.Predmet.ProtuStrankaListFormatedWithAdress_1">
      <item>XXL SPORT d.o.o.  Matulji, Put za Volosko 5, 51211 Matulji</item>
    </derivirana_varijabla>
  </DomainObject.Predmet.ProtuStrankaListFormatedWithAdress>
  <DomainObject.Predmet.ProtuStrankaListFormatedWithAdressOIB>
    <izvorni_sadrzaj>
      <item>XXL SPORT d.o.o.  Matulji, OIB 35352352673, Put za Volosko 5, 51211 Matulji</item>
    </izvorni_sadrzaj>
    <derivirana_varijabla naziv="DomainObject.Predmet.ProtuStrankaListFormatedWithAdressOIB_1">
      <item>XXL SPORT d.o.o.  Matulji, OIB 35352352673, Put za Volosko 5, 51211 Matulji</item>
    </derivirana_varijabla>
  </DomainObject.Predmet.ProtuStrankaListFormatedWithAdressOIB>
  <DomainObject.Predmet.ProtuStrankaListNazivFormated>
    <izvorni_sadrzaj>
      <item>XXL SPORT d.o.o.  Matulji</item>
    </izvorni_sadrzaj>
    <derivirana_varijabla naziv="DomainObject.Predmet.ProtuStrankaListNazivFormated_1">
      <item>XXL SPORT d.o.o.  Matulji</item>
    </derivirana_varijabla>
  </DomainObject.Predmet.ProtuStrankaListNazivFormated>
  <DomainObject.Predmet.ProtuStrankaListNazivFormatedOIB>
    <izvorni_sadrzaj>
      <item>XXL SPORT d.o.o.  Matulji, OIB 35352352673</item>
    </izvorni_sadrzaj>
    <derivirana_varijabla naziv="DomainObject.Predmet.ProtuStrankaListNazivFormatedOIB_1">
      <item>XXL SPORT d.o.o.  Matulji, OIB 35352352673</item>
    </derivirana_varijabla>
  </DomainObject.Predmet.ProtuStrankaListNazivFormatedOIB>
  <DomainObject.Predmet.OstaliListFormated>
    <izvorni_sadrzaj>
      <item>ZOU Stipinović i dr-</item>
      <item>Josip Čičak</item>
    </izvorni_sadrzaj>
    <derivirana_varijabla naziv="DomainObject.Predmet.OstaliListFormated_1">
      <item>ZOU Stipinović i dr-</item>
      <item>Josip Čičak</item>
    </derivirana_varijabla>
  </DomainObject.Predmet.OstaliListFormated>
  <DomainObject.Predmet.OstaliListFormatedOIB>
    <izvorni_sadrzaj>
      <item>ZOU Stipinović i dr-</item>
      <item>Josip Čičak, OIB 31906931348</item>
    </izvorni_sadrzaj>
    <derivirana_varijabla naziv="DomainObject.Predmet.OstaliListFormatedOIB_1">
      <item>ZOU Stipinović i dr-</item>
      <item>Josip Čičak, OIB 31906931348</item>
    </derivirana_varijabla>
  </DomainObject.Predmet.OstaliListFormatedOIB>
  <DomainObject.Predmet.OstaliListFormatedWithAdress>
    <izvorni_sadrzaj>
      <item>ZOU Stipinović i dr-, Prolaz M. K. Kozulić 2, 51000 Rijeka</item>
      <item>Josip Čičak, Gornji Jugi 15č, 51216 Viškovo</item>
    </izvorni_sadrzaj>
    <derivirana_varijabla naziv="DomainObject.Predmet.OstaliListFormatedWithAdress_1">
      <item>ZOU Stipinović i dr-, Prolaz M. K. Kozulić 2, 51000 Rijeka</item>
      <item>Josip Čičak, Gornji Jugi 15č, 51216 Viškovo</item>
    </derivirana_varijabla>
  </DomainObject.Predmet.OstaliListFormatedWithAdress>
  <DomainObject.Predmet.OstaliListFormatedWithAdressOIB>
    <izvorni_sadrzaj>
      <item>ZOU Stipinović i dr-, Prolaz M. K. Kozulić 2, 51000 Rijeka</item>
      <item>Josip Čičak, OIB 31906931348, Gornji Jugi 15č, 51216 Viškovo</item>
    </izvorni_sadrzaj>
    <derivirana_varijabla naziv="DomainObject.Predmet.OstaliListFormatedWithAdressOIB_1">
      <item>ZOU Stipinović i dr-, Prolaz M. K. Kozulić 2, 51000 Rijeka</item>
      <item>Josip Čičak, OIB 31906931348, Gornji Jugi 15č, 51216 Viškovo</item>
    </derivirana_varijabla>
  </DomainObject.Predmet.OstaliListFormatedWithAdressOIB>
  <DomainObject.Predmet.OstaliListNazivFormated>
    <izvorni_sadrzaj>
      <item>ZOU Stipinović i dr-</item>
      <item>Josip Čičak</item>
    </izvorni_sadrzaj>
    <derivirana_varijabla naziv="DomainObject.Predmet.OstaliListNazivFormated_1">
      <item>ZOU Stipinović i dr-</item>
      <item>Josip Čičak</item>
    </derivirana_varijabla>
  </DomainObject.Predmet.OstaliListNazivFormated>
  <DomainObject.Predmet.OstaliListNazivFormatedOIB>
    <izvorni_sadrzaj>
      <item>ZOU Stipinović i dr-</item>
      <item>Josip Čičak, OIB 31906931348</item>
    </izvorni_sadrzaj>
    <derivirana_varijabla naziv="DomainObject.Predmet.OstaliListNazivFormatedOIB_1">
      <item>ZOU Stipinović i dr-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DOBRILA  Kras i dr.</izvorni_sadrzaj>
    <derivirana_varijabla naziv="DomainObject.Predmet.StrankaIDrugi_1">DAVID DOBRILA  Kras i dr.</derivirana_varijabla>
  </DomainObject.Predmet.StrankaIDrugi>
  <DomainObject.Predmet.ProtustrankaIDrugi>
    <izvorni_sadrzaj>XXL SPORT d.o.o.  Matulji</izvorni_sadrzaj>
    <derivirana_varijabla naziv="DomainObject.Predmet.ProtustrankaIDrugi_1">XXL SPORT d.o.o.  Matulji</derivirana_varijabla>
  </DomainObject.Predmet.ProtustrankaIDrugi>
  <DomainObject.Predmet.StrankaIDrugiAdressOIB>
    <izvorni_sadrzaj>DAVID DOBRILA  Kras, OIB 67748966577, Kras 63a, 51511 Kras i dr.</izvorni_sadrzaj>
    <derivirana_varijabla naziv="DomainObject.Predmet.StrankaIDrugiAdressOIB_1">DAVID DOBRILA  Kras, OIB 67748966577, Kras 63a, 51511 Kras i dr.</derivirana_varijabla>
  </DomainObject.Predmet.StrankaIDrugiAdressOIB>
  <DomainObject.Predmet.ProtustrankaIDrugiAdressOIB>
    <izvorni_sadrzaj>XXL SPORT d.o.o.  Matulji, OIB 35352352673, Put za Volosko 5, 51211 Matulji</izvorni_sadrzaj>
    <derivirana_varijabla naziv="DomainObject.Predmet.ProtustrankaIDrugiAdressOIB_1">XXL SPORT d.o.o.  Matulji, OIB 35352352673, Put za Volosko 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DOBRILA  Kras</item>
      <item>XXL SPORT d.o.o.  Matulji</item>
      <item>ZOU Stipinović i dr-</item>
      <item>Josip Čičak</item>
      <item>JOSIP ČIČAK</item>
    </izvorni_sadrzaj>
    <derivirana_varijabla naziv="DomainObject.Predmet.SudioniciListNaziv_1">
      <item>DAVID DOBRILA  Kras</item>
      <item>XXL SPORT d.o.o.  Matulji</item>
      <item>ZOU Stipinović i dr-</item>
      <item>Josip Čičak</item>
      <item>JOSIP ČIČAK</item>
    </derivirana_varijabla>
  </DomainObject.Predmet.SudioniciListNaziv>
  <DomainObject.Predmet.SudioniciListAdressOIB>
    <izvorni_sadrzaj>
      <item>DAVID DOBRILA  Kras, OIB 67748966577, Kras 63a,51511 Kras</item>
      <item>XXL SPORT d.o.o.  Matulji, OIB 35352352673, Put za Volosko 5,51211 Matulji</item>
      <item>ZOU Stipinović i dr-, Prolaz M. K. Kozulić 2,51000 Rijeka</item>
      <item>Josip Čičak, OIB 31906931348, Gornji Jugi 15č,51216 Viškovo</item>
      <item>JOSIP ČIČAK</item>
    </izvorni_sadrzaj>
    <derivirana_varijabla naziv="DomainObject.Predmet.SudioniciListAdressOIB_1">
      <item>DAVID DOBRILA  Kras, OIB 67748966577, Kras 63a,51511 Kras</item>
      <item>XXL SPORT d.o.o.  Matulji, OIB 35352352673, Put za Volosko 5,51211 Matulji</item>
      <item>ZOU Stipinović i dr-, Prolaz M. K. Kozulić 2,51000 Rijeka</item>
      <item>Josip Čičak, OIB 31906931348, Gornji Jugi 15č,51216 Viškovo</item>
      <item>JOSIP ČIČAK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67748966577</item>
      <item>, OIB 35352352673</item>
      <item>, OIB null</item>
      <item>, OIB 31906931348</item>
      <item>, OIB null</item>
    </izvorni_sadrzaj>
    <derivirana_varijabla naziv="DomainObject.Predmet.SudioniciListNazivOIB_1">
      <item>, OIB 67748966577</item>
      <item>, OIB 35352352673</item>
      <item>, OIB null</item>
      <item>, OIB 31906931348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7EE4A-A14E-4685-A4DF-3A359264D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1846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2015-09-10T09:36:00Z</dcterms:created>
  <dc:creator>dcmelik</dc:creator>
  <cp:lastModifiedBy>Jasna Radulović</cp:lastModifiedBy>
  <cp:lastPrinted>2015-09-10T09:35:00Z</cp:lastPrinted>
  <dcterms:modified xmlns:xsi="http://www.w3.org/2001/XMLSchema-instance" xsi:type="dcterms:W3CDTF">2015-09-10T09:37:00Z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