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f053" w14:paraId="a70f053" w:rsidRDefault="001F4EAD" w:rsidR="001F4E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D66" w:rsidP="00883D66" w:rsidR="00883D66" w:rsidRPr="009A6899">
      <w:r w:rsidRPr="009A6899">
        <w:t xml:space="preserve">REPUBLIKA HRVATSKA </w:t>
      </w:r>
    </w:p>
    <w:p w:rsidRDefault="00883D66" w:rsidP="00883D66" w:rsidR="00883D66" w:rsidRPr="009A6899">
      <w:r w:rsidRPr="009A6899">
        <w:t xml:space="preserve">      Trgovački sud u Zagrebu</w:t>
      </w:r>
    </w:p>
    <w:p w:rsidRDefault="00883D66" w:rsidP="00883D66" w:rsidR="00883D6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>
        <w:rPr>
          <w:b/>
        </w:rPr>
        <w:tab/>
      </w:r>
      <w:r w:rsidRPr="009A6899">
        <w:rPr>
          <w:b/>
        </w:rPr>
        <w:t xml:space="preserve">  </w:t>
      </w:r>
      <w:r w:rsidRPr="009A6899">
        <w:t>72.</w:t>
      </w:r>
      <w:r>
        <w:t>St</w:t>
      </w:r>
      <w:r w:rsidRPr="009A6899">
        <w:t>-</w:t>
      </w:r>
      <w:r w:rsidR="005920A0">
        <w:t>844</w:t>
      </w:r>
      <w:r>
        <w:t>/2014</w:t>
      </w:r>
      <w:r w:rsidR="00DE445F">
        <w:t>-52</w:t>
      </w:r>
    </w:p>
    <w:p w:rsidRDefault="00883D66" w:rsidP="00883D66" w:rsidR="00883D66" w:rsidRPr="009A6899">
      <w:pPr>
        <w:rPr>
          <w:b/>
        </w:rPr>
      </w:pPr>
    </w:p>
    <w:p w:rsidRDefault="00883D66" w:rsidP="00883D66" w:rsidR="00883D66" w:rsidRPr="009A6899">
      <w:pPr>
        <w:rPr>
          <w:b/>
        </w:rPr>
      </w:pPr>
    </w:p>
    <w:p w:rsidRDefault="00883D66" w:rsidP="00883D66" w:rsidR="00883D66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Pr="00D95DAD">
        <w:rPr>
          <w:rFonts w:cs="Courier New" w:hAnsi="Courier New" w:ascii="Courier New"/>
          <w:b/>
        </w:rPr>
        <w:t xml:space="preserve"> </w:t>
      </w:r>
      <w:r w:rsidRPr="009A6899">
        <w:t>REPUBLIKA HRVATSKA</w:t>
      </w:r>
    </w:p>
    <w:p w:rsidRDefault="001F4EAD" w:rsidP="00883D66" w:rsidR="00883D66" w:rsidRPr="009A6899">
      <w:pPr>
        <w:jc w:val="center"/>
      </w:pPr>
      <w:r>
        <w:t xml:space="preserve">              </w:t>
      </w:r>
      <w:r w:rsidR="00883D66" w:rsidRPr="009A6899">
        <w:t>Z A K L J U Č A K</w:t>
      </w:r>
    </w:p>
    <w:p w:rsidRDefault="00883D66" w:rsidP="00883D66" w:rsidR="00883D66" w:rsidRPr="009A6899">
      <w:pPr>
        <w:jc w:val="center"/>
        <w:rPr>
          <w:b/>
        </w:rPr>
      </w:pPr>
    </w:p>
    <w:p w:rsidRDefault="00883D66" w:rsidP="002963A1" w:rsidR="002963A1" w:rsidRPr="008167E7">
      <w:pPr>
        <w:jc w:val="center"/>
        <w:rPr>
          <w:b/>
        </w:rPr>
      </w:pPr>
      <w:r w:rsidRPr="009A6899">
        <w:tab/>
      </w:r>
    </w:p>
    <w:p w:rsidRDefault="002963A1" w:rsidP="002963A1" w:rsidR="002963A1">
      <w:pPr>
        <w:jc w:val="both"/>
      </w:pPr>
      <w:r w:rsidRPr="00CE0AB2">
        <w:rPr>
          <w:lang w:val="pt-BR"/>
        </w:rPr>
        <w:t>Trgovački sud u Zagrebu</w:t>
      </w:r>
      <w:r>
        <w:rPr>
          <w:lang w:val="pt-BR"/>
        </w:rPr>
        <w:t>,</w:t>
      </w:r>
      <w:r w:rsidRPr="00CE0AB2">
        <w:rPr>
          <w:lang w:val="pt-BR"/>
        </w:rPr>
        <w:t xml:space="preserve"> po sucu Nikoli Ribariću, kao stečajnom sucu, u stečajnom p</w:t>
      </w:r>
      <w:r>
        <w:rPr>
          <w:lang w:val="pt-BR"/>
        </w:rPr>
        <w:t>ostupku nad stečajnim dužnikom</w:t>
      </w:r>
      <w:r w:rsidRPr="00CE0AB2">
        <w:rPr>
          <w:lang w:val="pt-BR"/>
        </w:rPr>
        <w:t xml:space="preserve"> </w:t>
      </w:r>
      <w:r>
        <w:rPr>
          <w:lang w:val="pt-BR"/>
        </w:rPr>
        <w:t>VISIO NATURA d.o.o. u stečaju, Zagreb, Slovenska 17, OIB: 59035535437</w:t>
      </w:r>
      <w:r w:rsidRPr="00CE0AB2">
        <w:rPr>
          <w:lang w:val="pt-BR"/>
        </w:rPr>
        <w:t xml:space="preserve">,  </w:t>
      </w:r>
      <w:r w:rsidRPr="00F336E5">
        <w:t xml:space="preserve">dana </w:t>
      </w:r>
      <w:r>
        <w:t>23</w:t>
      </w:r>
      <w:r w:rsidRPr="00F336E5">
        <w:t>.</w:t>
      </w:r>
      <w:r>
        <w:t xml:space="preserve"> siječnja</w:t>
      </w:r>
      <w:r w:rsidRPr="00F336E5">
        <w:t xml:space="preserve"> 201</w:t>
      </w:r>
      <w:r>
        <w:t>7. godine</w:t>
      </w:r>
    </w:p>
    <w:p w:rsidRDefault="00FF640E" w:rsidP="00FF640E" w:rsidR="00FF640E" w:rsidRPr="00F2653D">
      <w:pPr>
        <w:jc w:val="both"/>
      </w:pPr>
    </w:p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DE445F" w:rsidP="00DE445F" w:rsidR="00A77317" w:rsidRPr="00DE445F">
      <w:pPr>
        <w:pStyle w:val="Odlomakpopisa"/>
        <w:rPr>
          <w:b/>
        </w:rPr>
      </w:pPr>
      <w:r>
        <w:rPr>
          <w:b/>
        </w:rPr>
        <w:t xml:space="preserve">                                      8.</w:t>
      </w:r>
      <w:r w:rsidR="009D66E3" w:rsidRPr="00DE445F">
        <w:rPr>
          <w:b/>
        </w:rPr>
        <w:t xml:space="preserve">veljače 2017. </w:t>
      </w:r>
      <w:r w:rsidR="005078C7" w:rsidRPr="00DE445F">
        <w:rPr>
          <w:b/>
        </w:rPr>
        <w:t>godine</w:t>
      </w:r>
      <w:r w:rsidR="00A77317" w:rsidRPr="00DE445F">
        <w:rPr>
          <w:b/>
        </w:rPr>
        <w:t xml:space="preserve"> </w:t>
      </w:r>
      <w:r w:rsidR="005078C7" w:rsidRPr="00DE445F">
        <w:rPr>
          <w:b/>
        </w:rPr>
        <w:t xml:space="preserve">u </w:t>
      </w:r>
      <w:r w:rsidR="009D66E3" w:rsidRPr="00DE445F">
        <w:rPr>
          <w:b/>
        </w:rPr>
        <w:t>11,00</w:t>
      </w:r>
      <w:r w:rsidR="005078C7" w:rsidRPr="00DE445F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1826BC">
        <w:t xml:space="preserve">soba </w:t>
      </w:r>
      <w:r w:rsidR="00AD66D5">
        <w:t xml:space="preserve"> 82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2963A1">
        <w:t>23. siječnja</w:t>
      </w:r>
      <w:r w:rsidR="005078C7" w:rsidRPr="0051311D">
        <w:t xml:space="preserve"> 201</w:t>
      </w:r>
      <w:r w:rsidR="002963A1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DE445F" w:rsidP="00E91121" w:rsidR="00DE44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445F" w:rsidP="00E91121" w:rsidR="00DE44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445F" w:rsidP="00E91121" w:rsidR="00DE44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445F" w:rsidP="00E91121" w:rsidR="00DE445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E445F" w:rsidP="00E91121" w:rsidR="00DE445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4EAD" w:rsidP="00597BE1" w:rsidR="001F4E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1548" w:rsidP="00FF640E" w:rsidR="008F1548">
      <w:pPr>
        <w:pStyle w:val="Tijeloteksta"/>
        <w:ind w:left="5760"/>
      </w:pPr>
    </w:p>
    <w:p w:rsidRDefault="008F1548" w:rsidP="00FF640E" w:rsidR="008F1548">
      <w:pPr>
        <w:pStyle w:val="Tijeloteksta"/>
        <w:ind w:left="5760"/>
      </w:pPr>
    </w:p>
    <w:p w:rsidRDefault="00DE445F" w:rsidP="008F1548" w:rsidR="00DE445F">
      <w:pPr>
        <w:pStyle w:val="Tijeloteksta"/>
      </w:pPr>
    </w:p>
    <w:p w:rsidRDefault="00DE445F" w:rsidP="008F1548" w:rsidR="00DE445F">
      <w:pPr>
        <w:pStyle w:val="Tijeloteksta"/>
      </w:pPr>
    </w:p>
    <w:p w:rsidRDefault="00DE445F" w:rsidP="008F1548" w:rsidR="00DE445F">
      <w:pPr>
        <w:pStyle w:val="Tijeloteksta"/>
      </w:pPr>
    </w:p>
    <w:p w:rsidRDefault="00DE445F" w:rsidP="008F1548" w:rsidR="00DE445F">
      <w:pPr>
        <w:pStyle w:val="Tijeloteksta"/>
      </w:pPr>
    </w:p>
    <w:p w:rsidRDefault="00DE445F" w:rsidP="008F1548" w:rsidR="00DE445F">
      <w:pPr>
        <w:pStyle w:val="Tijeloteksta"/>
      </w:pPr>
    </w:p>
    <w:p w:rsidRDefault="00DE445F" w:rsidP="008F1548" w:rsidR="00DE445F">
      <w:pPr>
        <w:pStyle w:val="Tijeloteksta"/>
      </w:pPr>
    </w:p>
    <w:p w:rsidRDefault="00DE445F" w:rsidP="008F1548" w:rsidR="00DE445F">
      <w:pPr>
        <w:pStyle w:val="Tijeloteksta"/>
      </w:pPr>
    </w:p>
    <w:p w:rsidRDefault="00DE445F" w:rsidP="008F1548" w:rsidR="00DE445F">
      <w:pPr>
        <w:pStyle w:val="Tijeloteksta"/>
      </w:pPr>
    </w:p>
    <w:p w:rsidRDefault="00DE445F" w:rsidP="008F1548" w:rsidR="00DE445F">
      <w:pPr>
        <w:pStyle w:val="Tijeloteksta"/>
      </w:pPr>
    </w:p>
    <w:p w:rsidRDefault="00D61A17" w:rsidR="00D61A17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B547AF"/>
    <w:multiLevelType w:val="hybridMultilevel"/>
    <w:tmpl w:val="6A9A24EE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653688"/>
    <w:multiLevelType w:val="hybridMultilevel"/>
    <w:tmpl w:val="8A8EECE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4636B"/>
    <w:rsid w:val="001826BC"/>
    <w:rsid w:val="001E1BF0"/>
    <w:rsid w:val="001F4EAD"/>
    <w:rsid w:val="00281A2C"/>
    <w:rsid w:val="002963A1"/>
    <w:rsid w:val="002B1F11"/>
    <w:rsid w:val="002B36C2"/>
    <w:rsid w:val="003254AE"/>
    <w:rsid w:val="003530BA"/>
    <w:rsid w:val="00373BB7"/>
    <w:rsid w:val="0046020C"/>
    <w:rsid w:val="004633B7"/>
    <w:rsid w:val="004C61A7"/>
    <w:rsid w:val="004D24EB"/>
    <w:rsid w:val="005078C7"/>
    <w:rsid w:val="0051311D"/>
    <w:rsid w:val="005447B3"/>
    <w:rsid w:val="005630FC"/>
    <w:rsid w:val="005920A0"/>
    <w:rsid w:val="005D2D37"/>
    <w:rsid w:val="00645828"/>
    <w:rsid w:val="0070619C"/>
    <w:rsid w:val="00727700"/>
    <w:rsid w:val="00810AC1"/>
    <w:rsid w:val="00883D66"/>
    <w:rsid w:val="008B07FB"/>
    <w:rsid w:val="008F1548"/>
    <w:rsid w:val="009151C4"/>
    <w:rsid w:val="009D66E3"/>
    <w:rsid w:val="00A22E70"/>
    <w:rsid w:val="00A5777C"/>
    <w:rsid w:val="00A66BD2"/>
    <w:rsid w:val="00A77317"/>
    <w:rsid w:val="00AD66D5"/>
    <w:rsid w:val="00B322F7"/>
    <w:rsid w:val="00BB4D3C"/>
    <w:rsid w:val="00D61A17"/>
    <w:rsid w:val="00DE445F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4EAD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B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4EAD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B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B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B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B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Roman Kujek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izvorni_sadrzaj>
    <derivirana_varijabla naziv="DomainObject.Predmet.OstaliListFormatedWithAdress_1"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izvorni_sadrzaj>
    <derivirana_varijabla naziv="DomainObject.Predmet.OstaliListFormatedWithAdressOIB_1"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derivirana_varijabla>
  </DomainObject.Predmet.OstaliListFormatedWithAdressOIB>
  <DomainObject.Predmet.OstaliListNaziv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Roman Kujek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18683136487</item>
      <item>, OIB 16488001145</item>
      <item>, OIB 26635293339</item>
    </izvorni_sadrzaj>
    <derivirana_varijabla naziv="DomainObject.Predmet.SudioniciListNazivOIB_1">
      <item>, OIB 85821130368</item>
      <item>, OIB 59035535437</item>
      <item>, OIB 18943615874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136</properties:Words>
  <properties:Characters>732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2017-01-24T13:00:00Z</dcterms:created>
  <dc:creator>nribaric</dc:creator>
  <cp:lastModifiedBy>Jadranka Zelić</cp:lastModifiedBy>
  <cp:lastPrinted>2017-01-24T13:00:00Z</cp:lastPrinted>
  <dcterms:modified xmlns:xsi="http://www.w3.org/2001/XMLSchema-instance" xsi:type="dcterms:W3CDTF">2017-01-24T13:01:00Z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