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fba5" w14:paraId="f8dfba5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8425BC">
        <w:rPr>
          <w:lang w:val="hr-HR"/>
        </w:rPr>
        <w:t>83</w:t>
      </w:r>
      <w:r w:rsidR="00537961">
        <w:rPr>
          <w:lang w:val="hr-HR"/>
        </w:rPr>
        <w:t>/</w:t>
      </w:r>
      <w:r w:rsidRPr="000664E3">
        <w:rPr>
          <w:lang w:val="hr-HR"/>
        </w:rPr>
        <w:t>201</w:t>
      </w:r>
      <w:r w:rsidR="008425BC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8425BC">
        <w:rPr>
          <w:lang w:val="hr-HR"/>
        </w:rPr>
        <w:t>MAROBO</w:t>
      </w:r>
      <w:r w:rsidR="006418C9">
        <w:rPr>
          <w:lang w:val="hr-HR"/>
        </w:rPr>
        <w:t xml:space="preserve"> jednostavno</w:t>
      </w:r>
      <w:r w:rsidR="0066343B">
        <w:rPr>
          <w:lang w:val="hr-HR"/>
        </w:rPr>
        <w:t xml:space="preserve"> društvo s ograničenom odgovornošću za </w:t>
      </w:r>
      <w:r w:rsidR="008425BC">
        <w:rPr>
          <w:lang w:val="hr-HR"/>
        </w:rPr>
        <w:t xml:space="preserve">trgovinu, </w:t>
      </w:r>
      <w:r w:rsidR="006418C9">
        <w:rPr>
          <w:lang w:val="hr-HR"/>
        </w:rPr>
        <w:t xml:space="preserve">proizvodnju i usluge, </w:t>
      </w:r>
      <w:r w:rsidR="008425BC">
        <w:rPr>
          <w:lang w:val="hr-HR"/>
        </w:rPr>
        <w:t>Bjelovar, Matije Gupca 14</w:t>
      </w:r>
      <w:r w:rsidR="0066343B">
        <w:rPr>
          <w:lang w:val="hr-HR"/>
        </w:rPr>
        <w:t>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8425BC">
        <w:rPr>
          <w:lang w:val="hr-HR"/>
        </w:rPr>
        <w:t>010092517</w:t>
      </w:r>
      <w:r w:rsidR="003734FC">
        <w:rPr>
          <w:lang w:val="hr-HR"/>
        </w:rPr>
        <w:t xml:space="preserve">, OIB: </w:t>
      </w:r>
      <w:r w:rsidR="008425BC">
        <w:rPr>
          <w:lang w:val="hr-HR"/>
        </w:rPr>
        <w:t>40090194000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8425BC">
        <w:rPr>
          <w:lang w:val="hr-HR"/>
        </w:rPr>
        <w:t>83</w:t>
      </w:r>
      <w:r w:rsidRPr="000664E3">
        <w:rPr>
          <w:lang w:val="hr-HR"/>
        </w:rPr>
        <w:t>/201</w:t>
      </w:r>
      <w:r w:rsidR="008425BC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425BC">
        <w:rPr>
          <w:lang w:val="hr-HR"/>
        </w:rPr>
        <w:t>16.051,66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6418C9">
        <w:rPr>
          <w:lang w:val="hr-HR"/>
        </w:rPr>
        <w:t xml:space="preserve">– </w:t>
      </w:r>
      <w:r w:rsidR="008425BC">
        <w:rPr>
          <w:lang w:val="hr-HR"/>
        </w:rPr>
        <w:t>Bojan Jurišić iz Bjelovara, Matije Gupca 14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425BC">
        <w:rPr>
          <w:lang w:val="hr-HR"/>
        </w:rPr>
        <w:t>20275623332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425BC">
        <w:rPr>
          <w:lang w:val="hr-HR"/>
        </w:rPr>
        <w:t>19. veljače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8425BC" w:rsidP="000664E3" w:rsidR="008425BC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8425BC">
        <w:rPr>
          <w:lang w:val="hr-HR"/>
        </w:rPr>
        <w:t>19</w:t>
      </w:r>
      <w:r w:rsidR="0094317E">
        <w:rPr>
          <w:lang w:val="hr-HR"/>
        </w:rPr>
        <w:t>.</w:t>
      </w:r>
      <w:r w:rsidR="008425BC">
        <w:rPr>
          <w:lang w:val="hr-HR"/>
        </w:rPr>
        <w:t>2</w:t>
      </w:r>
      <w:r w:rsidR="0094317E">
        <w:rPr>
          <w:lang w:val="hr-HR"/>
        </w:rPr>
        <w:t>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047" w:rsidR="005D7047">
      <w:r>
        <w:separator/>
      </w:r>
    </w:p>
  </w:endnote>
  <w:endnote w:id="0" w:type="continuationSeparator">
    <w:p w:rsidRDefault="005D7047" w:rsidR="005D70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047" w:rsidR="005D7047">
      <w:r>
        <w:separator/>
      </w:r>
    </w:p>
  </w:footnote>
  <w:footnote w:id="0" w:type="continuationSeparator">
    <w:p w:rsidRDefault="005D7047" w:rsidR="005D70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50DA1"/>
    <w:rsid w:val="004935A0"/>
    <w:rsid w:val="004D5164"/>
    <w:rsid w:val="004F1D25"/>
    <w:rsid w:val="00537961"/>
    <w:rsid w:val="00543B57"/>
    <w:rsid w:val="005A2447"/>
    <w:rsid w:val="005A6A0A"/>
    <w:rsid w:val="005D7047"/>
    <w:rsid w:val="005E7F6D"/>
    <w:rsid w:val="00606637"/>
    <w:rsid w:val="006418C9"/>
    <w:rsid w:val="006425FF"/>
    <w:rsid w:val="0066064B"/>
    <w:rsid w:val="0066343B"/>
    <w:rsid w:val="00677658"/>
    <w:rsid w:val="006825E3"/>
    <w:rsid w:val="006D69FC"/>
    <w:rsid w:val="00701DB2"/>
    <w:rsid w:val="00725BCB"/>
    <w:rsid w:val="007C7EAF"/>
    <w:rsid w:val="007F06DD"/>
    <w:rsid w:val="00834CA1"/>
    <w:rsid w:val="00842273"/>
    <w:rsid w:val="008425BC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C7E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7E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E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E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E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C7E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7E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E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E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E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St-83/2016</izvorni_sadrzaj>
    <derivirana_varijabla naziv="DomainObject.Predmet.OznakaBroj_1">St-83/2016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MAROBO jednostavno društvo s ograničenom odgovornošću za trgovinu, prozvodnju i usluge, Bjelovar zastupanog po punomoćniku Bojan Jurišić</izvorni_sadrzaj>
    <derivirana_varijabla naziv="DomainObject.Predmet.ProtustrankaFormated_1">  MAROBO jednostavno društvo s ograničenom odgovornošću za trgovinu, prozvodnju i usluge, Bjelovar zastupanog po punomoćniku Bojan Jurišić</derivirana_varijabla>
  </DomainObject.Predmet.ProtustrankaFormated>
  <DomainObject.Predmet.ProtustrankaFormatedOIB>
    <izvorni_sadrzaj>  MAROBO jednostavno društvo s ograničenom odgovornošću za trgovinu, prozvodnju i usluge, Bjelovar, OIB 40090194000 zastupanog po punomoćniku Bojan Jurišić</izvorni_sadrzaj>
    <derivirana_varijabla naziv="DomainObject.Predmet.ProtustrankaFormatedOIB_1">  MAROBO jednostavno društvo s ograničenom odgovornošću za trgovinu, prozvodnju i usluge, Bjelovar, OIB 40090194000 zastupanog po punomoćniku Bojan Jurišić</derivirana_varijabla>
  </DomainObject.Predmet.ProtustrankaFormatedOIB>
  <DomainObject.Predmet.ProtustrankaFormatedWithAdress>
    <izvorni_sadrzaj> MAROBO jednostavno društvo s ograničenom odgovornošću za trgovinu, prozvodnju i usluge, Bjelovar, Matije Gupca 14, 43000 Bjelovar zastupanog po punomoćniku Bojan Jurišić</izvorni_sadrzaj>
    <derivirana_varijabla naziv="DomainObject.Predmet.ProtustrankaFormatedWithAdress_1"> MAROBO jednostavno društvo s ograničenom odgovornošću za trgovinu, prozvodnju i usluge, Bjelovar, Matije Gupca 14, 43000 Bjelovar zastupanog po punomoćniku Bojan Jurišić</derivirana_varijabla>
  </DomainObject.Predmet.ProtustrankaFormatedWithAdress>
  <DomainObject.Predmet.ProtustrankaFormatedWithAdressOIB>
    <izvorni_sadrzaj> MAROBO jednostavno društvo s ograničenom odgovornošću za trgovinu, prozvodnju i usluge, Bjelovar, OIB 40090194000, Matije Gupca 14, 43000 Bjelovar zastupanog po punomoćniku Bojan Jurišić</izvorni_sadrzaj>
    <derivirana_varijabla naziv="DomainObject.Predmet.ProtustrankaFormatedWithAdressOIB_1"> MAROBO jednostavno društvo s ograničenom odgovornošću za trgovinu, prozvodnju i usluge, Bjelovar, OIB 40090194000, Matije Gupca 14, 43000 Bjelovar zastupanog po punomoćniku Bojan Jurišić</derivirana_varijabla>
  </DomainObject.Predmet.ProtustrankaFormatedWithAdressOIB>
  <DomainObject.Predmet.ProtustrankaWithAdress>
    <izvorni_sadrzaj>MAROBO jednostavno društvo s ograničenom odgovornošću za trgovinu, prozvodnju i usluge, Bjelovar Matije Gupca 14, 43000 Bjelovar</izvorni_sadrzaj>
    <derivirana_varijabla naziv="DomainObject.Predmet.ProtustrankaWithAdress_1">MAROBO jednostavno društvo s ograničenom odgovornošću za trgovinu, prozvodnju i usluge, Bjelovar Matije Gupca 14, 43000 Bjelovar</derivirana_varijabla>
  </DomainObject.Predmet.ProtustrankaWithAdress>
  <DomainObject.Predmet.ProtustrankaWithAdressOIB>
    <izvorni_sadrzaj>MAROBO jednostavno društvo s ograničenom odgovornošću za trgovinu, prozvodnju i usluge, Bjelovar, OIB 40090194000, Matije Gupca 14, 43000 Bjelovar</izvorni_sadrzaj>
    <derivirana_varijabla naziv="DomainObject.Predmet.ProtustrankaWithAdressOIB_1">MAROBO jednostavno društvo s ograničenom odgovornošću za trgovinu, prozvodnju i usluge, Bjelovar, OIB 40090194000, Matije Gupca 14, 43000 Bjelovar</derivirana_varijabla>
  </DomainObject.Predmet.ProtustrankaWithAdressOIB>
  <DomainObject.Predmet.ProtustrankaNazivFormated>
    <izvorni_sadrzaj>MAROBO jednostavno društvo s ograničenom odgovornošću za trgovinu, prozvodnju i usluge, Bjelovar</izvorni_sadrzaj>
    <derivirana_varijabla naziv="DomainObject.Predmet.ProtustrankaNazivFormated_1">MAROBO jednostavno društvo s ograničenom odgovornošću za trgovinu, prozvodnju i usluge, Bjelovar</derivirana_varijabla>
  </DomainObject.Predmet.ProtustrankaNazivFormated>
  <DomainObject.Predmet.ProtustrankaNazivFormatedOIB>
    <izvorni_sadrzaj>MAROBO jednostavno društvo s ograničenom odgovornošću za trgovinu, prozvodnju i usluge, Bjelovar, OIB 40090194000</izvorni_sadrzaj>
    <derivirana_varijabla naziv="DomainObject.Predmet.ProtustrankaNazivFormatedOIB_1">MAROBO jednostavno društvo s ograničenom odgovornošću za trgovinu, prozvodnju i usluge, Bjelovar, OIB 40090194000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MAROBO jednostavno društvo s ograničenom odgovornošću za trgovinu, prozvodnju i usluge, Bjelovar zastupanog po punomoćniku Bojan Jurišić</item>
    </izvorni_sadrzaj>
    <derivirana_varijabla naziv="DomainObject.Predmet.ProtuStrankaListFormated_1">
      <item>MAROBO jednostavno društvo s ograničenom odgovornošću za trgovinu, prozvodnju i usluge, Bjelovar zastupanog po punomoćniku Bojan Jurišić</item>
    </derivirana_varijabla>
  </DomainObject.Predmet.ProtuStrankaListFormated>
  <DomainObject.Predmet.ProtuStrankaListFormatedOIB>
    <izvorni_sadrzaj>
      <item>MAROBO jednostavno društvo s ograničenom odgovornošću za trgovinu, prozvodnju i usluge, Bjelovar, OIB 40090194000 zastupanog po punomoćniku Bojan Jurišić</item>
    </izvorni_sadrzaj>
    <derivirana_varijabla naziv="DomainObject.Predmet.ProtuStrankaListFormatedOIB_1">
      <item>MAROBO jednostavno društvo s ograničenom odgovornošću za trgovinu, prozvodnju i usluge, Bjelovar, OIB 40090194000 zastupanog po punomoćniku Bojan Jurišić</item>
    </derivirana_varijabla>
  </DomainObject.Predmet.ProtuStrankaListFormatedOIB>
  <DomainObject.Predmet.ProtuStrankaListFormatedWithAdress>
    <izvorni_sadrzaj>
      <item>MAROBO jednostavno društvo s ograničenom odgovornošću za trgovinu, prozvodnju i usluge, Bjelovar, Matije Gupca 14, 43000 Bjelovar zastupanog po punomoćniku Bojan Jurišić</item>
    </izvorni_sadrzaj>
    <derivirana_varijabla naziv="DomainObject.Predmet.ProtuStrankaListFormatedWithAdress_1">
      <item>MAROBO jednostavno društvo s ograničenom odgovornošću za trgovinu, prozvodnju i usluge, Bjelovar, Matije Gupca 14, 43000 Bjelovar zastupanog po punomoćniku Bojan Jurišić</item>
    </derivirana_varijabla>
  </DomainObject.Predmet.ProtuStrankaListFormatedWithAdress>
  <DomainObject.Predmet.ProtuStrankaListFormatedWithAdressOIB>
    <izvorni_sadrzaj>
      <item>MAROBO jednostavno društvo s ograničenom odgovornošću za trgovinu, prozvodnju i usluge, Bjelovar, OIB 40090194000, Matije Gupca 14, 43000 Bjelovar zastupanog po punomoćniku Bojan Jurišić</item>
    </izvorni_sadrzaj>
    <derivirana_varijabla naziv="DomainObject.Predmet.ProtuStrankaListFormatedWithAdressOIB_1">
      <item>MAROBO jednostavno društvo s ograničenom odgovornošću za trgovinu, prozvodnju i usluge, Bjelovar, OIB 40090194000, Matije Gupca 14, 43000 Bjelovar zastupanog po punomoćniku Bojan Jurišić</item>
    </derivirana_varijabla>
  </DomainObject.Predmet.ProtuStrankaListFormatedWithAdressOIB>
  <DomainObject.Predmet.ProtuStrankaListNazivFormated>
    <izvorni_sadrzaj>
      <item>MAROBO jednostavno društvo s ograničenom odgovornošću za trgovinu, prozvodnju i usluge, Bjelovar</item>
    </izvorni_sadrzaj>
    <derivirana_varijabla naziv="DomainObject.Predmet.ProtuStrankaListNazivFormated_1">
      <item>MAROBO jednostavno društvo s ograničenom odgovornošću za trgovinu, prozvodnju i usluge, Bjelovar</item>
    </derivirana_varijabla>
  </DomainObject.Predmet.ProtuStrankaListNazivFormated>
  <DomainObject.Predmet.ProtuStrankaListNazivFormatedOIB>
    <izvorni_sadrzaj>
      <item>MAROBO jednostavno društvo s ograničenom odgovornošću za trgovinu, prozvodnju i usluge, Bjelovar, OIB 40090194000</item>
    </izvorni_sadrzaj>
    <derivirana_varijabla naziv="DomainObject.Predmet.ProtuStrankaListNazivFormatedOIB_1">
      <item>MAROBO jednostavno društvo s ograničenom odgovornošću za trgovinu, prozvodnju i usluge, Bjelovar, OIB 40090194000</item>
    </derivirana_varijabla>
  </DomainObject.Predmet.ProtuStrankaListNazivFormatedOIB>
  <DomainObject.Predmet.OstaliListFormated>
    <izvorni_sadrzaj>
      <item>Bojan Jurišić punomoćnik sudionika u postupku MAROBO jednostavno društvo s ograničenom odgovornošću za trgovinu, prozvodnju i usluge, Bjelovar</item>
    </izvorni_sadrzaj>
    <derivirana_varijabla naziv="DomainObject.Predmet.OstaliListFormated_1">
      <item>Bojan Jurišić punomoćnik sudionika u postupku MAROBO jednostavno društvo s ograničenom odgovornošću za trgovinu, prozvodnju i usluge, Bjelovar</item>
    </derivirana_varijabla>
  </DomainObject.Predmet.OstaliListFormated>
  <DomainObject.Predmet.OstaliListFormatedOIB>
    <izvorni_sadrzaj>
      <item>Bojan Jurišić, OIB 20275623332 punomoćnik sudionika u postupku MAROBO jednostavno društvo s ograničenom odgovornošću za trgovinu, prozvodnju i usluge, Bjelovar</item>
    </izvorni_sadrzaj>
    <derivirana_varijabla naziv="DomainObject.Predmet.OstaliListFormatedOIB_1">
      <item>Bojan Jurišić, OIB 20275623332 punomoćnik sudionika u postupku MAROBO jednostavno društvo s ograničenom odgovornošću za trgovinu, prozvodnju i usluge, Bjelovar</item>
    </derivirana_varijabla>
  </DomainObject.Predmet.OstaliListFormatedOIB>
  <DomainObject.Predmet.OstaliListFormatedWithAdress>
    <izvorni_sadrzaj>
      <item>Bojan Jurišić, Matije Gupca 14, 43000 Bjelovar punomoćnik sudionika u postupku MAROBO jednostavno društvo s ograničenom odgovornošću za trgovinu, prozvodnju i usluge, Bjelovar</item>
    </izvorni_sadrzaj>
    <derivirana_varijabla naziv="DomainObject.Predmet.OstaliListFormatedWithAdress_1">
      <item>Bojan Jurišić, Matije Gupca 14, 43000 Bjelovar punomoćnik sudionika u postupku MAROBO jednostavno društvo s ograničenom odgovornošću za trgovinu, prozvodnju i usluge, Bjelovar</item>
    </derivirana_varijabla>
  </DomainObject.Predmet.OstaliListFormatedWithAdress>
  <DomainObject.Predmet.OstaliListFormatedWithAdressOIB>
    <izvorni_sadrzaj>
      <item>Bojan Jurišić, OIB 20275623332, Matije Gupca 14, 43000 Bjelovar punomoćnik sudionika u postupku MAROBO jednostavno društvo s ograničenom odgovornošću za trgovinu, prozvodnju i usluge, Bjelovar</item>
    </izvorni_sadrzaj>
    <derivirana_varijabla naziv="DomainObject.Predmet.OstaliListFormatedWithAdressOIB_1">
      <item>Bojan Jurišić, OIB 20275623332, Matije Gupca 14, 43000 Bjelovar punomoćnik sudionika u postupku MAROBO jednostavno društvo s ograničenom odgovornošću za trgovinu, prozvodnju i usluge, Bjelovar</item>
    </derivirana_varijabla>
  </DomainObject.Predmet.OstaliListFormatedWithAdressOIB>
  <DomainObject.Predmet.OstaliListNazivFormated>
    <izvorni_sadrzaj>
      <item>Bojan Jurišić</item>
    </izvorni_sadrzaj>
    <derivirana_varijabla naziv="DomainObject.Predmet.OstaliListNazivFormated_1">
      <item>Bojan Jurišić</item>
    </derivirana_varijabla>
  </DomainObject.Predmet.OstaliListNazivFormated>
  <DomainObject.Predmet.OstaliListNazivFormatedOIB>
    <izvorni_sadrzaj>
      <item>Bojan Jurišić, OIB 20275623332</item>
    </izvorni_sadrzaj>
    <derivirana_varijabla naziv="DomainObject.Predmet.OstaliListNazivFormatedOIB_1">
      <item>Bojan Jurišić, OIB 20275623332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MAROBO jednostavno društvo s ograničenom odgovornošću za trgovinu, prozvodnju i usluge, Bjelovar</izvorni_sadrzaj>
    <derivirana_varijabla naziv="DomainObject.Predmet.ProtustrankaIDrugi_1">MAROBO jednostavno društvo s ograničenom odgovornošću za trgovinu, prozvodnju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MAROBO jednostavno društvo s ograničenom odgovornošću za trgovinu, prozvodnju i usluge, Bjelovar, OIB 40090194000, Matije Gupca 14, 43000 Bjelovar</izvorni_sadrzaj>
    <derivirana_varijabla naziv="DomainObject.Predmet.ProtustrankaIDrugiAdressOIB_1">MAROBO jednostavno društvo s ograničenom odgovornošću za trgovinu, prozvodnju i usluge, Bjelovar, OIB 40090194000, Matije Gupca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MAROBO jednostavno društvo s ograničenom odgovornošću za trgovinu, prozvodnju i usluge, Bjelovar</item>
      <item>Bojan Jurišić</item>
    </izvorni_sadrzaj>
    <derivirana_varijabla naziv="DomainObject.Predmet.SudioniciListNaziv_1">
      <item>FINA, RC ZAGREB, Podružnica Bjelovar</item>
      <item>MAROBO jednostavno društvo s ograničenom odgovornošću za trgovinu, prozvodnju i usluge, Bjelovar</item>
      <item>Bojan Jurišić</item>
    </derivirana_varijabla>
  </DomainObject.Predmet.SudioniciListNaziv>
  <DomainObject.Predmet.SudioniciListAdressOIB>
    <izvorni_sadrzaj>
      <item>FINA, RC ZAGREB, Podružnica Bjelovar, OIB 85821130368, F. Supila 4,43000 Bjelovar</item>
      <item>MAROBO jednostavno društvo s ograničenom odgovornošću za trgovinu, prozvodnju i usluge, Bjelovar, OIB 40090194000, Matije Gupca 14,43000 Bjelovar</item>
      <item>Bojan Jurišić, OIB 20275623332, Matije Gupca 14,43000 Bjelovar</item>
    </izvorni_sadrzaj>
    <derivirana_varijabla naziv="DomainObject.Predmet.SudioniciListAdressOIB_1">
      <item>FINA, RC ZAGREB, Podružnica Bjelovar, OIB 85821130368, F. Supila 4,43000 Bjelovar</item>
      <item>MAROBO jednostavno društvo s ograničenom odgovornošću za trgovinu, prozvodnju i usluge, Bjelovar, OIB 40090194000, Matije Gupca 14,43000 Bjelovar</item>
      <item>Bojan Jurišić, OIB 20275623332, Matije Gupca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40090194000</item>
      <item>, OIB 20275623332</item>
    </izvorni_sadrzaj>
    <derivirana_varijabla naziv="DomainObject.Predmet.SudioniciListNazivOIB_1">
      <item>, OIB 85821130368</item>
      <item>, OIB 40090194000</item>
      <item>, OIB 20275623332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304</properties:Words>
  <properties:Characters>1720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2016-02-19T12:29:00Z</dcterms:created>
  <dc:creator>553y7k3</dc:creator>
  <cp:lastModifiedBy>Željka Vitez</cp:lastModifiedBy>
  <cp:lastPrinted>2016-02-19T12:29:00Z</cp:lastPrinted>
  <dcterms:modified xmlns:xsi="http://www.w3.org/2001/XMLSchema-instance" xsi:type="dcterms:W3CDTF">2016-02-19T12:31:00Z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