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52ef" w14:paraId="ba552ef" w:rsidRDefault="00F54B1A" w:rsidP="00A91121" w:rsidR="00F54B1A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St-993/15-7</w:t>
      </w:r>
    </w:p>
    <w:p w:rsidRDefault="00F54B1A" w:rsidP="00BF3D61" w:rsidR="00F54B1A">
      <w:pPr>
        <w:jc w:val="center"/>
      </w:pPr>
    </w:p>
    <w:p w:rsidRDefault="00F54B1A" w:rsidP="00BF3D61" w:rsidR="00F54B1A">
      <w:pPr>
        <w:jc w:val="center"/>
      </w:pPr>
    </w:p>
    <w:p w:rsidRDefault="00F54B1A" w:rsidP="00BF3D61" w:rsidR="00F54B1A" w:rsidRPr="008C3132">
      <w:pPr>
        <w:jc w:val="center"/>
      </w:pPr>
    </w:p>
    <w:p w:rsidRDefault="00F54B1A" w:rsidP="00952B68" w:rsidR="00F54B1A" w:rsidRPr="008C3132">
      <w:r w:rsidRPr="008C3132">
        <w:t>REPUBLIKA HRVATSKA</w:t>
      </w:r>
    </w:p>
    <w:p w:rsidRDefault="00F54B1A" w:rsidP="00952B68" w:rsidR="00F54B1A">
      <w:r w:rsidRPr="008C3132">
        <w:t>TRGOVAČKI SUD U ZADRU</w:t>
      </w:r>
    </w:p>
    <w:p w:rsidRDefault="00F54B1A" w:rsidP="00952B68" w:rsidR="00F54B1A">
      <w:r>
        <w:t>Dr. Franje Tuđmana 35.</w:t>
      </w:r>
    </w:p>
    <w:p w:rsidRDefault="00F54B1A" w:rsidP="00952B68" w:rsidR="00F54B1A"/>
    <w:p w:rsidRDefault="00F54B1A" w:rsidP="00952B68" w:rsidR="00F54B1A"/>
    <w:p w:rsidRDefault="00F54B1A" w:rsidP="00952B68" w:rsidR="00F54B1A"/>
    <w:p w:rsidRDefault="00F54B1A" w:rsidP="008C3132" w:rsidR="00F54B1A" w:rsidRPr="008C3132">
      <w:pPr>
        <w:jc w:val="center"/>
      </w:pPr>
      <w:r>
        <w:t xml:space="preserve">U  I M E  R E P U B L I K E  H R V A T S K E </w:t>
      </w:r>
    </w:p>
    <w:p w:rsidRDefault="00F54B1A" w:rsidP="00106EA8" w:rsidR="00F54B1A" w:rsidRPr="008C3132">
      <w:pPr>
        <w:jc w:val="both"/>
      </w:pPr>
    </w:p>
    <w:p w:rsidRDefault="00F54B1A" w:rsidP="001A4E75" w:rsidR="00F54B1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F54B1A" w:rsidP="005440C2" w:rsidR="00F54B1A" w:rsidRPr="008C3132"/>
    <w:p w:rsidRDefault="00F54B1A" w:rsidP="008D4452" w:rsidR="00F54B1A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21. prosinca 2015. za provedbu skraćenoga stečajnog postupka</w:t>
      </w:r>
      <w:r w:rsidRPr="008C3132">
        <w:t xml:space="preserve"> nad dužnikom</w:t>
      </w:r>
      <w:r>
        <w:t xml:space="preserve"> BRANITELJSKA ZADRUGA PAKOŠTANE ZA TRGOVINU I TURIZAM, </w:t>
      </w:r>
      <w:proofErr w:type="spellStart"/>
      <w:r>
        <w:t>Pakoštane</w:t>
      </w:r>
      <w:proofErr w:type="spellEnd"/>
      <w:r>
        <w:t>, Kraljice Jelene 78, OIB 83817502325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F54B1A" w:rsidP="00316882" w:rsidR="00F54B1A">
      <w:pPr>
        <w:jc w:val="both"/>
      </w:pPr>
    </w:p>
    <w:p w:rsidRDefault="00F54B1A" w:rsidP="00316882" w:rsidR="00F54B1A" w:rsidRPr="008C3132">
      <w:pPr>
        <w:jc w:val="both"/>
      </w:pPr>
    </w:p>
    <w:p w:rsidRDefault="00F54B1A" w:rsidP="005440C2" w:rsidR="00F54B1A" w:rsidRPr="008C3132">
      <w:pPr>
        <w:jc w:val="center"/>
      </w:pPr>
      <w:r w:rsidRPr="008C3132">
        <w:t>r i j e š i o  j e</w:t>
      </w:r>
    </w:p>
    <w:p w:rsidRDefault="00F54B1A" w:rsidP="005440C2" w:rsidR="00F54B1A">
      <w:pPr>
        <w:jc w:val="center"/>
      </w:pPr>
    </w:p>
    <w:p w:rsidRDefault="00F54B1A" w:rsidP="005440C2" w:rsidR="00F54B1A" w:rsidRPr="008C3132">
      <w:pPr>
        <w:jc w:val="center"/>
      </w:pPr>
    </w:p>
    <w:p w:rsidRDefault="00F54B1A" w:rsidP="00AB42D5" w:rsidR="00F54B1A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BRANITELJSKA ZADRUGA PAKOŠTANE ZA TRGOVINU I TURIZAM, </w:t>
      </w:r>
      <w:proofErr w:type="spellStart"/>
      <w:r>
        <w:t>Pakoštane</w:t>
      </w:r>
      <w:proofErr w:type="spellEnd"/>
      <w:r>
        <w:t xml:space="preserve">, Kraljice Jelene 78, OIB 83817502325 s danom 25. ožujka 2016. u </w:t>
      </w:r>
      <w:r w:rsidR="00340B81">
        <w:t>10,</w:t>
      </w:r>
      <w:r w:rsidR="007F3FF4">
        <w:t>25</w:t>
      </w:r>
      <w:bookmarkStart w:name="_GoBack" w:id="0"/>
      <w:bookmarkEnd w:id="0"/>
      <w:r w:rsidR="00340B81">
        <w:t xml:space="preserve"> </w:t>
      </w:r>
      <w:r>
        <w:t>sati kada će se ovo rješenje objaviti na mrežnoj stranici e-Oglasna ploča suda.</w:t>
      </w:r>
    </w:p>
    <w:p w:rsidRDefault="00F54B1A" w:rsidP="00193657" w:rsidR="00F54B1A" w:rsidRPr="002B5AAE">
      <w:pPr>
        <w:ind w:hanging="705" w:left="705"/>
        <w:jc w:val="both"/>
      </w:pPr>
    </w:p>
    <w:p w:rsidRDefault="00F54B1A" w:rsidP="00690400" w:rsidR="00690400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690400">
        <w:t>ANTE GABELICA iz Splita, Ruđera Boškovića 7/125., OIB 68765596631.</w:t>
      </w:r>
    </w:p>
    <w:p w:rsidRDefault="00F54B1A" w:rsidP="00690400" w:rsidR="00F54B1A">
      <w:pPr>
        <w:spacing w:lineRule="auto" w:line="276" w:after="200"/>
        <w:ind w:hanging="705" w:left="705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BRANITELJSKA ZADRUGA PAKOŠTANE ZA TRGOVINU I TURIZAM, </w:t>
      </w:r>
      <w:proofErr w:type="spellStart"/>
      <w:r>
        <w:t>Pakoštane</w:t>
      </w:r>
      <w:proofErr w:type="spellEnd"/>
      <w:r>
        <w:t>, Kraljice Jelene 78, OIB 838175023252.</w:t>
      </w:r>
    </w:p>
    <w:p w:rsidRDefault="00F54B1A" w:rsidP="00193657" w:rsidR="00F54B1A">
      <w:pPr>
        <w:ind w:hanging="705" w:left="705"/>
        <w:jc w:val="both"/>
      </w:pPr>
    </w:p>
    <w:p w:rsidRDefault="00F54B1A" w:rsidP="00193657" w:rsidR="00F54B1A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F54B1A" w:rsidP="00193657" w:rsidR="00F54B1A" w:rsidRPr="002B5AAE">
      <w:pPr>
        <w:jc w:val="both"/>
      </w:pPr>
    </w:p>
    <w:p w:rsidRDefault="00F54B1A" w:rsidP="00193657" w:rsidR="00F54B1A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F54B1A" w:rsidP="00193657" w:rsidR="00F54B1A" w:rsidRPr="002B5AAE">
      <w:pPr>
        <w:ind w:hanging="705" w:left="705"/>
        <w:jc w:val="both"/>
      </w:pPr>
    </w:p>
    <w:p w:rsidRDefault="00F54B1A" w:rsidP="009D6B95" w:rsidR="00F54B1A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F54B1A" w:rsidP="00193657" w:rsidR="00F54B1A" w:rsidRPr="00B604B0">
      <w:pPr>
        <w:jc w:val="both"/>
        <w:rPr>
          <w:b/>
        </w:rPr>
      </w:pPr>
    </w:p>
    <w:p w:rsidRDefault="00F54B1A" w:rsidP="00927608" w:rsidR="00F54B1A" w:rsidRPr="00572080">
      <w:pPr>
        <w:ind w:hanging="705" w:left="705"/>
        <w:jc w:val="both"/>
      </w:pPr>
      <w:r>
        <w:lastRenderedPageBreak/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F54B1A" w:rsidP="00927608" w:rsidR="00F54B1A" w:rsidRPr="00572080">
      <w:pPr>
        <w:ind w:hanging="705" w:left="705"/>
        <w:jc w:val="both"/>
      </w:pPr>
    </w:p>
    <w:p w:rsidRDefault="00F54B1A" w:rsidP="00193657" w:rsidR="00F54B1A" w:rsidRPr="002B5AAE">
      <w:pPr>
        <w:jc w:val="center"/>
      </w:pPr>
      <w:r w:rsidRPr="002B5AAE">
        <w:t>Obrazloženje</w:t>
      </w:r>
    </w:p>
    <w:p w:rsidRDefault="00F54B1A" w:rsidP="00193657" w:rsidR="00F54B1A" w:rsidRPr="002B5AAE">
      <w:pPr>
        <w:jc w:val="center"/>
        <w:rPr>
          <w:b/>
        </w:rPr>
      </w:pPr>
    </w:p>
    <w:p w:rsidRDefault="00F54B1A" w:rsidP="000E3B4A" w:rsidR="00F54B1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21.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1. rujna</w:t>
      </w:r>
      <w:r w:rsidRPr="00B604B0">
        <w:t xml:space="preserve"> 2015. dužnik u Očevidniku redoslijeda osnova za plaćanje ima evidentirane neizvršene osnove za plaćanje u neprekinutom razdoblju od </w:t>
      </w:r>
      <w:r>
        <w:t xml:space="preserve">638 </w:t>
      </w:r>
      <w:r w:rsidRPr="00B604B0">
        <w:t xml:space="preserve">dana u ukupnom iznosu od </w:t>
      </w:r>
      <w:r>
        <w:t xml:space="preserve">2.634,64 </w:t>
      </w:r>
      <w:r w:rsidRPr="00B604B0">
        <w:t>kuna, da nema zaposlenih,</w:t>
      </w:r>
      <w:r>
        <w:t xml:space="preserve"> ima otvoren račun kod Partner banke d.d., </w:t>
      </w:r>
      <w:r w:rsidRPr="00B604B0">
        <w:t xml:space="preserve"> kao i da nema zaplijenjenih sredstava na ime predujma za namirenje troškova stečajnog postupka.</w:t>
      </w:r>
    </w:p>
    <w:p w:rsidRDefault="00F54B1A" w:rsidP="000E3B4A" w:rsidR="00F54B1A" w:rsidRPr="00B604B0">
      <w:pPr>
        <w:ind w:firstLine="720"/>
        <w:jc w:val="both"/>
      </w:pPr>
    </w:p>
    <w:p w:rsidRDefault="00F54B1A" w:rsidP="000E3B4A" w:rsidR="00F54B1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29.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54B1A" w:rsidP="000E3B4A" w:rsidR="00F54B1A" w:rsidRPr="002B5AAE">
      <w:pPr>
        <w:ind w:firstLine="708"/>
        <w:jc w:val="both"/>
      </w:pPr>
    </w:p>
    <w:p w:rsidRDefault="00F54B1A" w:rsidP="000E3B4A" w:rsidR="00F54B1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F54B1A" w:rsidP="000E3B4A" w:rsidR="00F54B1A">
      <w:pPr>
        <w:ind w:firstLine="708"/>
        <w:jc w:val="both"/>
      </w:pPr>
    </w:p>
    <w:p w:rsidRDefault="00F54B1A" w:rsidP="000E3B4A" w:rsidR="00F54B1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F54B1A" w:rsidP="000E3B4A" w:rsidR="00F54B1A"/>
    <w:p w:rsidRDefault="00F54B1A" w:rsidP="000E3B4A" w:rsidR="00F54B1A" w:rsidRPr="002B5AAE">
      <w:pPr>
        <w:jc w:val="both"/>
      </w:pPr>
    </w:p>
    <w:p w:rsidRDefault="00F54B1A" w:rsidP="000E3B4A" w:rsidR="00F54B1A">
      <w:pPr>
        <w:jc w:val="center"/>
      </w:pPr>
      <w:r w:rsidRPr="00240F6B">
        <w:t xml:space="preserve">U Zadru, </w:t>
      </w:r>
      <w:r>
        <w:t>dana 25. ožujka 2016.</w:t>
      </w:r>
    </w:p>
    <w:p w:rsidRDefault="00F54B1A" w:rsidP="000E3B4A" w:rsidR="00F54B1A" w:rsidRPr="00240F6B">
      <w:pPr>
        <w:jc w:val="center"/>
      </w:pPr>
    </w:p>
    <w:p w:rsidRDefault="00F54B1A" w:rsidP="000E3B4A" w:rsidR="00F54B1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F54B1A" w:rsidP="000E3B4A" w:rsidR="00F54B1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F54B1A" w:rsidP="000E3B4A" w:rsidR="00F54B1A" w:rsidRPr="00240F6B">
      <w:pPr>
        <w:jc w:val="both"/>
      </w:pPr>
      <w:r w:rsidRPr="00240F6B">
        <w:t>POUKA O PRAVNOM LIJEKU</w:t>
      </w:r>
    </w:p>
    <w:p w:rsidRDefault="00F54B1A" w:rsidP="000E3B4A" w:rsidR="00F54B1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F54B1A" w:rsidP="000E3B4A" w:rsidR="00F54B1A">
      <w:pPr>
        <w:ind w:firstLine="708"/>
        <w:jc w:val="both"/>
      </w:pPr>
      <w:r>
        <w:lastRenderedPageBreak/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F54B1A" w:rsidP="000E3B4A" w:rsidR="00F54B1A"/>
    <w:p w:rsidRDefault="00F54B1A" w:rsidP="000E3B4A" w:rsidR="00F54B1A">
      <w:pPr>
        <w:jc w:val="both"/>
      </w:pPr>
    </w:p>
    <w:p w:rsidRDefault="00F54B1A" w:rsidP="000E3B4A" w:rsidR="00F54B1A" w:rsidRPr="00240F6B">
      <w:pPr>
        <w:ind w:firstLine="360"/>
        <w:jc w:val="both"/>
      </w:pPr>
      <w:r w:rsidRPr="00240F6B">
        <w:t>DNA:</w:t>
      </w:r>
    </w:p>
    <w:p w:rsidRDefault="00F54B1A" w:rsidP="000E3B4A" w:rsidR="00F54B1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F54B1A" w:rsidP="000E3B4A" w:rsidR="00F54B1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F54B1A" w:rsidP="000E3B4A" w:rsidR="00F54B1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F54B1A" w:rsidP="000E3B4A" w:rsidR="00F54B1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F54B1A" w:rsidP="000E3B4A" w:rsidR="00F54B1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F54B1A" w:rsidP="000E3B4A" w:rsidR="00F54B1A">
      <w:pPr>
        <w:numPr>
          <w:ilvl w:val="0"/>
          <w:numId w:val="4"/>
        </w:numPr>
      </w:pPr>
      <w:r>
        <w:t>Općinskom sudu u Zadru,</w:t>
      </w:r>
    </w:p>
    <w:p w:rsidRDefault="00F54B1A" w:rsidP="000E3B4A" w:rsidR="00F54B1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F54B1A" w:rsidP="000E3B4A" w:rsidR="00F54B1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F54B1A" w:rsidP="000E3B4A" w:rsidR="00F54B1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F54B1A" w:rsidP="000E3B4A" w:rsidR="00F54B1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F54B1A" w:rsidP="000E3B4A" w:rsidR="00F54B1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F54B1A" w:rsidP="000E3B4A" w:rsidR="00F54B1A">
      <w:pPr>
        <w:numPr>
          <w:ilvl w:val="0"/>
          <w:numId w:val="4"/>
        </w:numPr>
      </w:pPr>
      <w:r>
        <w:t>e-Oglasna ploča suda,</w:t>
      </w:r>
    </w:p>
    <w:p w:rsidRDefault="00F54B1A" w:rsidP="000E3B4A" w:rsidR="00F54B1A">
      <w:pPr>
        <w:numPr>
          <w:ilvl w:val="0"/>
          <w:numId w:val="4"/>
        </w:numPr>
      </w:pPr>
      <w:r>
        <w:t>Pisarnici ovog suda,</w:t>
      </w:r>
    </w:p>
    <w:p w:rsidRDefault="00F54B1A" w:rsidP="000E3B4A" w:rsidR="00F54B1A" w:rsidRPr="00240F6B">
      <w:pPr>
        <w:numPr>
          <w:ilvl w:val="0"/>
          <w:numId w:val="4"/>
        </w:numPr>
      </w:pPr>
      <w:r>
        <w:t>U spis.</w:t>
      </w:r>
    </w:p>
    <w:p w:rsidRDefault="00F54B1A" w:rsidP="000E3B4A" w:rsidR="00F54B1A" w:rsidRPr="002B5AAE">
      <w:pPr>
        <w:jc w:val="both"/>
      </w:pPr>
    </w:p>
    <w:p w:rsidRDefault="00F54B1A" w:rsidP="000E3B4A" w:rsidR="00F54B1A" w:rsidRPr="002B5AAE">
      <w:pPr>
        <w:ind w:hanging="705" w:left="705"/>
        <w:jc w:val="both"/>
      </w:pPr>
    </w:p>
    <w:p w:rsidRDefault="00F54B1A" w:rsidP="000E3B4A" w:rsidR="00F54B1A">
      <w:pPr>
        <w:ind w:hanging="705" w:left="705"/>
        <w:jc w:val="both"/>
      </w:pPr>
    </w:p>
    <w:p w:rsidRDefault="00F54B1A" w:rsidP="000E3B4A" w:rsidR="00F54B1A" w:rsidRPr="002B5AAE">
      <w:pPr>
        <w:ind w:hanging="705" w:left="705"/>
        <w:jc w:val="both"/>
      </w:pPr>
    </w:p>
    <w:p w:rsidRDefault="00F54B1A" w:rsidP="000E3B4A" w:rsidR="00F54B1A">
      <w:pPr>
        <w:ind w:hanging="705" w:left="705"/>
        <w:jc w:val="both"/>
      </w:pPr>
    </w:p>
    <w:p w:rsidRDefault="00F54B1A" w:rsidP="00193657" w:rsidR="00F54B1A">
      <w:pPr>
        <w:ind w:hanging="705" w:left="705"/>
        <w:jc w:val="both"/>
      </w:pPr>
    </w:p>
    <w:sectPr w:rsidSect="00BE1154" w:rsidR="00F54B1A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DF2" w:rsidR="003A7DF2">
      <w:r>
        <w:separator/>
      </w:r>
    </w:p>
  </w:endnote>
  <w:endnote w:id="0" w:type="continuationSeparator">
    <w:p w:rsidRDefault="003A7DF2" w:rsidR="003A7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DF2" w:rsidR="003A7DF2">
      <w:r>
        <w:separator/>
      </w:r>
    </w:p>
  </w:footnote>
  <w:footnote w:id="0" w:type="continuationSeparator">
    <w:p w:rsidRDefault="003A7DF2" w:rsidR="003A7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B1A" w:rsidP="00E37B9D" w:rsidR="00F5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4B1A" w:rsidR="00F5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B1A" w:rsidP="00E37B9D" w:rsidR="00F5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F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4B1A" w:rsidP="00844A92" w:rsidR="00F54B1A" w:rsidRPr="00BE1154">
    <w:pPr>
      <w:pStyle w:val="Zaglavlje"/>
      <w:jc w:val="right"/>
    </w:pPr>
    <w:r w:rsidRPr="00AB42D5">
      <w:t>Poslovni broj: 5</w:t>
    </w:r>
    <w:r>
      <w:t xml:space="preserve"> St-993/15-7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35656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40B81"/>
    <w:rsid w:val="0038575A"/>
    <w:rsid w:val="00393A5F"/>
    <w:rsid w:val="003A7DF2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D7F8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264F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0400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3FF4"/>
    <w:rsid w:val="007F45FE"/>
    <w:rsid w:val="00817064"/>
    <w:rsid w:val="00821286"/>
    <w:rsid w:val="008276F1"/>
    <w:rsid w:val="00844A92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3CC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82785"/>
    <w:rsid w:val="00B86162"/>
    <w:rsid w:val="00B96E05"/>
    <w:rsid w:val="00BA5AA2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1804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4B1A"/>
    <w:rsid w:val="00F54BE0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7F3F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F3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F3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F3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F3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47684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 ZADRUGA PAKOŠTANE ZA TRGOVINU I TURIZAM</izvorni_sadrzaj>
    <derivirana_varijabla naziv="DomainObject.Predmet.ProtustrankaFormated_1">  BRANITELJSKA  ZADRUGA PAKOŠTANE ZA TRGOVINU I TURIZAM</derivirana_varijabla>
  </DomainObject.Predmet.ProtustrankaFormated>
  <DomainObject.Predmet.ProtustrankaFormatedOIB>
    <izvorni_sadrzaj>  BRANITELJSKA  ZADRUGA PAKOŠTANE ZA TRGOVINU I TURIZAM, OIB 83817502325</izvorni_sadrzaj>
    <derivirana_varijabla naziv="DomainObject.Predmet.ProtustrankaFormatedOIB_1">  BRANITELJSKA  ZADRUGA PAKOŠTANE ZA TRGOVINU I TURIZAM, OIB 83817502325</derivirana_varijabla>
  </DomainObject.Predmet.ProtustrankaFormatedOIB>
  <DomainObject.Predmet.ProtustrankaFormatedWithAdress>
    <izvorni_sadrzaj> BRANITELJSKA  ZADRUGA PAKOŠTANE ZA TRGOVINU I TURIZAM, Kraljice Jelene 78, 23210 Pakoštane</izvorni_sadrzaj>
    <derivirana_varijabla naziv="DomainObject.Predmet.ProtustrankaFormatedWithAdress_1"> BRANITELJSKA  ZADRUGA PAKOŠTANE ZA TRGOVINU I TURIZAM, Kraljice Jelene 78, 23210 Pakoštane</derivirana_varijabla>
  </DomainObject.Predmet.ProtustrankaFormatedWithAdress>
  <DomainObject.Predmet.ProtustrankaFormatedWithAdressOIB>
    <izvorni_sadrzaj> BRANITELJSKA  ZADRUGA PAKOŠTANE ZA TRGOVINU I TURIZAM, OIB 83817502325, Kraljice Jelene 78, 23210 Pakoštane</izvorni_sadrzaj>
    <derivirana_varijabla naziv="DomainObject.Predmet.ProtustrankaFormatedWithAdressOIB_1"> BRANITELJSKA  ZADRUGA PAKOŠTANE ZA TRGOVINU I TURIZAM, OIB 83817502325, Kraljice Jelene 78, 23210 Pakoštane</derivirana_varijabla>
  </DomainObject.Predmet.ProtustrankaFormatedWithAdressOIB>
  <DomainObject.Predmet.ProtustrankaWithAdress>
    <izvorni_sadrzaj>BRANITELJSKA  ZADRUGA PAKOŠTANE ZA TRGOVINU I TURIZAM Kraljice Jelene 78, 23210 Pakoštane</izvorni_sadrzaj>
    <derivirana_varijabla naziv="DomainObject.Predmet.ProtustrankaWithAdress_1">BRANITELJSKA  ZADRUGA PAKOŠTANE ZA TRGOVINU I TURIZAM Kraljice Jelene 78, 23210 Pakoštane</derivirana_varijabla>
  </DomainObject.Predmet.ProtustrankaWithAdress>
  <DomainObject.Predmet.ProtustrankaWithAdressOIB>
    <izvorni_sadrzaj>BRANITELJSKA  ZADRUGA PAKOŠTANE ZA TRGOVINU I TURIZAM, OIB 83817502325, Kraljice Jelene 78, 23210 Pakoštane</izvorni_sadrzaj>
    <derivirana_varijabla naziv="DomainObject.Predmet.ProtustrankaWithAdressOIB_1">BRANITELJSKA  ZADRUGA PAKOŠTANE ZA TRGOVINU I TURIZAM, OIB 83817502325, Kraljice Jelene 78, 23210 Pakoštane</derivirana_varijabla>
  </DomainObject.Predmet.ProtustrankaWithAdressOIB>
  <DomainObject.Predmet.ProtustrankaNazivFormated>
    <izvorni_sadrzaj>BRANITELJSKA  ZADRUGA PAKOŠTANE ZA TRGOVINU I TURIZAM</izvorni_sadrzaj>
    <derivirana_varijabla naziv="DomainObject.Predmet.ProtustrankaNazivFormated_1">BRANITELJSKA  ZADRUGA PAKOŠTANE ZA TRGOVINU I TURIZAM</derivirana_varijabla>
  </DomainObject.Predmet.ProtustrankaNazivFormated>
  <DomainObject.Predmet.ProtustrankaNazivFormatedOIB>
    <izvorni_sadrzaj>BRANITELJSKA  ZADRUGA PAKOŠTANE ZA TRGOVINU I TURIZAM, OIB 83817502325</izvorni_sadrzaj>
    <derivirana_varijabla naziv="DomainObject.Predmet.ProtustrankaNazivFormatedOIB_1">BRANITELJSKA  ZADRUGA PAKOŠTANE ZA TRGOVINU I TURIZAM, OIB 83817502325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2634.64</izvorni_sadrzaj>
    <derivirana_varijabla naziv="DomainObject.Predmet.TrenutnaVrijednost_1">2634.64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BRANITELJSKA  ZADRUGA PAKOŠTANE ZA TRGOVINU I TURIZAM</item>
    </izvorni_sadrzaj>
    <derivirana_varijabla naziv="DomainObject.Predmet.ProtuStrankaListFormated_1">
      <item>BRANITELJSKA  ZADRUGA PAKOŠTANE ZA TRGOVINU I TURIZAM</item>
    </derivirana_varijabla>
  </DomainObject.Predmet.ProtuStrankaListFormated>
  <DomainObject.Predmet.ProtuStrankaListFormatedOIB>
    <izvorni_sadrzaj>
      <item>BRANITELJSKA  ZADRUGA PAKOŠTANE ZA TRGOVINU I TURIZAM, OIB 83817502325</item>
    </izvorni_sadrzaj>
    <derivirana_varijabla naziv="DomainObject.Predmet.ProtuStrankaListFormatedOIB_1">
      <item>BRANITELJSKA  ZADRUGA PAKOŠTANE ZA TRGOVINU I TURIZAM, OIB 83817502325</item>
    </derivirana_varijabla>
  </DomainObject.Predmet.ProtuStrankaListFormatedOIB>
  <DomainObject.Predmet.ProtuStrankaListFormatedWithAdress>
    <izvorni_sadrzaj>
      <item>BRANITELJSKA  ZADRUGA PAKOŠTANE ZA TRGOVINU I TURIZAM, Kraljice Jelene 78, 23210 Pakoštane</item>
    </izvorni_sadrzaj>
    <derivirana_varijabla naziv="DomainObject.Predmet.ProtuStrankaListFormatedWithAdress_1">
      <item>BRANITELJSKA  ZADRUGA PAKOŠTANE ZA TRGOVINU I TURIZAM, Kraljice Jelene 78, 23210 Pakoštane</item>
    </derivirana_varijabla>
  </DomainObject.Predmet.ProtuStrankaListFormatedWithAdress>
  <DomainObject.Predmet.ProtuStrankaListFormatedWithAdressOIB>
    <izvorni_sadrzaj>
      <item>BRANITELJSKA  ZADRUGA PAKOŠTANE ZA TRGOVINU I TURIZAM, OIB 83817502325, Kraljice Jelene 78, 23210 Pakoštane</item>
    </izvorni_sadrzaj>
    <derivirana_varijabla naziv="DomainObject.Predmet.ProtuStrankaListFormatedWithAdressOIB_1">
      <item>BRANITELJSKA  ZADRUGA PAKOŠTANE ZA TRGOVINU I TURIZAM, OIB 83817502325, Kraljice Jelene 78, 23210 Pakoštane</item>
    </derivirana_varijabla>
  </DomainObject.Predmet.ProtuStrankaListFormatedWithAdressOIB>
  <DomainObject.Predmet.ProtuStrankaListNazivFormated>
    <izvorni_sadrzaj>
      <item>BRANITELJSKA  ZADRUGA PAKOŠTANE ZA TRGOVINU I TURIZAM</item>
    </izvorni_sadrzaj>
    <derivirana_varijabla naziv="DomainObject.Predmet.ProtuStrankaListNazivFormated_1">
      <item>BRANITELJSKA  ZADRUGA PAKOŠTANE ZA TRGOVINU I TURIZAM</item>
    </derivirana_varijabla>
  </DomainObject.Predmet.ProtuStrankaListNazivFormated>
  <DomainObject.Predmet.ProtuStrankaListNazivFormatedOIB>
    <izvorni_sadrzaj>
      <item>BRANITELJSKA  ZADRUGA PAKOŠTANE ZA TRGOVINU I TURIZAM, OIB 83817502325</item>
    </izvorni_sadrzaj>
    <derivirana_varijabla naziv="DomainObject.Predmet.ProtuStrankaListNazivFormatedOIB_1">
      <item>BRANITELJSKA  ZADRUGA PAKOŠTANE ZA TRGOVINU I TURIZAM, OIB 83817502325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BRANITELJSKA  ZADRUGA PAKOŠTANE ZA TRGOVINU I TURIZAM</izvorni_sadrzaj>
    <derivirana_varijabla naziv="DomainObject.Predmet.ProtustrankaIDrugi_1">BRANITELJSKA  ZADRUGA PAKOŠTANE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BRANITELJSKA  ZADRUGA PAKOŠTANE ZA TRGOVINU I TURIZAM, OIB 83817502325, Kraljice Jelene 78, 23210 Pakoštane</izvorni_sadrzaj>
    <derivirana_varijabla naziv="DomainObject.Predmet.ProtustrankaIDrugiAdressOIB_1">BRANITELJSKA  ZADRUGA PAKOŠTANE ZA TRGOVINU I TURIZAM, OIB 83817502325, Kraljice Jelene 78,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BRANITELJSKA  ZADRUGA PAKOŠTANE ZA TRGOVINU I TURIZAM</item>
    </izvorni_sadrzaj>
    <derivirana_varijabla naziv="DomainObject.Predmet.SudioniciListNaziv_1">
      <item>FINA</item>
      <item>BRANITELJSKA  ZADRUGA PAKOŠTANE ZA TRGOVINU I TURIZAM</item>
    </derivirana_varijabla>
  </DomainObject.Predmet.SudioniciListNaziv>
  <DomainObject.Predmet.SudioniciListAdressOIB>
    <izvorni_sadrzaj>
      <item>FINA, OIB 85821130368</item>
      <item>BRANITELJSKA  ZADRUGA PAKOŠTANE ZA TRGOVINU I TURIZAM, OIB 83817502325, Kraljice Jelene 78,23210 Pakoštane</item>
    </izvorni_sadrzaj>
    <derivirana_varijabla naziv="DomainObject.Predmet.SudioniciListAdressOIB_1">
      <item>FINA, OIB 85821130368</item>
      <item>BRANITELJSKA  ZADRUGA PAKOŠTANE ZA TRGOVINU I TURIZAM, OIB 83817502325, Kraljice Jelene 78,23210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83817502325</item>
    </izvorni_sadrzaj>
    <derivirana_varijabla naziv="DomainObject.Predmet.SudioniciListNazivOIB_1">
      <item>, OIB 85821130368</item>
      <item>, OIB 83817502325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4962</properties:Characters>
  <properties:Lines>130</properties:Lines>
  <properties:Paragraphs>49</properties:Paragraphs>
  <properties:TotalTime>4</properties:TotalTime>
  <properties:ScaleCrop>false</properties:ScaleCrop>
  <properties:LinksUpToDate>false</properties:LinksUpToDate>
  <properties:CharactersWithSpaces>5816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2016-03-17T08:16:00Z</dcterms:created>
  <dc:creator>Administrator</dc:creator>
  <dc:description/>
  <cp:keywords/>
  <cp:lastModifiedBy>Merlina Klišmanić</cp:lastModifiedBy>
  <cp:lastPrinted>2016-02-26T12:58:00Z</cp:lastPrinted>
  <dcterms:modified xmlns:xsi="http://www.w3.org/2001/XMLSchema-instance" xsi:type="dcterms:W3CDTF">2016-03-25T09:24:00Z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