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A35180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D1431">
              <w:rPr>
                <w:noProof/>
              </w:rPr>
              <w:t>346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A35180">
              <w:rPr>
                <w:noProof/>
              </w:rPr>
              <w:t>6</w:t>
            </w:r>
          </w:p>
        </w:tc>
      </w:tr>
    </w:tbl>
    <w:p w:rsidRPr="00F10594" w:rsidR="007108CB" w:rsidP="00135B11" w:rsidRDefault="007108CB" w14:paraId="ca6d372" w14:textId="ca6d372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2D1431" w:rsidR="002D1431">
        <w:t xml:space="preserve">SINDROM j.d.o.o., OIB: 78361462850, Kaštel Novi, Put </w:t>
      </w:r>
      <w:proofErr w:type="spellStart"/>
      <w:r w:rsidRPr="002D1431" w:rsidR="002D1431">
        <w:t>Umca</w:t>
      </w:r>
      <w:proofErr w:type="spellEnd"/>
      <w:r w:rsidRPr="002D1431" w:rsidR="002D1431">
        <w:t xml:space="preserve"> 1</w:t>
      </w:r>
      <w:r w:rsidR="001C6440">
        <w:t>,</w:t>
      </w:r>
      <w:r w:rsidR="00E25E3D">
        <w:t xml:space="preserve"> </w:t>
      </w:r>
      <w:r w:rsidR="00936715">
        <w:t>30</w:t>
      </w:r>
      <w:r w:rsidR="00D439D8">
        <w:t>.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2D1431" w:rsidR="002D1431">
        <w:t xml:space="preserve">SINDROM j.d.o.o., OIB: 78361462850, Kaštel Novi, Put </w:t>
      </w:r>
      <w:proofErr w:type="spellStart"/>
      <w:r w:rsidRPr="002D1431" w:rsidR="002D1431">
        <w:t>Umca</w:t>
      </w:r>
      <w:proofErr w:type="spellEnd"/>
      <w:r w:rsidRPr="002D1431" w:rsidR="002D1431">
        <w:t xml:space="preserve"> 1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2D1431">
        <w:t>6. kolovoza</w:t>
      </w:r>
      <w:r w:rsidR="00D439D8">
        <w:t xml:space="preserve">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2D1431">
        <w:t>14.002,49</w:t>
      </w:r>
      <w:r w:rsidR="0043177D">
        <w:t xml:space="preserve">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936715">
        <w:t>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537BA5" w:rsidP="00537BA5" w:rsidRDefault="007108CB">
      <w:pPr>
        <w:ind w:left="6372"/>
        <w:jc w:val="center"/>
      </w:pPr>
      <w:r>
        <w:t>Ana Golub Gruić</w:t>
      </w:r>
      <w:r w:rsidR="00537BA5">
        <w:t>, v.r.</w:t>
      </w:r>
    </w:p>
    <w:p w:rsidR="00537BA5" w:rsidP="00537BA5" w:rsidRDefault="00537BA5">
      <w:pPr>
        <w:jc w:val="right"/>
      </w:pPr>
      <w:r>
        <w:t>za točnost otpravka – ovlašteni službenik</w:t>
      </w:r>
    </w:p>
    <w:p w:rsidR="00537BA5" w:rsidP="00537BA5" w:rsidRDefault="00537BA5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513BC5" w:rsidR="00CA5C34" w:rsidP="00537BA5" w:rsidRDefault="00CA5C34">
      <w:pPr>
        <w:ind w:left="6480"/>
        <w:jc w:val="center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1431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37BA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36715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5180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39D8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6251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kolovoza 2019.</izvorni_sadrzaj>
    <derivirana_varijabla naziv="DomainObject.Predmet.DatumIzradeOptuznogAkta_1">7. kolovoza 2019.</derivirana_varijabla>
  </DomainObject.Predmet.DatumIzradeOptuznogAkta>
  <DomainObject.Predmet.DatumIzradeOptuznogAktaFormated>
    <izvorni_sadrzaj>7.8.2019.</izvorni_sadrzaj>
    <derivirana_varijabla naziv="DomainObject.Predmet.DatumIzradeOptuznogAktaFormated_1">7.8.2019.</derivirana_varijabla>
  </DomainObject.Predmet.DatumIzradeOptuznogAktaFormated>
  <DomainObject.Predmet.DatumOsnivanja>
    <izvorni_sadrzaj>7. kolovoza 2019.</izvorni_sadrzaj>
    <derivirana_varijabla naziv="DomainObject.Predmet.DatumOsnivanja_1">7.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kolovoza 2019.</izvorni_sadrzaj>
    <derivirana_varijabla naziv="DomainObject.Predmet.DatumPrimitkaOptuznogAkta_1">7.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St-346/2019</izvorni_sadrzaj>
    <derivirana_varijabla naziv="DomainObject.Predmet.OznakaBroj_1">St-346/2019</derivirana_varijabla>
  </DomainObject.Predmet.OznakaBroj>
  <DomainObject.Predmet.OznakaBrojOptuznogAkta>
    <izvorni_sadrzaj>04-06-19-3392</izvorni_sadrzaj>
    <derivirana_varijabla naziv="DomainObject.Predmet.OznakaBrojOptuznogAkta_1">04-06-19-3392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SINDROM jednostavno društvo s ograničenom odgovornošću za trgovinu i usluge</izvorni_sadrzaj>
    <derivirana_varijabla naziv="DomainObject.Predmet.ProtustrankaFormated_1">  SINDROM jednostavno društvo s ograničenom odgovornošću za trgovinu i usluge</derivirana_varijabla>
  </DomainObject.Predmet.ProtustrankaFormated>
  <DomainObject.Predmet.ProtustrankaFormatedOIB>
    <izvorni_sadrzaj>  SINDROM jednostavno društvo s ograničenom odgovornošću za trgovinu i usluge, OIB 78361462850</izvorni_sadrzaj>
    <derivirana_varijabla naziv="DomainObject.Predmet.ProtustrankaFormatedOIB_1">  SINDROM jednostavno društvo s ograničenom odgovornošću za trgovinu i usluge, OIB 78361462850</derivirana_varijabla>
  </DomainObject.Predmet.ProtustrankaFormatedOIB>
  <DomainObject.Predmet.ProtustrankaFormatedWithAdress>
    <izvorni_sadrzaj> SINDROM jednostavno društvo s ograničenom odgovornošću za trgovinu i usluge, Put Umca 1, 21217 Kaštel Novi</izvorni_sadrzaj>
    <derivirana_varijabla naziv="DomainObject.Predmet.ProtustrankaFormatedWithAdress_1"> SINDROM jednostavno društvo s ograničenom odgovornošću za trgovinu i usluge, Put Umca 1, 21217 Kaštel Novi</derivirana_varijabla>
  </DomainObject.Predmet.ProtustrankaFormatedWithAdress>
  <DomainObject.Predmet.ProtustrankaFormatedWithAdressOIB>
    <izvorni_sadrzaj> SINDROM jednostavno društvo s ograničenom odgovornošću za trgovinu i usluge, OIB 78361462850, Put Umca 1, 21217 Kaštel Novi</izvorni_sadrzaj>
    <derivirana_varijabla naziv="DomainObject.Predmet.ProtustrankaFormatedWithAdressOIB_1"> SINDROM jednostavno društvo s ograničenom odgovornošću za trgovinu i usluge, OIB 78361462850, Put Umca 1, 21217 Kaštel Novi</derivirana_varijabla>
  </DomainObject.Predmet.ProtustrankaFormatedWithAdressOIB>
  <DomainObject.Predmet.ProtustrankaWithAdress>
    <izvorni_sadrzaj>SINDROM jednostavno društvo s ograničenom odgovornošću za trgovinu i usluge Put Umca 1, 21217 Kaštel Novi</izvorni_sadrzaj>
    <derivirana_varijabla naziv="DomainObject.Predmet.ProtustrankaWithAdress_1">SINDROM jednostavno društvo s ograničenom odgovornošću za trgovinu i usluge Put Umca 1, 21217 Kaštel Novi</derivirana_varijabla>
  </DomainObject.Predmet.ProtustrankaWithAdress>
  <DomainObject.Predmet.ProtustrankaWithAdressOIB>
    <izvorni_sadrzaj>SINDROM jednostavno društvo s ograničenom odgovornošću za trgovinu i usluge, OIB 78361462850, Put Umca 1, 21217 Kaštel Novi</izvorni_sadrzaj>
    <derivirana_varijabla naziv="DomainObject.Predmet.ProtustrankaWithAdressOIB_1">SINDROM jednostavno društvo s ograničenom odgovornošću za trgovinu i usluge, OIB 78361462850, Put Umca 1, 21217 Kaštel Novi</derivirana_varijabla>
  </DomainObject.Predmet.ProtustrankaWithAdressOIB>
  <DomainObject.Predmet.ProtustrankaNazivFormated>
    <izvorni_sadrzaj>SINDROM jednostavno društvo s ograničenom odgovornošću za trgovinu i usluge</izvorni_sadrzaj>
    <derivirana_varijabla naziv="DomainObject.Predmet.ProtustrankaNazivFormated_1">SINDROM jednostavno društvo s ograničenom odgovornošću za trgovinu i usluge</derivirana_varijabla>
  </DomainObject.Predmet.ProtustrankaNazivFormated>
  <DomainObject.Predmet.ProtustrankaNazivFormatedOIB>
    <izvorni_sadrzaj>SINDROM jednostavno društvo s ograničenom odgovornošću za trgovinu i usluge, OIB 78361462850</izvorni_sadrzaj>
    <derivirana_varijabla naziv="DomainObject.Predmet.ProtustrankaNazivFormatedOIB_1">SINDROM jednostavno društvo s ograničenom odgovornošću za trgovinu i usluge, OIB 78361462850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14002.49</izvorni_sadrzaj>
    <derivirana_varijabla naziv="DomainObject.Predmet.TrenutnaVrijednost_1">14002.49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SINDROM jednostavno društvo s ograničenom odgovornošću za trgovinu i usluge</item>
    </izvorni_sadrzaj>
    <derivirana_varijabla naziv="DomainObject.Predmet.ProtuStrankaListFormated_1">
      <item>SINDROM jednostavno društvo s ograničenom odgovornošću za trgovinu i usluge</item>
    </derivirana_varijabla>
  </DomainObject.Predmet.ProtuStrankaListFormated>
  <DomainObject.Predmet.ProtuStrankaListFormatedOIB>
    <izvorni_sadrzaj>
      <item>SINDROM jednostavno društvo s ograničenom odgovornošću za trgovinu i usluge, OIB 78361462850</item>
    </izvorni_sadrzaj>
    <derivirana_varijabla naziv="DomainObject.Predmet.ProtuStrankaListFormatedOIB_1">
      <item>SINDROM jednostavno društvo s ograničenom odgovornošću za trgovinu i usluge, OIB 78361462850</item>
    </derivirana_varijabla>
  </DomainObject.Predmet.ProtuStrankaListFormatedOIB>
  <DomainObject.Predmet.ProtuStrankaListFormatedWithAdress>
    <izvorni_sadrzaj>
      <item>SINDROM jednostavno društvo s ograničenom odgovornošću za trgovinu i usluge, Put Umca 1, 21217 Kaštel Novi</item>
    </izvorni_sadrzaj>
    <derivirana_varijabla naziv="DomainObject.Predmet.ProtuStrankaListFormatedWithAdress_1">
      <item>SINDROM jednostavno društvo s ograničenom odgovornošću za trgovinu i usluge, Put Umca 1, 21217 Kaštel Novi</item>
    </derivirana_varijabla>
  </DomainObject.Predmet.ProtuStrankaListFormatedWithAdress>
  <DomainObject.Predmet.ProtuStrankaListFormatedWithAdressOIB>
    <izvorni_sadrzaj>
      <item>SINDROM jednostavno društvo s ograničenom odgovornošću za trgovinu i usluge, OIB 78361462850, Put Umca 1, 21217 Kaštel Novi</item>
    </izvorni_sadrzaj>
    <derivirana_varijabla naziv="DomainObject.Predmet.ProtuStrankaListFormatedWithAdressOIB_1">
      <item>SINDROM jednostavno društvo s ograničenom odgovornošću za trgovinu i usluge, OIB 78361462850, Put Umca 1, 21217 Kaštel Novi</item>
    </derivirana_varijabla>
  </DomainObject.Predmet.ProtuStrankaListFormatedWithAdressOIB>
  <DomainObject.Predmet.ProtuStrankaListNazivFormated>
    <izvorni_sadrzaj>
      <item>SINDROM jednostavno društvo s ograničenom odgovornošću za trgovinu i usluge</item>
    </izvorni_sadrzaj>
    <derivirana_varijabla naziv="DomainObject.Predmet.ProtuStrankaListNazivFormated_1">
      <item>SINDROM jednostavno društvo s ograničenom odgovornošću za trgovinu i usluge</item>
    </derivirana_varijabla>
  </DomainObject.Predmet.ProtuStrankaListNazivFormated>
  <DomainObject.Predmet.ProtuStrankaListNazivFormatedOIB>
    <izvorni_sadrzaj>
      <item>SINDROM jednostavno društvo s ograničenom odgovornošću za trgovinu i usluge, OIB 78361462850</item>
    </izvorni_sadrzaj>
    <derivirana_varijabla naziv="DomainObject.Predmet.ProtuStrankaListNazivFormatedOIB_1">
      <item>SINDROM jednostavno društvo s ograničenom odgovornošću za trgovinu i usluge, OIB 78361462850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SINDROM jednostavno društvo s ograničenom odgovornošću za trgovinu i usluge</izvorni_sadrzaj>
    <derivirana_varijabla naziv="DomainObject.Predmet.ProtustrankaIDrugi_1">SINDROM jednostavno društvo s ograničenom odgovornošću za trgovinu i usluge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SINDROM jednostavno društvo s ograničenom odgovornošću za trgovinu i usluge, OIB 78361462850, Put Umca 1, 21217 Kaštel Novi</izvorni_sadrzaj>
    <derivirana_varijabla naziv="DomainObject.Predmet.ProtustrankaIDrugiAdressOIB_1">SINDROM jednostavno društvo s ograničenom odgovornošću za trgovinu i usluge, OIB 78361462850, Put Umca 1,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SINDROM jednostavno društvo s ograničenom odgovornošću za trgovinu i usluge</item>
      <item>Financijska agencija</item>
    </izvorni_sadrzaj>
    <derivirana_varijabla naziv="DomainObject.Predmet.SudioniciListNaziv_1">
      <item>SINDROM jednostavno društvo s ograničenom odgovornošću za trgovinu i usluge</item>
      <item>Financijska agencija</item>
    </derivirana_varijabla>
  </DomainObject.Predmet.SudioniciListNaziv>
  <DomainObject.Predmet.SudioniciListAdressOIB>
    <izvorni_sadrzaj>
      <item>SINDROM jednostavno društvo s ograničenom odgovornošću za trgovinu i usluge, OIB 78361462850, Put Umca 1,21217 Kaštel Novi</item>
      <item>Financijska agencija, OIB 85821130368, MAŽURANIĆEVO ŠETALIŠTE 24b,21000 Split</item>
    </izvorni_sadrzaj>
    <derivirana_varijabla naziv="DomainObject.Predmet.SudioniciListAdressOIB_1">
      <item>SINDROM jednostavno društvo s ograničenom odgovornošću za trgovinu i usluge, OIB 78361462850, Put Umca 1,21217 Kaštel Novi</item>
      <item>Financijska agencija,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78361462850</item>
      <item>, OIB 85821130368</item>
    </izvorni_sadrzaj>
    <derivirana_varijabla naziv="DomainObject.Predmet.SudioniciListNazivOIB_1">
      <item>, OIB 78361462850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0256B5-15C5-4F19-AEA7-D5569ECD063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321</properties:Words>
  <properties:Characters>1820</properties:Characters>
  <properties:Lines>44</properties:Lines>
  <properties:Paragraphs>15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2019-09-30T08:13:00Z</cp:lastPrinted>
  <dcterms:modified xmlns:xsi="http://www.w3.org/2001/XMLSchema-instance" xsi:type="dcterms:W3CDTF">2019-09-30T08:26:00Z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(St-346-2019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