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99b" w14:paraId="f03099b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3D3583">
        <w:t>2106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3D3583">
        <w:t xml:space="preserve">ADIJABATA ING. </w:t>
      </w:r>
      <w:r w:rsidR="00D56B20">
        <w:t xml:space="preserve">d.o.o. za </w:t>
      </w:r>
      <w:r w:rsidR="00D11CE9">
        <w:t xml:space="preserve">proizvodnju </w:t>
      </w:r>
      <w:r w:rsidR="003D3583">
        <w:t xml:space="preserve">trgovinu </w:t>
      </w:r>
      <w:r w:rsidR="00D11CE9">
        <w:t>i u</w:t>
      </w:r>
      <w:r w:rsidR="003D3583">
        <w:t xml:space="preserve">sluge, Osijek, Srijemska 134, </w:t>
      </w:r>
      <w:r w:rsidR="00562EF0">
        <w:t xml:space="preserve">MBS: </w:t>
      </w:r>
      <w:r w:rsidR="003D3583" w:rsidRPr="003D3583">
        <w:t>030114224</w:t>
      </w:r>
      <w:r w:rsidR="00562EF0">
        <w:t xml:space="preserve">, </w:t>
      </w:r>
      <w:r>
        <w:t xml:space="preserve">OIB </w:t>
      </w:r>
      <w:r w:rsidR="003D3583" w:rsidRPr="003D3583">
        <w:t>37958726018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3D3583">
        <w:t xml:space="preserve">ADIJABATA ING. d.o.o. za proizvodnju trgovinu i usluge, Osijek, Srijemska 134, MBS: </w:t>
      </w:r>
      <w:r w:rsidR="003D3583" w:rsidRPr="003D3583">
        <w:t>030114224</w:t>
      </w:r>
      <w:r w:rsidR="003D3583">
        <w:t xml:space="preserve">, OIB </w:t>
      </w:r>
      <w:r w:rsidR="003D3583" w:rsidRPr="003D3583">
        <w:t>37958726018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3D3583">
        <w:t>9.605,90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3D3583">
        <w:t xml:space="preserve">Blanka Bakić, Osijek, Srijemska 134, </w:t>
      </w:r>
      <w:r w:rsidR="0061797B">
        <w:t xml:space="preserve">OIB: </w:t>
      </w:r>
      <w:r w:rsidR="003D3583">
        <w:t>61472026212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11CE9">
        <w:t>210</w:t>
      </w:r>
      <w:r w:rsidR="003D3583">
        <w:t>6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18E" w:rsidR="0085418E">
      <w:r>
        <w:separator/>
      </w:r>
    </w:p>
  </w:endnote>
  <w:endnote w:id="0" w:type="continuationSeparator">
    <w:p w:rsidRDefault="0085418E" w:rsidR="00854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18E" w:rsidR="0085418E">
      <w:r>
        <w:separator/>
      </w:r>
    </w:p>
  </w:footnote>
  <w:footnote w:id="0" w:type="continuationSeparator">
    <w:p w:rsidRDefault="0085418E" w:rsidR="00854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418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18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5418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1797B"/>
    <w:rsid w:val="00664A3D"/>
    <w:rsid w:val="007121C9"/>
    <w:rsid w:val="00763E88"/>
    <w:rsid w:val="007803BC"/>
    <w:rsid w:val="008038E2"/>
    <w:rsid w:val="0085418E"/>
    <w:rsid w:val="00933FA5"/>
    <w:rsid w:val="00935CE2"/>
    <w:rsid w:val="00A6538B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963E8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3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6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3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6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ADIJABATA ING. d.o.o. za proizvodnju, trgovinu i usluge</izvorni_sadrzaj>
    <derivirana_varijabla naziv="DomainObject.Predmet.ProtustrankaFormated_1">  ADIJABATA ING. d.o.o. za proizvodnju, trgovinu i usluge</derivirana_varijabla>
  </DomainObject.Predmet.ProtustrankaFormated>
  <DomainObject.Predmet.ProtustrankaFormatedOIB>
    <izvorni_sadrzaj>  ADIJABATA ING. d.o.o. za proizvodnju, trgovinu i usluge, OIB 37958726018</izvorni_sadrzaj>
    <derivirana_varijabla naziv="DomainObject.Predmet.ProtustrankaFormatedOIB_1">  ADIJABATA ING. d.o.o. za proizvodnju, trgovinu i usluge, OIB 37958726018</derivirana_varijabla>
  </DomainObject.Predmet.ProtustrankaFormatedOIB>
  <DomainObject.Predmet.ProtustrankaFormatedWithAdress>
    <izvorni_sadrzaj> ADIJABATA ING. d.o.o. za proizvodnju, trgovinu i usluge, Srijemska 134, 31000 Osijek</izvorni_sadrzaj>
    <derivirana_varijabla naziv="DomainObject.Predmet.ProtustrankaFormatedWithAdress_1"> ADIJABATA ING. d.o.o. za proizvodnju, trgovinu i usluge, Srijemska 134, 31000 Osijek</derivirana_varijabla>
  </DomainObject.Predmet.ProtustrankaFormatedWithAdress>
  <DomainObject.Predmet.ProtustrankaFormatedWithAdressOIB>
    <izvorni_sadrzaj> ADIJABATA ING. d.o.o. za proizvodnju, trgovinu i usluge, OIB 37958726018, Srijemska 134, 31000 Osijek</izvorni_sadrzaj>
    <derivirana_varijabla naziv="DomainObject.Predmet.ProtustrankaFormatedWithAdressOIB_1"> ADIJABATA ING. d.o.o. za proizvodnju, trgovinu i usluge, OIB 37958726018, Srijemska 134, 31000 Osijek</derivirana_varijabla>
  </DomainObject.Predmet.ProtustrankaFormatedWithAdressOIB>
  <DomainObject.Predmet.ProtustrankaWithAdress>
    <izvorni_sadrzaj>ADIJABATA ING. d.o.o. za proizvodnju, trgovinu i usluge Srijemska 134, 31000 Osijek</izvorni_sadrzaj>
    <derivirana_varijabla naziv="DomainObject.Predmet.ProtustrankaWithAdress_1">ADIJABATA ING. d.o.o. za proizvodnju, trgovinu i usluge Srijemska 134, 31000 Osijek</derivirana_varijabla>
  </DomainObject.Predmet.ProtustrankaWithAdress>
  <DomainObject.Predmet.ProtustrankaWithAdressOIB>
    <izvorni_sadrzaj>ADIJABATA ING. d.o.o. za proizvodnju, trgovinu i usluge, OIB 37958726018, Srijemska 134, 31000 Osijek</izvorni_sadrzaj>
    <derivirana_varijabla naziv="DomainObject.Predmet.ProtustrankaWithAdressOIB_1">ADIJABATA ING. d.o.o. za proizvodnju, trgovinu i usluge, OIB 37958726018, Srijemska 134, 31000 Osijek</derivirana_varijabla>
  </DomainObject.Predmet.ProtustrankaWithAdressOIB>
  <DomainObject.Predmet.ProtustrankaNazivFormated>
    <izvorni_sadrzaj>ADIJABATA ING. d.o.o. za proizvodnju, trgovinu i usluge</izvorni_sadrzaj>
    <derivirana_varijabla naziv="DomainObject.Predmet.ProtustrankaNazivFormated_1">ADIJABATA ING. d.o.o. za proizvodnju, trgovinu i usluge</derivirana_varijabla>
  </DomainObject.Predmet.ProtustrankaNazivFormated>
  <DomainObject.Predmet.ProtustrankaNazivFormatedOIB>
    <izvorni_sadrzaj>ADIJABATA ING. d.o.o. za proizvodnju, trgovinu i usluge, OIB 37958726018</izvorni_sadrzaj>
    <derivirana_varijabla naziv="DomainObject.Predmet.ProtustrankaNazivFormatedOIB_1">ADIJABATA ING. d.o.o. za proizvodnju, trgovinu i usluge, OIB 37958726018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ADIJABATA ING. d.o.o. za proizvodnju, trgovinu i usluge</item>
    </izvorni_sadrzaj>
    <derivirana_varijabla naziv="DomainObject.Predmet.ProtuStrankaListFormated_1">
      <item>ADIJABATA ING. d.o.o. za proizvodnju, trgovinu i usluge</item>
    </derivirana_varijabla>
  </DomainObject.Predmet.ProtuStrankaListFormated>
  <DomainObject.Predmet.ProtuStrankaListFormatedOIB>
    <izvorni_sadrzaj>
      <item>ADIJABATA ING. d.o.o. za proizvodnju, trgovinu i usluge, OIB 37958726018</item>
    </izvorni_sadrzaj>
    <derivirana_varijabla naziv="DomainObject.Predmet.ProtuStrankaListFormatedOIB_1">
      <item>ADIJABATA ING. d.o.o. za proizvodnju, trgovinu i usluge, OIB 37958726018</item>
    </derivirana_varijabla>
  </DomainObject.Predmet.ProtuStrankaListFormatedOIB>
  <DomainObject.Predmet.ProtuStrankaListFormatedWithAdress>
    <izvorni_sadrzaj>
      <item>ADIJABATA ING. d.o.o. za proizvodnju, trgovinu i usluge, Srijemska 134, 31000 Osijek</item>
    </izvorni_sadrzaj>
    <derivirana_varijabla naziv="DomainObject.Predmet.ProtuStrankaListFormatedWithAdress_1">
      <item>ADIJABATA ING. d.o.o. za proizvodnju, trgovinu i usluge, Srijemska 134, 31000 Osijek</item>
    </derivirana_varijabla>
  </DomainObject.Predmet.ProtuStrankaListFormatedWithAdress>
  <DomainObject.Predmet.ProtuStrankaListFormatedWithAdressOIB>
    <izvorni_sadrzaj>
      <item>ADIJABATA ING. d.o.o. za proizvodnju, trgovinu i usluge, OIB 37958726018, Srijemska 134, 31000 Osijek</item>
    </izvorni_sadrzaj>
    <derivirana_varijabla naziv="DomainObject.Predmet.ProtuStrankaListFormatedWithAdressOIB_1">
      <item>ADIJABATA ING. d.o.o. za proizvodnju, trgovinu i usluge, OIB 37958726018, Srijemska 134, 31000 Osijek</item>
    </derivirana_varijabla>
  </DomainObject.Predmet.ProtuStrankaListFormatedWithAdressOIB>
  <DomainObject.Predmet.ProtuStrankaListNazivFormated>
    <izvorni_sadrzaj>
      <item>ADIJABATA ING. d.o.o. za proizvodnju, trgovinu i usluge</item>
    </izvorni_sadrzaj>
    <derivirana_varijabla naziv="DomainObject.Predmet.ProtuStrankaListNazivFormated_1">
      <item>ADIJABATA ING. d.o.o. za proizvodnju, trgovinu i usluge</item>
    </derivirana_varijabla>
  </DomainObject.Predmet.ProtuStrankaListNazivFormated>
  <DomainObject.Predmet.ProtuStrankaListNazivFormatedOIB>
    <izvorni_sadrzaj>
      <item>ADIJABATA ING. d.o.o. za proizvodnju, trgovinu i usluge, OIB 37958726018</item>
    </izvorni_sadrzaj>
    <derivirana_varijabla naziv="DomainObject.Predmet.ProtuStrankaListNazivFormatedOIB_1">
      <item>ADIJABATA ING. d.o.o. za proizvodnju, trgovinu i usluge, OIB 37958726018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ADIJABATA ING. d.o.o. za proizvodnju, trgovinu i usluge</izvorni_sadrzaj>
    <derivirana_varijabla naziv="DomainObject.Predmet.ProtustrankaIDrugi_1">ADIJABATA ING.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ADIJABATA ING. d.o.o. za proizvodnju, trgovinu i usluge, OIB 37958726018, Srijemska 134, 31000 Osijek</izvorni_sadrzaj>
    <derivirana_varijabla naziv="DomainObject.Predmet.ProtustrankaIDrugiAdressOIB_1">ADIJABATA ING. d.o.o. za proizvodnju, trgovinu i usluge, OIB 37958726018, Srijemska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ADIJABATA ING. d.o.o. za proizvodnju, trgovinu i usluge</item>
    </izvorni_sadrzaj>
    <derivirana_varijabla naziv="DomainObject.Predmet.SudioniciListNaziv_1">
      <item>FINA RC OSIJEK</item>
      <item>ADIJABATA ING. d.o.o. za proizvodnju, trgovinu i usluge</item>
    </derivirana_varijabla>
  </DomainObject.Predmet.SudioniciListNaziv>
  <DomainObject.Predmet.SudioniciListAdressOIB>
    <izvorni_sadrzaj>
      <item>FINA RC OSIJEK, OIB 85821130368</item>
      <item>ADIJABATA ING. d.o.o. za proizvodnju, trgovinu i usluge, OIB 37958726018, Srijemska 134,31000 Osijek</item>
    </izvorni_sadrzaj>
    <derivirana_varijabla naziv="DomainObject.Predmet.SudioniciListAdressOIB_1">
      <item>FINA RC OSIJEK, OIB 85821130368</item>
      <item>ADIJABATA ING. d.o.o. za proizvodnju, trgovinu i usluge, OIB 37958726018, Srijemska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37958726018</item>
    </izvorni_sadrzaj>
    <derivirana_varijabla naziv="DomainObject.Predmet.SudioniciListNazivOIB_1">
      <item>, OIB 85821130368</item>
      <item>, OIB 37958726018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1954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2016-08-29T12:27:00Z</dcterms:created>
  <dc:creator>Snježana Markotić Jurić</dc:creator>
  <cp:lastModifiedBy>Snježana Markotić Jurić</cp:lastModifiedBy>
  <cp:lastPrinted>2016-08-29T12:26:00Z</cp:lastPrinted>
  <dcterms:modified xmlns:xsi="http://www.w3.org/2001/XMLSchema-instance" xsi:type="dcterms:W3CDTF">2016-08-29T12:27:00Z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