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e894" w14:paraId="6bae894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F3DB2">
        <w:t>22/15-52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D34EC">
        <w:t xml:space="preserve">ZADARSKO OTPREMNIŠTVO d.o.o. Zadar, Industrijska zona </w:t>
      </w:r>
      <w:proofErr w:type="spellStart"/>
      <w:r w:rsidR="00AD34EC">
        <w:t>Gaženica</w:t>
      </w:r>
      <w:proofErr w:type="spellEnd"/>
      <w:r w:rsidR="00AD34EC">
        <w:t xml:space="preserve"> </w:t>
      </w:r>
      <w:proofErr w:type="spellStart"/>
      <w:r w:rsidR="00AD34EC">
        <w:t>bb</w:t>
      </w:r>
      <w:proofErr w:type="spellEnd"/>
      <w:r w:rsidR="00AD34EC">
        <w:t>, Zadar,</w:t>
      </w:r>
      <w:r w:rsidR="00AD34EC" w:rsidRPr="00EF7C9A">
        <w:t xml:space="preserve"> OIB:</w:t>
      </w:r>
      <w:r w:rsidR="00AD34EC">
        <w:t xml:space="preserve"> 71618156224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AD34EC">
        <w:t>24. rujna</w:t>
      </w:r>
      <w:r w:rsidR="00486D35">
        <w:t xml:space="preserve"> 2015</w:t>
      </w:r>
      <w:r w:rsidRPr="001C5505">
        <w:t>. godine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AD34EC">
        <w:t>Antuna Kovačevića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FF1853">
        <w:t>8</w:t>
      </w:r>
      <w:r w:rsidR="00215A8F">
        <w:t>.</w:t>
      </w:r>
      <w:r w:rsidR="00FE0472">
        <w:t>000</w:t>
      </w:r>
      <w:r w:rsidR="00215A8F">
        <w:t xml:space="preserve">,00 </w:t>
      </w:r>
      <w:r w:rsidR="00176680" w:rsidRPr="003573CC">
        <w:t>kuna</w:t>
      </w:r>
      <w:r w:rsidR="00D375C3" w:rsidRPr="003573CC">
        <w:t xml:space="preserve">. </w:t>
      </w:r>
    </w:p>
    <w:p w:rsidRDefault="003513F2" w:rsidP="00486D35" w:rsidR="003513F2">
      <w:pPr>
        <w:jc w:val="both"/>
      </w:pPr>
    </w:p>
    <w:p w:rsidRDefault="003573CC" w:rsidP="00A3183B" w:rsidR="00B3003A" w:rsidRPr="003573CC">
      <w:pPr>
        <w:ind w:left="705"/>
        <w:jc w:val="both"/>
      </w:pPr>
      <w:r w:rsidRPr="003573CC">
        <w:t>I</w:t>
      </w:r>
      <w:r w:rsidR="007B1E6A">
        <w:t>I</w:t>
      </w:r>
      <w:r w:rsidR="00F434E0" w:rsidRPr="003573CC">
        <w:t>.</w:t>
      </w:r>
      <w:r w:rsidR="00C64EB0" w:rsidRPr="003573CC">
        <w:t xml:space="preserve"> </w:t>
      </w:r>
      <w:r w:rsidR="00FC758D">
        <w:t xml:space="preserve">      </w:t>
      </w:r>
      <w:r w:rsidR="00C64EB0" w:rsidRPr="003573CC">
        <w:t>Isplat</w:t>
      </w:r>
      <w:r w:rsidR="00F86DD3">
        <w:t>a</w:t>
      </w:r>
      <w:r w:rsidR="00FF1853">
        <w:t xml:space="preserve"> će se  izvršiti sa </w:t>
      </w:r>
      <w:proofErr w:type="spellStart"/>
      <w:r w:rsidR="00FF1853">
        <w:t>kontovnika</w:t>
      </w:r>
      <w:proofErr w:type="spellEnd"/>
      <w:r w:rsidR="00FF1853">
        <w:t xml:space="preserve"> zajedničkih pristojbi – Fond 39a</w:t>
      </w:r>
      <w:r w:rsidR="005E425A">
        <w:t>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AD34EC">
        <w:t>26. ožujka 2015</w:t>
      </w:r>
      <w:r w:rsidRPr="0064286F">
        <w:t>. godine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AD34EC">
        <w:t>19. svibnja 2015</w:t>
      </w:r>
      <w:r>
        <w:t>.</w:t>
      </w:r>
      <w:r w:rsidRPr="0064286F">
        <w:t xml:space="preserve"> godine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AD34EC">
        <w:t>24. rujna</w:t>
      </w:r>
      <w:r w:rsidR="00486D35">
        <w:t xml:space="preserve"> 2015</w:t>
      </w:r>
      <w:r w:rsidRPr="003573CC">
        <w:t>. godine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D27BB2" w:rsidP="00AD34EC" w:rsidR="00F8463C" w:rsidRPr="007B1E6A">
      <w:pPr>
        <w:jc w:val="right"/>
      </w:pPr>
      <w:r>
        <w:tab/>
      </w:r>
      <w:r>
        <w:tab/>
      </w:r>
      <w:r>
        <w:tab/>
      </w:r>
      <w:r w:rsidRPr="007B1E6A">
        <w:t>Sudac</w:t>
      </w:r>
    </w:p>
    <w:p w:rsidRDefault="00D27BB2" w:rsidP="00AD34EC" w:rsidR="00C64EB0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463C" w:rsidRPr="007B1E6A">
        <w:t xml:space="preserve">Ardena </w:t>
      </w:r>
      <w:proofErr w:type="spellStart"/>
      <w:r w:rsidR="00F8463C" w:rsidRPr="007B1E6A">
        <w:t>Bajlo</w:t>
      </w:r>
      <w:proofErr w:type="spellEnd"/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B50947" w:rsidR="00B50947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B50947" w:rsidR="00B50947" w:rsidRPr="003573CC">
      <w:pPr>
        <w:numPr>
          <w:ilvl w:val="0"/>
          <w:numId w:val="2"/>
        </w:numPr>
      </w:pPr>
      <w:r>
        <w:t>računovodstvu</w:t>
      </w:r>
      <w:r w:rsidR="00CF2E75">
        <w:t xml:space="preserve"> suda</w:t>
      </w:r>
    </w:p>
    <w:p w:rsidRDefault="00B50947" w:rsidP="00B50947" w:rsidR="00B3003A">
      <w:pPr>
        <w:ind w:left="720"/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F3DB2"/>
    <w:rsid w:val="00174532"/>
    <w:rsid w:val="00176680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30EA3"/>
    <w:rsid w:val="00633783"/>
    <w:rsid w:val="00640DD5"/>
    <w:rsid w:val="006B6E1C"/>
    <w:rsid w:val="006D30A4"/>
    <w:rsid w:val="00710A26"/>
    <w:rsid w:val="00731A40"/>
    <w:rsid w:val="007421EA"/>
    <w:rsid w:val="007B1E6A"/>
    <w:rsid w:val="007C6BF1"/>
    <w:rsid w:val="007E15DF"/>
    <w:rsid w:val="00817F69"/>
    <w:rsid w:val="00833D9A"/>
    <w:rsid w:val="00886894"/>
    <w:rsid w:val="00890095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E9366B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66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66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66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66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66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66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66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66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2015.</izvorni_sadrzaj>
    <derivirana_varijabla naziv="DomainObject.Predmet.DatumRjesavanja_1">24.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ZADARSKO OTPREMNIŠTVO društvo s ograničenom odgovornošću za otpremništvo, zastupstvo, uvoz i izvoz</izvorni_sadrzaj>
    <derivirana_varijabla naziv="DomainObject.Predmet.ProtustrankaFormated_1">  ZADARSKO OTPREMNIŠTVO društvo s ograničenom odgovornošću za otpremništvo, zastupstvo, uvoz i izvoz</derivirana_varijabla>
  </DomainObject.Predmet.ProtustrankaFormated>
  <DomainObject.Predmet.ProtustrankaFormatedOIB>
    <izvorni_sadrzaj>  ZADARSKO OTPREMNIŠTVO društvo s ograničenom odgovornošću za otpremništvo, zastupstvo, uvoz i izvoz, OIB 71618156224</izvorni_sadrzaj>
    <derivirana_varijabla naziv="DomainObject.Predmet.ProtustrankaFormatedOIB_1">  ZADARSKO OTPREMNIŠTVO društvo s ograničenom odgovornošću za otpremništvo, zastupstvo, uvoz i izvoz, OIB 71618156224</derivirana_varijabla>
  </DomainObject.Predmet.ProtustrankaFormatedOIB>
  <DomainObject.Predmet.ProtustrankaFormatedWithAdress>
    <izvorni_sadrzaj> ZADARSKO OTPREMNIŠTVO društvo s ograničenom odgovornošću za otpremništvo, zastupstvo, uvoz i izvoz, Industrijska zona Gaženica/bb, Zadar</izvorni_sadrzaj>
    <derivirana_varijabla naziv="DomainObject.Predmet.ProtustrankaFormatedWithAdress_1"> ZADARSKO OTPREMNIŠTVO društvo s ograničenom odgovornošću za otpremništvo, zastupstvo, uvoz i izvoz, Industrijska zona Gaženica/bb, Zadar</derivirana_varijabla>
  </DomainObject.Predmet.ProtustrankaFormatedWithAdress>
  <DomainObject.Predmet.ProtustrankaFormatedWithAdressOIB>
    <izvorni_sadrzaj> ZADARSKO OTPREMNIŠTVO društvo s ograničenom odgovornošću za otpremništvo, zastupstvo, uvoz i izvoz, OIB 71618156224, Industrijska zona Gaženica/bb, Zadar</izvorni_sadrzaj>
    <derivirana_varijabla naziv="DomainObject.Predmet.ProtustrankaFormatedWithAdressOIB_1"> ZADARSKO OTPREMNIŠTVO društvo s ograničenom odgovornošću za otpremništvo, zastupstvo, uvoz i izvoz, OIB 71618156224, Industrijska zona Gaženica/bb, Zadar</derivirana_varijabla>
  </DomainObject.Predmet.ProtustrankaFormatedWithAdressOIB>
  <DomainObject.Predmet.ProtustrankaWithAdress>
    <izvorni_sadrzaj>ZADARSKO OTPREMNIŠTVO društvo s ograničenom odgovornošću za otpremništvo, zastupstvo, uvoz i izvoz Industrijska zona Gaženica/bb, Zadar</izvorni_sadrzaj>
    <derivirana_varijabla naziv="DomainObject.Predmet.ProtustrankaWithAdress_1">ZADARSKO OTPREMNIŠTVO društvo s ograničenom odgovornošću za otpremništvo, zastupstvo, uvoz i izvoz Industrijska zona Gaženica/bb, Zadar</derivirana_varijabla>
  </DomainObject.Predmet.ProtustrankaWithAdress>
  <DomainObject.Predmet.ProtustrankaWithAdressOIB>
    <izvorni_sadrzaj>ZADARSKO OTPREMNIŠTVO društvo s ograničenom odgovornošću za otpremništvo, zastupstvo, uvoz i izvoz, OIB 71618156224, Industrijska zona Gaženica/bb, Zadar</izvorni_sadrzaj>
    <derivirana_varijabla naziv="DomainObject.Predmet.ProtustrankaWithAdressOIB_1">ZADARSKO OTPREMNIŠTVO društvo s ograničenom odgovornošću za otpremništvo, zastupstvo, uvoz i izvoz, OIB 71618156224, Industrijska zona Gaženica/bb, Zadar</derivirana_varijabla>
  </DomainObject.Predmet.ProtustrankaWithAdressOIB>
  <DomainObject.Predmet.ProtustrankaNazivFormated>
    <izvorni_sadrzaj>ZADARSKO OTPREMNIŠTVO društvo s ograničenom odgovornošću za otpremništvo, zastupstvo, uvoz i izvoz</izvorni_sadrzaj>
    <derivirana_varijabla naziv="DomainObject.Predmet.ProtustrankaNazivFormated_1">ZADARSKO OTPREMNIŠTVO društvo s ograničenom odgovornošću za otpremništvo, zastupstvo, uvoz i izvoz</derivirana_varijabla>
  </DomainObject.Predmet.ProtustrankaNazivFormated>
  <DomainObject.Predmet.ProtustrankaNazivFormatedOIB>
    <izvorni_sadrzaj>ZADARSKO OTPREMNIŠTVO društvo s ograničenom odgovornošću za otpremništvo, zastupstvo, uvoz i izvoz, OIB 71618156224</izvorni_sadrzaj>
    <derivirana_varijabla naziv="DomainObject.Predmet.ProtustrankaNazivFormatedOIB_1">ZADARSKO OTPREMNIŠTVO društvo s ograničenom odgovornošću za otpremništvo, zastupstvo, uvoz i izvoz, OIB 71618156224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PU, PODRUČNI URED ZADAR, Služba za ovrhu</izvorni_sadrzaj>
    <derivirana_varijabla naziv="DomainObject.Predmet.StrankaFormated_1">  MINISTARSTVO FINANCIJA, PU, PODRUČNI URED ZADAR, Služba za ovrhu</derivirana_varijabla>
  </DomainObject.Predmet.StrankaFormated>
  <DomainObject.Predmet.StrankaFormatedOIB>
    <izvorni_sadrzaj>  MINISTARSTVO FINANCIJA, PU, PODRUČNI URED ZADAR, Služba za ovrhu, OIB 18683136487</izvorni_sadrzaj>
    <derivirana_varijabla naziv="DomainObject.Predmet.StrankaFormatedOIB_1">  MINISTARSTVO FINANCIJA, PU, PODRUČNI URED ZADAR, Služba za ovrhu, OIB 18683136487</derivirana_varijabla>
  </DomainObject.Predmet.StrankaFormatedOIB>
  <DomainObject.Predmet.StrankaFormatedWithAdress>
    <izvorni_sadrzaj> MINISTARSTVO FINANCIJA, PU, PODRUČNI URED ZADAR, Služba za ovrhu</izvorni_sadrzaj>
    <derivirana_varijabla naziv="DomainObject.Predmet.StrankaFormatedWithAdress_1"> MINISTARSTVO FINANCIJA, PU, PODRUČNI URED ZADAR, Služba za ovrhu</derivirana_varijabla>
  </DomainObject.Predmet.StrankaFormatedWithAdress>
  <DomainObject.Predmet.StrankaFormatedWithAdressOIB>
    <izvorni_sadrzaj> MINISTARSTVO FINANCIJA, PU, PODRUČNI URED ZADAR, Služba za ovrhu, OIB 18683136487</izvorni_sadrzaj>
    <derivirana_varijabla naziv="DomainObject.Predmet.StrankaFormatedWithAdressOIB_1"> MINISTARSTVO FINANCIJA, PU, PODRUČNI URED ZADAR, Služba za ovrhu, OIB 18683136487</derivirana_varijabla>
  </DomainObject.Predmet.StrankaFormatedWithAdressOIB>
  <DomainObject.Predmet.StrankaWithAdress>
    <izvorni_sadrzaj>MINISTARSTVO FINANCIJA, PU, PODRUČNI URED ZADAR, Služba za ovrhu </izvorni_sadrzaj>
    <derivirana_varijabla naziv="DomainObject.Predmet.StrankaWithAdress_1">MINISTARSTVO FINANCIJA, PU, PODRUČNI URED ZADAR, Služba za ovrhu </derivirana_varijabla>
  </DomainObject.Predmet.StrankaWithAdress>
  <DomainObject.Predmet.StrankaWithAdressOIB>
    <izvorni_sadrzaj>MINISTARSTVO FINANCIJA, PU, PODRUČNI URED ZADAR, Služba za ovrhu, OIB 18683136487</izvorni_sadrzaj>
    <derivirana_varijabla naziv="DomainObject.Predmet.StrankaWithAdressOIB_1">MINISTARSTVO FINANCIJA, PU, PODRUČNI URED ZADAR, Služba za ovrhu, OIB 18683136487</derivirana_varijabla>
  </DomainObject.Predmet.StrankaWithAdressOIB>
  <DomainObject.Predmet.StrankaNazivFormated>
    <izvorni_sadrzaj>MINISTARSTVO FINANCIJA, PU, PODRUČNI URED ZADAR, Služba za ovrhu</izvorni_sadrzaj>
    <derivirana_varijabla naziv="DomainObject.Predmet.StrankaNazivFormated_1">MINISTARSTVO FINANCIJA, PU, PODRUČNI URED ZADAR, Služba za ovrhu</derivirana_varijabla>
  </DomainObject.Predmet.StrankaNazivFormated>
  <DomainObject.Predmet.StrankaNazivFormatedOIB>
    <izvorni_sadrzaj>MINISTARSTVO FINANCIJA, PU, PODRUČNI URED ZADAR, Služba za ovrhu, OIB 18683136487</izvorni_sadrzaj>
    <derivirana_varijabla naziv="DomainObject.Predmet.StrankaNazivFormatedOIB_1">MINISTARSTVO FINANCIJA, PU,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MINISTARSTVO FINANCIJA, PU, PODRUČNI URED ZADAR, Služba za ovrhu</item>
    </izvorni_sadrzaj>
    <derivirana_varijabla naziv="DomainObject.Predmet.StrankaListFormated_1">
      <item>MINISTARSTVO FINANCIJA, PU, PODRUČNI URED ZADAR, Služba za ovrhu</item>
    </derivirana_varijabla>
  </DomainObject.Predmet.StrankaListFormated>
  <DomainObject.Predmet.StrankaListFormatedOIB>
    <izvorni_sadrzaj>
      <item>MINISTARSTVO FINANCIJA, PU, PODRUČNI URED ZADAR, Služba za ovrhu, OIB 18683136487</item>
    </izvorni_sadrzaj>
    <derivirana_varijabla naziv="DomainObject.Predmet.StrankaListFormatedOIB_1">
      <item>MINISTARSTVO FINANCIJA, PU, PODRUČNI URED ZADAR, Služba za ovrhu, OIB 18683136487</item>
    </derivirana_varijabla>
  </DomainObject.Predmet.StrankaListFormatedOIB>
  <DomainObject.Predmet.StrankaListFormatedWithAdress>
    <izvorni_sadrzaj>
      <item>MINISTARSTVO FINANCIJA, PU, PODRUČNI URED ZADAR, Služba za ovrhu</item>
    </izvorni_sadrzaj>
    <derivirana_varijabla naziv="DomainObject.Predmet.StrankaListFormatedWithAdress_1">
      <item>MINISTARSTVO FINANCIJA, PU, PODRUČNI URED ZADAR, Služba za ovrhu</item>
    </derivirana_varijabla>
  </DomainObject.Predmet.StrankaListFormatedWithAdress>
  <DomainObject.Predmet.StrankaListFormatedWithAdressOIB>
    <izvorni_sadrzaj>
      <item>MINISTARSTVO FINANCIJA, PU, PODRUČNI URED ZADAR, Služba za ovrhu, OIB 18683136487</item>
    </izvorni_sadrzaj>
    <derivirana_varijabla naziv="DomainObject.Predmet.StrankaListFormatedWithAdressOIB_1">
      <item>MINISTARSTVO FINANCIJA, PU, PODRUČNI URED ZADAR, Služba za ovrhu, OIB 18683136487</item>
    </derivirana_varijabla>
  </DomainObject.Predmet.StrankaListFormatedWithAdressOIB>
  <DomainObject.Predmet.StrankaListNazivFormated>
    <izvorni_sadrzaj>
      <item>MINISTARSTVO FINANCIJA, PU, PODRUČNI URED ZADAR, Služba za ovrhu</item>
    </izvorni_sadrzaj>
    <derivirana_varijabla naziv="DomainObject.Predmet.StrankaListNazivFormated_1">
      <item>MINISTARSTVO FINANCIJA, PU, PODRUČNI URED ZADAR, Služba za ovrhu</item>
    </derivirana_varijabla>
  </DomainObject.Predmet.StrankaListNazivFormated>
  <DomainObject.Predmet.StrankaListNazivFormatedOIB>
    <izvorni_sadrzaj>
      <item>MINISTARSTVO FINANCIJA, PU, PODRUČNI URED ZADAR, Služba za ovrhu, OIB 18683136487</item>
    </izvorni_sadrzaj>
    <derivirana_varijabla naziv="DomainObject.Predmet.StrankaListNazivFormatedOIB_1">
      <item>MINISTARSTVO FINANCIJA, PU, PODRUČNI URED ZADAR, Služba za ovrhu, OIB 18683136487</item>
    </derivirana_varijabla>
  </DomainObject.Predmet.StrankaListNazivFormatedOIB>
  <DomainObject.Predmet.ProtuStrankaListFormated>
    <izvorni_sadrzaj>
      <item>ZADARSKO OTPREMNIŠTVO društvo s ograničenom odgovornošću za otpremništvo, zastupstvo, uvoz i izvoz</item>
    </izvorni_sadrzaj>
    <derivirana_varijabla naziv="DomainObject.Predmet.ProtuStrankaListFormated_1">
      <item>ZADARSKO OTPREMNIŠTVO društvo s ograničenom odgovornošću za otpremništvo, zastupstvo, uvoz i izvoz</item>
    </derivirana_varijabla>
  </DomainObject.Predmet.ProtuStrankaListFormated>
  <DomainObject.Predmet.ProtuStrankaListFormatedOIB>
    <izvorni_sadrzaj>
      <item>ZADARSKO OTPREMNIŠTVO društvo s ograničenom odgovornošću za otpremništvo, zastupstvo, uvoz i izvoz, OIB 71618156224</item>
    </izvorni_sadrzaj>
    <derivirana_varijabla naziv="DomainObject.Predmet.ProtuStrankaListFormatedOIB_1">
      <item>ZADARSKO OTPREMNIŠTVO društvo s ograničenom odgovornošću za otpremništvo, zastupstvo, uvoz i izvoz, OIB 71618156224</item>
    </derivirana_varijabla>
  </DomainObject.Predmet.ProtuStrankaListFormatedOIB>
  <DomainObject.Predmet.ProtuStrankaListFormatedWithAdress>
    <izvorni_sadrzaj>
      <item>ZADARSKO OTPREMNIŠTVO društvo s ograničenom odgovornošću za otpremništvo, zastupstvo, uvoz i izvoz, Industrijska zona Gaženica/bb, Zadar</item>
    </izvorni_sadrzaj>
    <derivirana_varijabla naziv="DomainObject.Predmet.ProtuStrankaListFormatedWithAdress_1">
      <item>ZADARSKO OTPREMNIŠTVO društvo s ograničenom odgovornošću za otpremništvo, zastupstvo, uvoz i izvoz, Industrijska zona Gaženica/bb, Zadar</item>
    </derivirana_varijabla>
  </DomainObject.Predmet.ProtuStrankaListFormatedWithAdress>
  <DomainObject.Predmet.ProtuStrankaListFormatedWithAdressOIB>
    <izvorni_sadrzaj>
      <item>ZADARSKO OTPREMNIŠTVO društvo s ograničenom odgovornošću za otpremništvo, zastupstvo, uvoz i izvoz, OIB 71618156224, Industrijska zona Gaženica/bb, Zadar</item>
    </izvorni_sadrzaj>
    <derivirana_varijabla naziv="DomainObject.Predmet.ProtuStrankaListFormatedWithAdressOIB_1">
      <item>ZADARSKO OTPREMNIŠTVO društvo s ograničenom odgovornošću za otpremništvo, zastupstvo, uvoz i izvoz, OIB 71618156224, Industrijska zona Gaženica/bb, Zadar</item>
    </derivirana_varijabla>
  </DomainObject.Predmet.ProtuStrankaListFormatedWithAdressOIB>
  <DomainObject.Predmet.ProtuStrankaListNazivFormated>
    <izvorni_sadrzaj>
      <item>ZADARSKO OTPREMNIŠTVO društvo s ograničenom odgovornošću za otpremništvo, zastupstvo, uvoz i izvoz</item>
    </izvorni_sadrzaj>
    <derivirana_varijabla naziv="DomainObject.Predmet.ProtuStrankaListNazivFormated_1">
      <item>ZADARSKO OTPREMNIŠTVO društvo s ograničenom odgovornošću za otpremništvo, zastupstvo, uvoz i izvoz</item>
    </derivirana_varijabla>
  </DomainObject.Predmet.ProtuStrankaListNazivFormated>
  <DomainObject.Predmet.ProtuStrankaListNazivFormatedOIB>
    <izvorni_sadrzaj>
      <item>ZADARSKO OTPREMNIŠTVO društvo s ograničenom odgovornošću za otpremništvo, zastupstvo, uvoz i izvoz, OIB 71618156224</item>
    </izvorni_sadrzaj>
    <derivirana_varijabla naziv="DomainObject.Predmet.ProtuStrankaListNazivFormatedOIB_1">
      <item>ZADARSKO OTPREMNIŠTVO društvo s ograničenom odgovornošću za otpremništvo, zastupstvo, uvoz i izvoz, OIB 71618156224</item>
    </derivirana_varijabla>
  </DomainObject.Predmet.ProtuStrankaListNazivFormatedOIB>
  <DomainObject.Predmet.OstaliListFormated>
    <izvorni_sadrzaj>
      <item>Ivan Valčić</item>
      <item>Miljenko Vukić</item>
      <item>Ratomir Ninić</item>
      <item>Antun Kovačević</item>
    </izvorni_sadrzaj>
    <derivirana_varijabla naziv="DomainObject.Predmet.OstaliListFormated_1">
      <item>Ivan Valčić</item>
      <item>Miljenko Vukić</item>
      <item>Ratomir Ninić</item>
      <item>Antun Kovačević</item>
    </derivirana_varijabla>
  </DomainObject.Predmet.OstaliListFormated>
  <DomainObject.Predmet.OstaliListFormatedOIB>
    <izvorni_sadrzaj>
      <item>Ivan Valčić</item>
      <item>Miljenko Vukić</item>
      <item>Ratomir Ninić</item>
      <item>Antun Kovačević, OIB 77489220307</item>
    </izvorni_sadrzaj>
    <derivirana_varijabla naziv="DomainObject.Predmet.OstaliListFormatedOIB_1">
      <item>Ivan Valčić</item>
      <item>Miljenko Vukić</item>
      <item>Ratomir Ninić</item>
      <item>Antun Kovačević, OIB 77489220307</item>
    </derivirana_varijabla>
  </DomainObject.Predmet.OstaliListFormatedOIB>
  <DomainObject.Predmet.OstaliListFormatedWithAdress>
    <izvorni_sadrzaj>
      <item>Ivan Valčić</item>
      <item>Miljenko Vukić</item>
      <item>Ratomir Ninić</item>
      <item>Antun Kovačević</item>
    </izvorni_sadrzaj>
    <derivirana_varijabla naziv="DomainObject.Predmet.OstaliListFormatedWithAdress_1">
      <item>Ivan Valčić</item>
      <item>Miljenko Vukić</item>
      <item>Ratomir Ninić</item>
      <item>Antun Kovačević</item>
    </derivirana_varijabla>
  </DomainObject.Predmet.OstaliListFormatedWithAdress>
  <DomainObject.Predmet.OstaliListFormatedWithAdressOIB>
    <izvorni_sadrzaj>
      <item>Ivan Valčić</item>
      <item>Miljenko Vukić</item>
      <item>Ratomir Ninić</item>
      <item>Antun Kovačević, OIB 77489220307</item>
    </izvorni_sadrzaj>
    <derivirana_varijabla naziv="DomainObject.Predmet.OstaliListFormatedWithAdressOIB_1">
      <item>Ivan Valčić</item>
      <item>Miljenko Vukić</item>
      <item>Ratomir Ninić</item>
      <item>Antun Kovačević, OIB 77489220307</item>
    </derivirana_varijabla>
  </DomainObject.Predmet.OstaliListFormatedWithAdressOIB>
  <DomainObject.Predmet.OstaliListNazivFormated>
    <izvorni_sadrzaj>
      <item>Ivan Valčić</item>
      <item>Miljenko Vukić</item>
      <item>Ratomir Ninić</item>
      <item>Antun Kovačević</item>
    </izvorni_sadrzaj>
    <derivirana_varijabla naziv="DomainObject.Predmet.OstaliListNazivFormated_1">
      <item>Ivan Valčić</item>
      <item>Miljenko Vukić</item>
      <item>Ratomir Ninić</item>
      <item>Antun Kovačević</item>
    </derivirana_varijabla>
  </DomainObject.Predmet.OstaliListNazivFormated>
  <DomainObject.Predmet.OstaliListNazivFormatedOIB>
    <izvorni_sadrzaj>
      <item>Ivan Valčić</item>
      <item>Miljenko Vukić</item>
      <item>Ratomir Ninić</item>
      <item>Antun Kovačević, OIB 77489220307</item>
    </izvorni_sadrzaj>
    <derivirana_varijabla naziv="DomainObject.Predmet.OstaliListNazivFormatedOIB_1">
      <item>Ivan Valčić</item>
      <item>Miljenko Vukić</item>
      <item>Ratomir Ninić</item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PU, PODRUČNI URED ZADAR, Služba za ovrhu</izvorni_sadrzaj>
    <derivirana_varijabla naziv="DomainObject.Predmet.StrankaIDrugi_1">MINISTARSTVO FINANCIJA, PU, PODRUČNI URED ZADAR, Služba za ovrhu</derivirana_varijabla>
  </DomainObject.Predmet.StrankaIDrugi>
  <DomainObject.Predmet.ProtustrankaIDrugi>
    <izvorni_sadrzaj>ZADARSKO OTPREMNIŠTVO društvo s ograničenom odgovornošću za otpremništvo, zastupstvo, uvoz i izvoz</izvorni_sadrzaj>
    <derivirana_varijabla naziv="DomainObject.Predmet.ProtustrankaIDrugi_1">ZADARSKO OTPREMNIŠTVO društvo s ograničenom odgovornošću za otpremništvo, zastupstvo, uvoz i izvoz</derivirana_varijabla>
  </DomainObject.Predmet.ProtustrankaIDrugi>
  <DomainObject.Predmet.StrankaIDrugiAdressOIB>
    <izvorni_sadrzaj>MINISTARSTVO FINANCIJA, PU, PODRUČNI URED ZADAR, Služba za ovrhu, OIB 18683136487</izvorni_sadrzaj>
    <derivirana_varijabla naziv="DomainObject.Predmet.StrankaIDrugiAdressOIB_1">MINISTARSTVO FINANCIJA, PU, PODRUČNI URED ZADAR, Služba za ovrhu, OIB 18683136487</derivirana_varijabla>
  </DomainObject.Predmet.StrankaIDrugiAdressOIB>
  <DomainObject.Predmet.ProtustrankaIDrugiAdressOIB>
    <izvorni_sadrzaj>ZADARSKO OTPREMNIŠTVO društvo s ograničenom odgovornošću za otpremništvo, zastupstvo, uvoz i izvoz, OIB 71618156224, Industrijska zona Gaženica/bb, Zadar</izvorni_sadrzaj>
    <derivirana_varijabla naziv="DomainObject.Predmet.ProtustrankaIDrugiAdressOIB_1">ZADARSKO OTPREMNIŠTVO društvo s ograničenom odgovornošću za otpremništvo, zastupstvo, uvoz i izvoz, OIB 71618156224, Industrijska zona Gaženica/bb,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2015.</izvorni_sadrzaj>
    <derivirana_varijabla naziv="DomainObject.Predmet.OdlukaRjesenje.DatumDonosenjaOdluke_1">24.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St-22/2015-29</izvorni_sadrzaj>
    <derivirana_varijabla naziv="DomainObject.Predmet.OdlukaRjesenje.Oznaka_1">St-22/2015-29</derivirana_varijabla>
  </DomainObject.Predmet.OdlukaRjesenje.Oznaka>
  <DomainObject.Predmet.SudioniciListNaziv>
    <izvorni_sadrzaj>
      <item>MINISTARSTVO FINANCIJA, PU, PODRUČNI URED ZADAR, Služba za ovrhu</item>
      <item>ZADARSKO OTPREMNIŠTVO društvo s ograničenom odgovornošću za otpremništvo, zastupstvo, uvoz i izvoz</item>
      <item>Ivan Valčić</item>
      <item>Miljenko Vukić</item>
      <item>Ratomir Ninić</item>
      <item>Antun Kovačević</item>
    </izvorni_sadrzaj>
    <derivirana_varijabla naziv="DomainObject.Predmet.SudioniciListNaziv_1">
      <item>MINISTARSTVO FINANCIJA, PU, PODRUČNI URED ZADAR, Služba za ovrhu</item>
      <item>ZADARSKO OTPREMNIŠTVO društvo s ograničenom odgovornošću za otpremništvo, zastupstvo, uvoz i izvoz</item>
      <item>Ivan Valčić</item>
      <item>Miljenko Vukić</item>
      <item>Ratomir Ninić</item>
      <item>Antun Kovačević</item>
    </derivirana_varijabla>
  </DomainObject.Predmet.SudioniciListNaziv>
  <DomainObject.Predmet.SudioniciListAdressOIB>
    <izvorni_sadrzaj>
      <item>MINISTARSTVO FINANCIJA, PU, PODRUČNI URED ZADAR, Služba za ovrhu, OIB 18683136487</item>
      <item>ZADARSKO OTPREMNIŠTVO društvo s ograničenom odgovornošću za otpremništvo, zastupstvo, uvoz i izvoz, OIB 71618156224, Industrijska zona Gaženica/bb,Zadar</item>
      <item>Ivan Valčić</item>
      <item>Miljenko Vukić</item>
      <item>Ratomir Ninić</item>
      <item>Antun Kovačević, OIB 77489220307</item>
    </izvorni_sadrzaj>
    <derivirana_varijabla naziv="DomainObject.Predmet.SudioniciListAdressOIB_1">
      <item>MINISTARSTVO FINANCIJA, PU, PODRUČNI URED ZADAR, Služba za ovrhu, OIB 18683136487</item>
      <item>ZADARSKO OTPREMNIŠTVO društvo s ograničenom odgovornošću za otpremništvo, zastupstvo, uvoz i izvoz, OIB 71618156224, Industrijska zona Gaženica/bb,Zadar</item>
      <item>Ivan Valčić</item>
      <item>Miljenko Vukić</item>
      <item>Ratomir Ninić</item>
      <item>Antun Kovačević, OIB 77489220307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71618156224</item>
      <item>, OIB null</item>
      <item>, OIB null</item>
      <item>, OIB null</item>
      <item>, OIB 77489220307</item>
    </izvorni_sadrzaj>
    <derivirana_varijabla naziv="DomainObject.Predmet.SudioniciListNazivOIB_1">
      <item>, OIB 18683136487</item>
      <item>, OIB 71618156224</item>
      <item>, OIB null</item>
      <item>, OIB null</item>
      <item>, OIB null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183</properties:Words>
  <properties:Characters>881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2015-09-24T06:29:00Z</dcterms:created>
  <dc:creator>abajlo</dc:creator>
  <cp:lastModifiedBy>wsadmin</cp:lastModifiedBy>
  <cp:lastPrinted>2015-03-02T10:16:00Z</cp:lastPrinted>
  <dcterms:modified xmlns:xsi="http://www.w3.org/2001/XMLSchema-instance" xsi:type="dcterms:W3CDTF">2015-09-25T06:24:00Z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