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5ae4" w14:paraId="6025ae4" w:rsidRDefault="00C82430" w:rsidP="00DB7AC9" w:rsidR="00B278D7" w:rsidRPr="0004352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43527">
        <w:rPr>
          <w:rFonts w:hAnsi="Times New Roman" w:ascii="Times New Roman"/>
        </w:rPr>
        <w:t xml:space="preserve"> </w:t>
      </w: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AA3CCC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  <w:noProof/>
        </w:rPr>
        <w:t xml:space="preserve">           </w:t>
      </w:r>
      <w:r w:rsidR="002A6F64" w:rsidRPr="0004352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043527">
        <w:rPr>
          <w:rFonts w:hAnsi="Times New Roman" w:ascii="Times New Roman"/>
        </w:rPr>
        <w:t>.</w:t>
      </w:r>
      <w:r w:rsidR="00C74DE0" w:rsidRPr="00043527">
        <w:rPr>
          <w:rFonts w:hAnsi="Times New Roman" w:ascii="Times New Roman"/>
        </w:rPr>
        <w:t xml:space="preserve"> St-</w:t>
      </w:r>
      <w:r w:rsidR="009746DF" w:rsidRPr="00043527">
        <w:rPr>
          <w:rFonts w:hAnsi="Times New Roman" w:ascii="Times New Roman"/>
        </w:rPr>
        <w:t>2669/17</w:t>
      </w:r>
    </w:p>
    <w:p w:rsidRDefault="00B81090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>TRGOVAČKI SUD U ZAGREBU</w:t>
      </w:r>
    </w:p>
    <w:p w:rsidRDefault="00C82430" w:rsidP="00B81090" w:rsidR="0082590C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Zagreb, </w:t>
      </w:r>
      <w:proofErr w:type="spellStart"/>
      <w:r w:rsidRPr="00043527">
        <w:rPr>
          <w:rFonts w:hAnsi="Times New Roman" w:ascii="Times New Roman"/>
        </w:rPr>
        <w:t>Amruševa</w:t>
      </w:r>
      <w:proofErr w:type="spellEnd"/>
      <w:r w:rsidRPr="00043527">
        <w:rPr>
          <w:rFonts w:hAnsi="Times New Roman" w:ascii="Times New Roman"/>
        </w:rPr>
        <w:t xml:space="preserve"> 2</w:t>
      </w:r>
    </w:p>
    <w:p w:rsidRDefault="0036374F" w:rsidP="00B81090" w:rsidR="0036374F" w:rsidRPr="00043527">
      <w:pPr>
        <w:rPr>
          <w:rFonts w:hAnsi="Times New Roman" w:ascii="Times New Roman"/>
        </w:rPr>
      </w:pPr>
    </w:p>
    <w:p w:rsidRDefault="007D37C8" w:rsidP="00C75F6C" w:rsidR="004B7897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R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E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P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U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B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L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I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K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  <w:r w:rsidR="00CE7DEC" w:rsidRPr="00043527">
        <w:rPr>
          <w:rFonts w:hAnsi="Times New Roman" w:ascii="Times New Roman"/>
        </w:rPr>
        <w:t xml:space="preserve">  </w:t>
      </w:r>
      <w:r w:rsidRPr="00043527">
        <w:rPr>
          <w:rFonts w:hAnsi="Times New Roman" w:ascii="Times New Roman"/>
        </w:rPr>
        <w:t xml:space="preserve"> </w:t>
      </w:r>
      <w:r w:rsidR="0036374F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H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R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V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T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S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K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</w:p>
    <w:p w:rsidRDefault="004B7897" w:rsidP="00C75F6C" w:rsidR="00B81090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Z A K LJ U Č A K</w:t>
      </w: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C74DE0" w:rsidP="00961D0F" w:rsidR="00C74DE0" w:rsidRPr="00043527">
      <w:pPr>
        <w:ind w:firstLine="720"/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Trgovački sud u Zagrebu, po sucu Vesni Sremac Šoštar, </w:t>
      </w:r>
      <w:r w:rsidR="009746DF" w:rsidRPr="00043527">
        <w:rPr>
          <w:rFonts w:hAnsi="Times New Roman" w:ascii="Times New Roman"/>
        </w:rPr>
        <w:t xml:space="preserve">u stečajnom postupku nad Stečajnom masom iza stečajnog dužnika TALIR – BRDO d.o.o., Zagreb, Medvedgradska 32, OIB: 26151744971, </w:t>
      </w:r>
      <w:r w:rsidR="00961D0F">
        <w:rPr>
          <w:rFonts w:hAnsi="Times New Roman" w:ascii="Times New Roman"/>
        </w:rPr>
        <w:t xml:space="preserve">radi stečajnog postupka, </w:t>
      </w:r>
      <w:r w:rsidR="00D006A3" w:rsidRPr="00043527">
        <w:rPr>
          <w:rFonts w:hAnsi="Times New Roman" w:ascii="Times New Roman"/>
        </w:rPr>
        <w:t xml:space="preserve"> dana  </w:t>
      </w:r>
      <w:r w:rsidR="00961D0F">
        <w:rPr>
          <w:rFonts w:hAnsi="Times New Roman" w:ascii="Times New Roman"/>
        </w:rPr>
        <w:t>15. lipnja 2018. godine</w:t>
      </w:r>
      <w:r w:rsidRPr="00043527">
        <w:rPr>
          <w:rFonts w:hAnsi="Times New Roman" w:ascii="Times New Roman"/>
        </w:rPr>
        <w:t xml:space="preserve">   </w:t>
      </w:r>
    </w:p>
    <w:p w:rsidRDefault="00A408B9" w:rsidP="00AA3CCC" w:rsidR="002875F8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</w:t>
      </w:r>
      <w:r w:rsidR="00A408B9" w:rsidRPr="00043527">
        <w:rPr>
          <w:rFonts w:hAnsi="Times New Roman" w:ascii="Times New Roman"/>
        </w:rPr>
        <w:t xml:space="preserve"> z a k l j u č i o  </w:t>
      </w:r>
      <w:r w:rsidR="00AA3CCC" w:rsidRPr="00043527">
        <w:rPr>
          <w:rFonts w:hAnsi="Times New Roman" w:ascii="Times New Roman"/>
        </w:rPr>
        <w:t xml:space="preserve"> </w:t>
      </w:r>
      <w:r w:rsidR="00A408B9" w:rsidRPr="00043527">
        <w:rPr>
          <w:rFonts w:hAnsi="Times New Roman" w:ascii="Times New Roman"/>
        </w:rPr>
        <w:t xml:space="preserve"> j e</w:t>
      </w:r>
    </w:p>
    <w:p w:rsidRDefault="00A408B9" w:rsidP="002875F8" w:rsidR="00A408B9" w:rsidRPr="00043527">
      <w:pPr>
        <w:jc w:val="both"/>
        <w:rPr>
          <w:rFonts w:hAnsi="Times New Roman" w:ascii="Times New Roman"/>
        </w:rPr>
      </w:pPr>
    </w:p>
    <w:p w:rsidRDefault="00961D0F" w:rsidP="00961D0F" w:rsidR="00961D0F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</w:rPr>
      </w:pPr>
      <w:r w:rsidRPr="00961D0F">
        <w:rPr>
          <w:rFonts w:hAnsi="Times New Roman" w:ascii="Times New Roman"/>
        </w:rPr>
        <w:t xml:space="preserve">Nalaže se stečajnim upraviteljima provesti primopredaju dužnosti u roku od 15 dana od primitka ovog zaključka te o primopredaji izvijestiti sud. </w:t>
      </w:r>
    </w:p>
    <w:p w:rsidRDefault="00961D0F" w:rsidP="00961D0F" w:rsidR="00961D0F" w:rsidRPr="00961D0F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</w:rPr>
      </w:pPr>
      <w:r w:rsidRPr="00961D0F">
        <w:rPr>
          <w:rFonts w:hAnsi="Times New Roman" w:ascii="Times New Roman"/>
        </w:rPr>
        <w:t>Nalaže se raz</w:t>
      </w:r>
      <w:r w:rsidR="00D40CAD">
        <w:rPr>
          <w:rFonts w:hAnsi="Times New Roman" w:ascii="Times New Roman"/>
        </w:rPr>
        <w:t>ri</w:t>
      </w:r>
      <w:r w:rsidRPr="00961D0F">
        <w:rPr>
          <w:rFonts w:hAnsi="Times New Roman" w:ascii="Times New Roman"/>
        </w:rPr>
        <w:t xml:space="preserve">ješenoj stečajnoj upraviteljici Mirjani Dujmović </w:t>
      </w:r>
      <w:r w:rsidRPr="00751D32">
        <w:rPr>
          <w:rFonts w:hAnsi="Times New Roman" w:ascii="Times New Roman"/>
        </w:rPr>
        <w:t xml:space="preserve">iz Zagreba, Božidara </w:t>
      </w:r>
      <w:proofErr w:type="spellStart"/>
      <w:r w:rsidRPr="00751D32">
        <w:rPr>
          <w:rFonts w:hAnsi="Times New Roman" w:ascii="Times New Roman"/>
        </w:rPr>
        <w:t>Magovca</w:t>
      </w:r>
      <w:proofErr w:type="spellEnd"/>
      <w:r w:rsidRPr="00751D32">
        <w:rPr>
          <w:rFonts w:hAnsi="Times New Roman" w:ascii="Times New Roman"/>
        </w:rPr>
        <w:t xml:space="preserve"> 48, OIB: 30711927799</w:t>
      </w:r>
      <w:r>
        <w:rPr>
          <w:rFonts w:hAnsi="Times New Roman" w:ascii="Times New Roman"/>
        </w:rPr>
        <w:t xml:space="preserve"> dokumentirati sve svoje nastale troškove do dana razrješenja. </w:t>
      </w:r>
    </w:p>
    <w:p w:rsidRDefault="009746DF" w:rsidP="002875F8" w:rsidR="009746DF" w:rsidRPr="00043527">
      <w:pPr>
        <w:jc w:val="center"/>
        <w:rPr>
          <w:rFonts w:hAnsi="Times New Roman" w:ascii="Times New Roman"/>
        </w:rPr>
      </w:pPr>
    </w:p>
    <w:p w:rsidRDefault="00BA3CA5" w:rsidP="002875F8" w:rsidR="00BA3CA5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Obrazloženje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</w:p>
    <w:p w:rsidRDefault="00D5498E" w:rsidP="00961D0F" w:rsidR="00961D0F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  <w:r w:rsidR="00961D0F">
        <w:rPr>
          <w:rFonts w:hAnsi="Times New Roman" w:ascii="Times New Roman"/>
        </w:rPr>
        <w:t>Rješenjem ovog suda, broj gornji od 12. lipnja 2018., stečajni upravitelj Mirjana</w:t>
      </w:r>
      <w:r w:rsidR="00961D0F" w:rsidRPr="00961D0F">
        <w:rPr>
          <w:rFonts w:hAnsi="Times New Roman" w:ascii="Times New Roman"/>
        </w:rPr>
        <w:t xml:space="preserve"> Dujmović </w:t>
      </w:r>
      <w:r w:rsidR="00961D0F" w:rsidRPr="00751D32">
        <w:rPr>
          <w:rFonts w:hAnsi="Times New Roman" w:ascii="Times New Roman"/>
        </w:rPr>
        <w:t xml:space="preserve">iz Zagreba, Božidara </w:t>
      </w:r>
      <w:proofErr w:type="spellStart"/>
      <w:r w:rsidR="00961D0F" w:rsidRPr="00751D32">
        <w:rPr>
          <w:rFonts w:hAnsi="Times New Roman" w:ascii="Times New Roman"/>
        </w:rPr>
        <w:t>Magovca</w:t>
      </w:r>
      <w:proofErr w:type="spellEnd"/>
      <w:r w:rsidR="00961D0F" w:rsidRPr="00751D32">
        <w:rPr>
          <w:rFonts w:hAnsi="Times New Roman" w:ascii="Times New Roman"/>
        </w:rPr>
        <w:t xml:space="preserve"> 48, OIB: 30711927799</w:t>
      </w:r>
      <w:r w:rsidR="00961D0F">
        <w:rPr>
          <w:rFonts w:hAnsi="Times New Roman" w:ascii="Times New Roman"/>
        </w:rPr>
        <w:t xml:space="preserve"> razriješena je dužnosti stečajnog upravitelja u uvodno navedenom stečajnom dužniku </w:t>
      </w:r>
      <w:r w:rsidR="00D40CAD">
        <w:rPr>
          <w:rFonts w:hAnsi="Times New Roman" w:ascii="Times New Roman"/>
        </w:rPr>
        <w:t>odlukom skupštine vjerovnika.</w:t>
      </w:r>
    </w:p>
    <w:p w:rsidRDefault="00D40CAD" w:rsidP="00961D0F" w:rsidR="00D40C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Istim rješenjem sud je potvrdio imenovanje novog stečajnog upravitelja, po prijedlogu stečajnih vjerovnika. </w:t>
      </w:r>
    </w:p>
    <w:p w:rsidRDefault="00D40CAD" w:rsidP="00D40CAD" w:rsidR="00D40CA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87. st. 8. SZ-a (NN 71/15) sud će zaključkom odrediti potrebne mjere radi ostvarenja primopredaje dužnosti između stečajnih upravitelja, pa je u skladu s</w:t>
      </w:r>
      <w:r w:rsidR="00EC7E37">
        <w:rPr>
          <w:rFonts w:hAnsi="Times New Roman" w:ascii="Times New Roman"/>
        </w:rPr>
        <w:t xml:space="preserve"> člancima 76. </w:t>
      </w:r>
      <w:proofErr w:type="spellStart"/>
      <w:r w:rsidR="00EC7E37">
        <w:rPr>
          <w:rFonts w:hAnsi="Times New Roman" w:ascii="Times New Roman"/>
        </w:rPr>
        <w:t>toč</w:t>
      </w:r>
      <w:proofErr w:type="spellEnd"/>
      <w:r w:rsidR="00EC7E37">
        <w:rPr>
          <w:rFonts w:hAnsi="Times New Roman" w:ascii="Times New Roman"/>
        </w:rPr>
        <w:t xml:space="preserve">. 6. i 89. SZ-a, </w:t>
      </w:r>
      <w:r>
        <w:rPr>
          <w:rFonts w:hAnsi="Times New Roman" w:ascii="Times New Roman"/>
        </w:rPr>
        <w:t xml:space="preserve">valjalo riješiti kao u izreci. </w:t>
      </w:r>
    </w:p>
    <w:p w:rsidRDefault="00D40CAD" w:rsidP="00961D0F" w:rsidR="00D40CAD" w:rsidRPr="00043527">
      <w:pPr>
        <w:jc w:val="both"/>
        <w:rPr>
          <w:rFonts w:hAnsi="Times New Roman" w:ascii="Times New Roman"/>
        </w:rPr>
      </w:pPr>
    </w:p>
    <w:p w:rsidRDefault="00BA3CA5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</w:p>
    <w:p w:rsidRDefault="00BA3CA5" w:rsidP="00BA3CA5" w:rsidR="00BA3CA5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U </w:t>
      </w:r>
      <w:r w:rsidR="00722A97" w:rsidRPr="00043527">
        <w:rPr>
          <w:rFonts w:hAnsi="Times New Roman" w:ascii="Times New Roman"/>
        </w:rPr>
        <w:t>Zagrebu,</w:t>
      </w:r>
      <w:r w:rsidRPr="00043527">
        <w:rPr>
          <w:rFonts w:hAnsi="Times New Roman" w:ascii="Times New Roman"/>
        </w:rPr>
        <w:t xml:space="preserve"> </w:t>
      </w:r>
      <w:r w:rsidR="00EC7E37">
        <w:rPr>
          <w:rFonts w:hAnsi="Times New Roman" w:ascii="Times New Roman"/>
        </w:rPr>
        <w:t>15. lipnja 2018. godine</w:t>
      </w:r>
      <w:r w:rsidR="00655747" w:rsidRPr="00043527">
        <w:rPr>
          <w:rFonts w:hAnsi="Times New Roman" w:ascii="Times New Roman"/>
        </w:rPr>
        <w:t>.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</w:p>
    <w:p w:rsidRDefault="00BA3CA5" w:rsidP="00CE7DEC" w:rsidR="00BA3CA5" w:rsidRPr="00043527">
      <w:pPr>
        <w:ind w:left="6372"/>
        <w:jc w:val="right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Stečajni sudac: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043527">
        <w:t xml:space="preserve">                                                                   </w:t>
      </w:r>
      <w:r w:rsidR="00CE7DEC" w:rsidRPr="00043527">
        <w:t xml:space="preserve"> </w:t>
      </w:r>
      <w:r w:rsidR="00722A97" w:rsidRPr="00043527">
        <w:t>Vesna Sremac Šoštar</w:t>
      </w:r>
      <w:r w:rsidR="00932EC2">
        <w:t>,v.r.</w:t>
      </w:r>
    </w:p>
    <w:p w:rsidRDefault="00932EC2" w:rsidP="00EC7E37" w:rsidR="00932EC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32EC2" w:rsidP="00EC7E37" w:rsidR="00932EC2" w:rsidRPr="00043527">
      <w:pPr>
        <w:pStyle w:val="Uvuenotijeloteksta"/>
        <w:ind w:firstLine="141" w:left="1983"/>
        <w:jc w:val="right"/>
      </w:pPr>
      <w:r>
        <w:t>Matea Bizjak</w:t>
      </w:r>
    </w:p>
    <w:p w:rsidRDefault="00CE7DEC" w:rsidP="00CE7DEC" w:rsidR="00CE7DEC" w:rsidRPr="00043527">
      <w:pPr>
        <w:jc w:val="right"/>
        <w:rPr>
          <w:rFonts w:hAnsi="Times New Roman" w:ascii="Times New Roman"/>
        </w:rPr>
      </w:pPr>
    </w:p>
    <w:p w:rsidRDefault="00745D56" w:rsidP="00BA3CA5" w:rsidR="00745D56" w:rsidRPr="00043527">
      <w:pPr>
        <w:jc w:val="both"/>
        <w:rPr>
          <w:rFonts w:hAnsi="Times New Roman" w:ascii="Times New Roman"/>
        </w:rPr>
      </w:pPr>
    </w:p>
    <w:p w:rsidRDefault="00745D56" w:rsidP="00BA3CA5" w:rsidR="00745D56" w:rsidRPr="00043527">
      <w:pPr>
        <w:jc w:val="both"/>
        <w:rPr>
          <w:rFonts w:hAnsi="Times New Roman" w:ascii="Times New Roman"/>
        </w:rPr>
      </w:pPr>
    </w:p>
    <w:p w:rsidRDefault="00745D56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>UPUTA O PRAVNOM LIJEKU:</w:t>
      </w:r>
    </w:p>
    <w:p w:rsidRDefault="00722A97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>Protiv ovog zaključka nije dopušten pravni lijek (članak 19 stavak 7 SZ-a)</w:t>
      </w:r>
      <w:r w:rsidR="00AA3CCC" w:rsidRPr="00043527">
        <w:rPr>
          <w:rFonts w:hAnsi="Times New Roman" w:ascii="Times New Roman"/>
        </w:rPr>
        <w:t>.</w:t>
      </w:r>
    </w:p>
    <w:p w:rsidRDefault="00BA3CA5" w:rsidP="00BA3CA5" w:rsidR="00BA3CA5" w:rsidRPr="00043527">
      <w:pPr>
        <w:tabs>
          <w:tab w:pos="6315" w:val="left"/>
        </w:tabs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</w:p>
    <w:p w:rsidRDefault="00EC7E37" w:rsidP="00932EC2" w:rsidR="00EC7E37" w:rsidRPr="00EC7E37">
      <w:pPr>
        <w:pStyle w:val="Odlomakpopisa"/>
        <w:jc w:val="both"/>
        <w:rPr>
          <w:rFonts w:hAnsi="Times New Roman" w:ascii="Times New Roman"/>
        </w:rPr>
      </w:pPr>
    </w:p>
    <w:sectPr w:rsidSect="009C6E08" w:rsidR="00EC7E37" w:rsidRPr="00EC7E37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8"/>
  </w:num>
  <w:num w:numId="8">
    <w:abstractNumId w:val="17"/>
  </w:num>
  <w:num w:numId="9">
    <w:abstractNumId w:val="14"/>
  </w:num>
  <w:num w:numId="10">
    <w:abstractNumId w:val="21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9"/>
  </w:num>
  <w:num w:numId="16">
    <w:abstractNumId w:val="0"/>
  </w:num>
  <w:num w:numId="17">
    <w:abstractNumId w:val="9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A355C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C5E8B"/>
    <w:rsid w:val="005E2DE0"/>
    <w:rsid w:val="005E3E18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32EC2"/>
    <w:rsid w:val="009432E4"/>
    <w:rsid w:val="00961D0F"/>
    <w:rsid w:val="009746DF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7E37"/>
    <w:rsid w:val="00EE24A2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B6225-6436-4736-9EE1-F62B1A8D5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243</properties:Words>
  <properties:Characters>1286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2018-06-15T08:55:00Z</dcterms:created>
  <dc:creator>x</dc:creator>
  <cp:lastModifiedBy>Matea Bizjak</cp:lastModifiedBy>
  <cp:lastPrinted>2018-06-15T09:44:00Z</cp:lastPrinted>
  <dcterms:modified xmlns:xsi="http://www.w3.org/2001/XMLSchema-instance" xsi:type="dcterms:W3CDTF">2018-06-15T09:44:00Z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(St-2669-17-zaključak-primopredaja dužnosti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