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8042" w14:paraId="fbb8042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613C" w:rsidP="00BD0DFD" w:rsidR="001C613C" w:rsidRPr="002722A7"/>
    <w:p w:rsidRDefault="00616CC9" w:rsidP="00616CC9" w:rsidR="00616CC9">
      <w:pPr>
        <w:jc w:val="center"/>
      </w:pPr>
      <w:r>
        <w:t>REPUBLIKA HRVATSKA</w:t>
      </w:r>
    </w:p>
    <w:p w:rsidRDefault="00616CC9" w:rsidP="00616CC9" w:rsidR="00616CC9">
      <w:pPr>
        <w:jc w:val="center"/>
      </w:pPr>
      <w:r>
        <w:t>R J E Š E N J E</w:t>
      </w:r>
    </w:p>
    <w:p w:rsidRDefault="00616CC9" w:rsidP="00616CC9" w:rsidR="00616CC9">
      <w:pPr>
        <w:jc w:val="both"/>
      </w:pPr>
    </w:p>
    <w:p w:rsidRDefault="00616CC9" w:rsidP="00616CC9" w:rsidR="00616CC9">
      <w:pPr>
        <w:jc w:val="both"/>
      </w:pPr>
    </w:p>
    <w:p w:rsidRDefault="00616CC9" w:rsidP="00616CC9" w:rsidR="00616CC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RIBOMANIA d.o.o., Čepin, Marina Držića 7, MBS: 030164627, OIB: 54617380886</w:t>
      </w:r>
      <w:r>
        <w:rPr>
          <w:color w:val="000000"/>
        </w:rPr>
        <w:t xml:space="preserve">, dana 16. studenog 2018. godine </w:t>
      </w:r>
    </w:p>
    <w:p w:rsidRDefault="00616CC9" w:rsidP="00616CC9" w:rsidR="00616CC9">
      <w:pPr>
        <w:ind w:firstLine="708"/>
        <w:jc w:val="both"/>
      </w:pPr>
    </w:p>
    <w:p w:rsidRDefault="00616CC9" w:rsidP="00616CC9" w:rsidR="00616CC9">
      <w:pPr>
        <w:jc w:val="both"/>
      </w:pPr>
    </w:p>
    <w:p w:rsidRDefault="00616CC9" w:rsidP="00616CC9" w:rsidR="00616CC9">
      <w:pPr>
        <w:jc w:val="center"/>
      </w:pPr>
      <w:r>
        <w:t>r i j e š i o  j e</w:t>
      </w:r>
      <w:r>
        <w:tab/>
      </w:r>
      <w:r>
        <w:tab/>
      </w:r>
    </w:p>
    <w:p w:rsidRDefault="00616CC9" w:rsidP="00616CC9" w:rsidR="00616CC9">
      <w:pPr>
        <w:jc w:val="center"/>
      </w:pPr>
      <w:r>
        <w:tab/>
      </w:r>
    </w:p>
    <w:p w:rsidRDefault="00616CC9" w:rsidP="00616CC9" w:rsidR="00616CC9">
      <w:pPr>
        <w:jc w:val="center"/>
      </w:pPr>
      <w:r>
        <w:tab/>
      </w:r>
      <w:r>
        <w:tab/>
      </w:r>
    </w:p>
    <w:p w:rsidRDefault="00616CC9" w:rsidP="00616CC9" w:rsidR="00616CC9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RIBOMANIA d.o.o., Čepin, Marina Držića 7, MBS: 030164627, OIB: 54617380886, za dan</w:t>
      </w:r>
    </w:p>
    <w:p w:rsidRDefault="00616CC9" w:rsidP="00616CC9" w:rsidR="00616CC9">
      <w:pPr>
        <w:jc w:val="both"/>
      </w:pPr>
    </w:p>
    <w:p w:rsidRDefault="00616CC9" w:rsidP="00616CC9" w:rsidR="00616CC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17. siječanj 2019. u 9,30 sati</w:t>
      </w:r>
    </w:p>
    <w:p w:rsidRDefault="00616CC9" w:rsidP="00616CC9" w:rsidR="00616CC9">
      <w:pPr>
        <w:jc w:val="center"/>
      </w:pPr>
    </w:p>
    <w:p w:rsidRDefault="00616CC9" w:rsidP="00616CC9" w:rsidR="00616CC9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616CC9" w:rsidP="00616CC9" w:rsidR="00616CC9"/>
    <w:p w:rsidRDefault="00616CC9" w:rsidP="00616CC9" w:rsidR="00616CC9">
      <w:r>
        <w:t>Na ročište se pozivaju:</w:t>
      </w:r>
    </w:p>
    <w:p w:rsidRDefault="00616CC9" w:rsidP="00616CC9" w:rsidR="00616CC9">
      <w:pPr>
        <w:jc w:val="both"/>
      </w:pPr>
      <w:r>
        <w:t>-FINA</w:t>
      </w:r>
    </w:p>
    <w:p w:rsidRDefault="00616CC9" w:rsidP="00616CC9" w:rsidR="00616CC9">
      <w:pPr>
        <w:jc w:val="both"/>
      </w:pPr>
      <w:r>
        <w:t>-ŽDO GUO Osijek</w:t>
      </w:r>
    </w:p>
    <w:p w:rsidRDefault="00616CC9" w:rsidP="00616CC9" w:rsidR="00616CC9">
      <w:pPr>
        <w:jc w:val="both"/>
      </w:pPr>
      <w:r>
        <w:t>-zakonski zastupnik dužnika Mario Juras, OIB: 64693648165, Čepin, Marina Držića 7</w:t>
      </w:r>
    </w:p>
    <w:p w:rsidRDefault="00DC1578" w:rsidP="00616CC9" w:rsidR="00616CC9">
      <w:pPr>
        <w:jc w:val="both"/>
      </w:pPr>
      <w:r>
        <w:t xml:space="preserve">-privremeni stečajni upravitelj </w:t>
      </w:r>
      <w:r w:rsidR="00B82740">
        <w:t xml:space="preserve">Marko </w:t>
      </w:r>
      <w:proofErr w:type="spellStart"/>
      <w:r w:rsidR="00B82740">
        <w:t>Tominac</w:t>
      </w:r>
      <w:proofErr w:type="spellEnd"/>
      <w:r w:rsidR="00B82740">
        <w:t xml:space="preserve"> OIB: 98361792494, Vinkovci, Vladimira Nazora 3</w:t>
      </w:r>
    </w:p>
    <w:p w:rsidRDefault="00616CC9" w:rsidP="00616CC9" w:rsidR="00616CC9">
      <w:pPr>
        <w:jc w:val="both"/>
      </w:pPr>
    </w:p>
    <w:p w:rsidRDefault="00616CC9" w:rsidP="00616CC9" w:rsidR="00616CC9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DC1578">
        <w:rPr>
          <w:color w:val="000000"/>
        </w:rPr>
        <w:t xml:space="preserve">16. studenog </w:t>
      </w:r>
      <w:r>
        <w:t xml:space="preserve">2018. </w:t>
      </w:r>
    </w:p>
    <w:p w:rsidRDefault="00616CC9" w:rsidP="00616CC9" w:rsidR="00616CC9">
      <w:pPr>
        <w:jc w:val="both"/>
      </w:pPr>
    </w:p>
    <w:p w:rsidRDefault="00616CC9" w:rsidP="00616CC9" w:rsidR="00616CC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616CC9" w:rsidP="00616CC9" w:rsidR="00616CC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616CC9" w:rsidP="00616CC9" w:rsidR="00616CC9">
      <w:pPr>
        <w:jc w:val="both"/>
      </w:pPr>
    </w:p>
    <w:p w:rsidRDefault="00616CC9" w:rsidP="00616CC9" w:rsidR="00616CC9">
      <w:pPr>
        <w:jc w:val="both"/>
      </w:pPr>
      <w:r>
        <w:t>Zapisničar: Danijela Špeletić</w:t>
      </w:r>
    </w:p>
    <w:p w:rsidRDefault="00616CC9" w:rsidP="00616CC9" w:rsidR="00616CC9">
      <w:pPr>
        <w:jc w:val="both"/>
      </w:pPr>
    </w:p>
    <w:p w:rsidRDefault="00616CC9" w:rsidP="00616CC9" w:rsidR="00616CC9">
      <w:pPr>
        <w:jc w:val="both"/>
      </w:pPr>
      <w:r>
        <w:t>DNA:</w:t>
      </w:r>
    </w:p>
    <w:p w:rsidRDefault="00616CC9" w:rsidP="00616CC9" w:rsidR="00616CC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616CC9" w:rsidP="00616CC9" w:rsidR="00616CC9" w:rsidRPr="00DC1578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zz</w:t>
      </w:r>
      <w:proofErr w:type="spellEnd"/>
      <w:r>
        <w:rPr>
          <w:color w:val="000000"/>
        </w:rPr>
        <w:t xml:space="preserve"> dužnika</w:t>
      </w:r>
      <w:r w:rsidR="00DC1578">
        <w:t xml:space="preserve"> Mario J</w:t>
      </w:r>
      <w:r w:rsidR="001B388A">
        <w:t>uras na adresu: FRIDRICH d.o.o.</w:t>
      </w:r>
      <w:r w:rsidR="00DC1578">
        <w:t xml:space="preserve">, Osijek, </w:t>
      </w:r>
      <w:r w:rsidR="001B388A">
        <w:t xml:space="preserve">Rokova </w:t>
      </w:r>
      <w:r w:rsidR="00DC1578">
        <w:t>6 (za Mario Juras)</w:t>
      </w:r>
    </w:p>
    <w:p w:rsidRDefault="00DC1578" w:rsidP="00B82740" w:rsidR="00DC1578" w:rsidRPr="00B82740">
      <w:pPr>
        <w:pStyle w:val="Odlomakpopisa"/>
        <w:numPr>
          <w:ilvl w:val="0"/>
          <w:numId w:val="15"/>
        </w:numPr>
        <w:jc w:val="both"/>
      </w:pPr>
      <w:r w:rsidRPr="00B82740">
        <w:rPr>
          <w:color w:val="000000"/>
        </w:rPr>
        <w:t xml:space="preserve">privremeni stečajni upravitelj </w:t>
      </w:r>
      <w:r w:rsidR="00B82740">
        <w:t xml:space="preserve">Marko </w:t>
      </w:r>
      <w:proofErr w:type="spellStart"/>
      <w:r w:rsidR="00B82740">
        <w:t>Tominac</w:t>
      </w:r>
      <w:proofErr w:type="spellEnd"/>
      <w:r w:rsidR="00B82740">
        <w:t>, Vinkovci, Vladimira Nazora 3</w:t>
      </w:r>
    </w:p>
    <w:p w:rsidRDefault="00DC1578" w:rsidP="00DC1578" w:rsidR="00DC1578" w:rsidRPr="00DC1578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ŽDO GUO Osijek</w:t>
      </w:r>
    </w:p>
    <w:p w:rsidRDefault="00DC1578" w:rsidP="00DC1578" w:rsidR="00DC1578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DC1578" w:rsidP="00616CC9" w:rsidR="00616CC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R 17.01.2019. u 9,30 sati</w:t>
      </w:r>
    </w:p>
    <w:p w:rsidRDefault="00687A19" w:rsidP="00616CC9" w:rsidR="00687A19">
      <w:pPr>
        <w:jc w:val="center"/>
      </w:pPr>
    </w:p>
    <w:sectPr w:rsidR="00687A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221" w:rsidR="00AB5221">
      <w:r>
        <w:separator/>
      </w:r>
    </w:p>
  </w:endnote>
  <w:endnote w:id="0" w:type="continuationSeparator">
    <w:p w:rsidRDefault="00AB5221" w:rsidR="00AB5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A6" w:rsidR="000E2FA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A6" w:rsidR="000E2FA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221" w:rsidR="00AB5221">
      <w:r>
        <w:separator/>
      </w:r>
    </w:p>
  </w:footnote>
  <w:footnote w:id="0" w:type="continuationSeparator">
    <w:p w:rsidRDefault="00AB5221" w:rsidR="00AB52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0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62DC" w:rsidP="00CA62DC" w:rsidR="00CA62DC">
    <w:pPr>
      <w:pStyle w:val="Zaglavlje"/>
      <w:jc w:val="right"/>
    </w:pPr>
    <w:r>
      <w:t>7 St-753/18-29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616CC9" w:rsidR="00616CC9">
    <w:pPr>
      <w:pStyle w:val="Zaglavlje"/>
      <w:jc w:val="right"/>
    </w:pPr>
    <w:r>
      <w:tab/>
    </w:r>
    <w:r>
      <w:tab/>
    </w:r>
    <w:r w:rsidR="00616CC9">
      <w:t>7 St-753/18-2</w:t>
    </w:r>
    <w:r w:rsidR="000E2FA6">
      <w:t>9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59945C65"/>
    <w:multiLevelType w:val="hybridMultilevel"/>
    <w:tmpl w:val="1D1E76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2FA6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388A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602C"/>
    <w:rsid w:val="0060773A"/>
    <w:rsid w:val="00611947"/>
    <w:rsid w:val="00614301"/>
    <w:rsid w:val="00616CC9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22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2740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62DC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578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060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060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60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0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0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6060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060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60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0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0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46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St-753/2018</izvorni_sadrzaj>
    <derivirana_varijabla naziv="DomainObject.Predmet.OznakaBroj_1">St-753/2018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RIBOMANIA d.o.o. za trgovinu i usluge</izvorni_sadrzaj>
    <derivirana_varijabla naziv="DomainObject.Predmet.ProtustrankaFormated_1">  RIBOMANIA d.o.o. za trgovinu i usluge</derivirana_varijabla>
  </DomainObject.Predmet.ProtustrankaFormated>
  <DomainObject.Predmet.ProtustrankaFormatedOIB>
    <izvorni_sadrzaj>  RIBOMANIA d.o.o. za trgovinu i usluge, OIB 54617380886</izvorni_sadrzaj>
    <derivirana_varijabla naziv="DomainObject.Predmet.ProtustrankaFormatedOIB_1">  RIBOMANIA d.o.o. za trgovinu i usluge, OIB 54617380886</derivirana_varijabla>
  </DomainObject.Predmet.ProtustrankaFormatedOIB>
  <DomainObject.Predmet.ProtustrankaFormatedWithAdress>
    <izvorni_sadrzaj> RIBOMANIA d.o.o. za trgovinu i usluge, Marina Držića 7, 31431 Čepin</izvorni_sadrzaj>
    <derivirana_varijabla naziv="DomainObject.Predmet.ProtustrankaFormatedWithAdress_1"> RIBOMANIA d.o.o. za trgovinu i usluge, Marina Držića 7, 31431 Čepin</derivirana_varijabla>
  </DomainObject.Predmet.ProtustrankaFormatedWithAdress>
  <DomainObject.Predmet.ProtustrankaFormatedWithAdressOIB>
    <izvorni_sadrzaj> RIBOMANIA d.o.o. za trgovinu i usluge, OIB 54617380886, Marina Držića 7, 31431 Čepin</izvorni_sadrzaj>
    <derivirana_varijabla naziv="DomainObject.Predmet.ProtustrankaFormatedWithAdressOIB_1"> RIBOMANIA d.o.o. za trgovinu i usluge, OIB 54617380886, Marina Držića 7, 31431 Čepin</derivirana_varijabla>
  </DomainObject.Predmet.ProtustrankaFormatedWithAdressOIB>
  <DomainObject.Predmet.ProtustrankaWithAdress>
    <izvorni_sadrzaj>RIBOMANIA d.o.o. za trgovinu i usluge Marina Držića 7, 31431 Čepin</izvorni_sadrzaj>
    <derivirana_varijabla naziv="DomainObject.Predmet.ProtustrankaWithAdress_1">RIBOMANIA d.o.o. za trgovinu i usluge Marina Držića 7, 31431 Čepin</derivirana_varijabla>
  </DomainObject.Predmet.ProtustrankaWithAdress>
  <DomainObject.Predmet.ProtustrankaWithAdressOIB>
    <izvorni_sadrzaj>RIBOMANIA d.o.o. za trgovinu i usluge, OIB 54617380886, Marina Držića 7, 31431 Čepin</izvorni_sadrzaj>
    <derivirana_varijabla naziv="DomainObject.Predmet.ProtustrankaWithAdressOIB_1">RIBOMANIA d.o.o. za trgovinu i usluge, OIB 54617380886, Marina Držića 7, 31431 Čepin</derivirana_varijabla>
  </DomainObject.Predmet.ProtustrankaWithAdressOIB>
  <DomainObject.Predmet.ProtustrankaNazivFormated>
    <izvorni_sadrzaj>RIBOMANIA d.o.o. za trgovinu i usluge</izvorni_sadrzaj>
    <derivirana_varijabla naziv="DomainObject.Predmet.ProtustrankaNazivFormated_1">RIBOMANIA d.o.o. za trgovinu i usluge</derivirana_varijabla>
  </DomainObject.Predmet.ProtustrankaNazivFormated>
  <DomainObject.Predmet.ProtustrankaNazivFormatedOIB>
    <izvorni_sadrzaj>RIBOMANIA d.o.o. za trgovinu i usluge, OIB 54617380886</izvorni_sadrzaj>
    <derivirana_varijabla naziv="DomainObject.Predmet.ProtustrankaNazivFormatedOIB_1">RIBOMANIA d.o.o. za trgovinu i usluge, OIB 54617380886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RIBOMANIA d.o.o. za trgovinu i usluge</item>
    </izvorni_sadrzaj>
    <derivirana_varijabla naziv="DomainObject.Predmet.ProtuStrankaListFormated_1">
      <item>RIBOMANIA d.o.o. za trgovinu i usluge</item>
    </derivirana_varijabla>
  </DomainObject.Predmet.ProtuStrankaListFormated>
  <DomainObject.Predmet.ProtuStrankaListFormatedOIB>
    <izvorni_sadrzaj>
      <item>RIBOMANIA d.o.o. za trgovinu i usluge, OIB 54617380886</item>
    </izvorni_sadrzaj>
    <derivirana_varijabla naziv="DomainObject.Predmet.ProtuStrankaListFormatedOIB_1">
      <item>RIBOMANIA d.o.o. za trgovinu i usluge, OIB 54617380886</item>
    </derivirana_varijabla>
  </DomainObject.Predmet.ProtuStrankaListFormatedOIB>
  <DomainObject.Predmet.ProtuStrankaListFormatedWithAdress>
    <izvorni_sadrzaj>
      <item>RIBOMANIA d.o.o. za trgovinu i usluge, Marina Držića 7, 31431 Čepin</item>
    </izvorni_sadrzaj>
    <derivirana_varijabla naziv="DomainObject.Predmet.ProtuStrankaListFormatedWithAdress_1">
      <item>RIBOMANIA d.o.o. za trgovinu i usluge, Marina Držića 7, 31431 Čepin</item>
    </derivirana_varijabla>
  </DomainObject.Predmet.ProtuStrankaListFormatedWithAdress>
  <DomainObject.Predmet.ProtuStrankaListFormatedWithAdressOIB>
    <izvorni_sadrzaj>
      <item>RIBOMANIA d.o.o. za trgovinu i usluge, OIB 54617380886, Marina Držića 7, 31431 Čepin</item>
    </izvorni_sadrzaj>
    <derivirana_varijabla naziv="DomainObject.Predmet.ProtuStrankaListFormatedWithAdressOIB_1">
      <item>RIBOMANIA d.o.o. za trgovinu i usluge, OIB 54617380886, Marina Držića 7, 31431 Čepin</item>
    </derivirana_varijabla>
  </DomainObject.Predmet.ProtuStrankaListFormatedWithAdressOIB>
  <DomainObject.Predmet.ProtuStrankaListNazivFormated>
    <izvorni_sadrzaj>
      <item>RIBOMANIA d.o.o. za trgovinu i usluge</item>
    </izvorni_sadrzaj>
    <derivirana_varijabla naziv="DomainObject.Predmet.ProtuStrankaListNazivFormated_1">
      <item>RIBOMANIA d.o.o. za trgovinu i usluge</item>
    </derivirana_varijabla>
  </DomainObject.Predmet.ProtuStrankaListNazivFormated>
  <DomainObject.Predmet.ProtuStrankaListNazivFormatedOIB>
    <izvorni_sadrzaj>
      <item>RIBOMANIA d.o.o. za trgovinu i usluge, OIB 54617380886</item>
    </izvorni_sadrzaj>
    <derivirana_varijabla naziv="DomainObject.Predmet.ProtuStrankaListNazivFormatedOIB_1">
      <item>RIBOMANIA d.o.o. za trgovinu i usluge, OIB 54617380886</item>
    </derivirana_varijabla>
  </DomainObject.Predmet.ProtuStrankaListNazivFormatedOIB>
  <DomainObject.Predmet.OstaliListFormated>
    <izvorni_sadrzaj>
      <item>Mario Juras</item>
      <item>Županijsko državno odvjetništvo u Osijeku</item>
    </izvorni_sadrzaj>
    <derivirana_varijabla naziv="DomainObject.Predmet.OstaliListFormated_1">
      <item>Mario Juras</item>
      <item>Županijsko državno odvjetništvo u Osijeku</item>
    </derivirana_varijabla>
  </DomainObject.Predmet.OstaliListFormated>
  <DomainObject.Predmet.OstaliListFormatedOIB>
    <izvorni_sadrzaj>
      <item>Mario Juras, OIB 64693648165</item>
      <item>Županijsko državno odvjetništvo u Osijeku, OIB 61379160880</item>
    </izvorni_sadrzaj>
    <derivirana_varijabla naziv="DomainObject.Predmet.OstaliListFormatedOIB_1">
      <item>Mario Juras, OIB 64693648165</item>
      <item>Županijsko državno odvjetništvo u Osijeku, OIB 61379160880</item>
    </derivirana_varijabla>
  </DomainObject.Predmet.OstaliListFormatedOIB>
  <DomainObject.Predmet.OstaliListFormatedWithAdress>
    <izvorni_sadrzaj>
      <item>Mario Juras, Marina Držića 7, 31431 Čepin</item>
      <item>Županijsko državno odvjetništvo u Osijeku, Kapucinska 21, 31000 Osijek</item>
    </izvorni_sadrzaj>
    <derivirana_varijabla naziv="DomainObject.Predmet.OstaliListFormatedWithAdress_1">
      <item>Mario Juras, Marina Držića 7, 31431 Čepin</item>
      <item>Županijsko državno odvjetništvo u Osijeku, Kapucinska 21, 31000 Osijek</item>
    </derivirana_varijabla>
  </DomainObject.Predmet.OstaliListFormatedWithAdress>
  <DomainObject.Predmet.OstaliListFormatedWithAdressOIB>
    <izvorni_sadrzaj>
      <item>Mario Juras, OIB 64693648165, Marina Držića 7, 31431 Čepin</item>
      <item>Županijsko državno odvjetništvo u Osijeku, OIB 61379160880, Kapucinska 21, 31000 Osijek</item>
    </izvorni_sadrzaj>
    <derivirana_varijabla naziv="DomainObject.Predmet.OstaliListFormatedWithAdressOIB_1">
      <item>Mario Juras, OIB 64693648165, Marina Držića 7, 31431 Čepin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Mario Juras</item>
      <item>Županijsko državno odvjetništvo u Osijeku</item>
    </izvorni_sadrzaj>
    <derivirana_varijabla naziv="DomainObject.Predmet.OstaliListNazivFormated_1">
      <item>Mario Juras</item>
      <item>Županijsko državno odvjetništvo u Osijeku</item>
    </derivirana_varijabla>
  </DomainObject.Predmet.OstaliListNazivFormated>
  <DomainObject.Predmet.OstaliListNazivFormatedOIB>
    <izvorni_sadrzaj>
      <item>Mario Juras, OIB 64693648165</item>
      <item>Županijsko državno odvjetništvo u Osijeku, OIB 61379160880</item>
    </izvorni_sadrzaj>
    <derivirana_varijabla naziv="DomainObject.Predmet.OstaliListNazivFormatedOIB_1">
      <item>Mario Juras, OIB 64693648165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RIBOMANIA d.o.o. za trgovinu i usluge</izvorni_sadrzaj>
    <derivirana_varijabla naziv="DomainObject.Predmet.ProtustrankaIDrugi_1">RIBOMANIA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RIBOMANIA d.o.o. za trgovinu i usluge, OIB 54617380886, Marina Držića 7, 31431 Čepin</izvorni_sadrzaj>
    <derivirana_varijabla naziv="DomainObject.Predmet.ProtustrankaIDrugiAdressOIB_1">RIBOMANIA d.o.o. za trgovinu i usluge, OIB 54617380886, Marina Držića 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RIBOMANIA d.o.o. za trgovinu i usluge</item>
      <item>Mario Juras</item>
      <item>Županijsko državno odvjetništvo u Osijeku</item>
    </izvorni_sadrzaj>
    <derivirana_varijabla naziv="DomainObject.Predmet.SudioniciListNaziv_1">
      <item>FINA RC OSIJEK</item>
      <item>RIBOMANIA d.o.o. za trgovinu i usluge</item>
      <item>Mario Juras</item>
      <item>Županijsko državno odvjetništvo u Osijeku</item>
    </derivirana_varijabla>
  </DomainObject.Predmet.SudioniciListNaziv>
  <DomainObject.Predmet.SudioniciListAdressOIB>
    <izvorni_sadrzaj>
      <item>FINA RC OSIJEK, OIB 85821130368</item>
      <item>RIBOMANIA d.o.o. za trgovinu i usluge, OIB 54617380886, Marina Držića 7,31431 Čepin</item>
      <item>Mario Juras, OIB 64693648165, Marina Držića 7,31431 Čepin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RIBOMANIA d.o.o. za trgovinu i usluge, OIB 54617380886, Marina Držića 7,31431 Čepin</item>
      <item>Mario Juras, OIB 64693648165, Marina Držića 7,31431 Čepin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54617380886</item>
      <item>, OIB 64693648165</item>
      <item>, OIB 61379160880</item>
    </izvorni_sadrzaj>
    <derivirana_varijabla naziv="DomainObject.Predmet.SudioniciListNazivOIB_1">
      <item>, OIB 85821130368</item>
      <item>, OIB 54617380886</item>
      <item>, OIB 64693648165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St-753/2018-27</izvorni_sadrzaj>
    <derivirana_varijabla naziv="DomainObject.PredzadnjaOdlukaIzPredmeta.Oznaka_1">St-753/2018-27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78BD4-1A79-46B1-84FD-66821F4EA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209</properties:Words>
  <properties:Characters>1143</properties:Characters>
  <properties:Lines>46</properties:Lines>
  <properties:Paragraphs>25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2018-11-16T09:48:00Z</dcterms:modified>
  <cp:revision>153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(753-18 (-29) 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