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0a023" w14:paraId="e90a023" w:rsidRDefault="00FE1A4A" w:rsidP="00FE1A4A" w:rsidR="00FE1A4A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1A4A" w:rsidP="00FE1A4A" w:rsidR="00FE1A4A">
      <w:r>
        <w:t xml:space="preserve">         REPUBLIKA HRVATSKA</w:t>
      </w:r>
    </w:p>
    <w:p w:rsidRDefault="00FE1A4A" w:rsidP="00FE1A4A" w:rsidR="00FE1A4A">
      <w:r>
        <w:t xml:space="preserve"> TRGOVAČKI SUD U VARAŽDINU</w:t>
      </w:r>
    </w:p>
    <w:p w:rsidRDefault="00FE1A4A" w:rsidP="00FE1A4A" w:rsidR="00FE1A4A">
      <w:r>
        <w:t xml:space="preserve">           Braće Radića 2, Varaždin</w:t>
      </w:r>
    </w:p>
    <w:p w:rsidRDefault="00FE1A4A" w:rsidP="00FE1A4A" w:rsidR="00FE1A4A"/>
    <w:p w:rsidRDefault="00FE1A4A" w:rsidP="00FE1A4A" w:rsidR="00FE1A4A"/>
    <w:p w:rsidRDefault="00FE1A4A" w:rsidP="00FE1A4A" w:rsidR="00FE1A4A">
      <w:pPr>
        <w:jc w:val="center"/>
      </w:pPr>
      <w:r>
        <w:t>U  I M E  R E P U B L I K E  H R V A T S K E</w:t>
      </w:r>
    </w:p>
    <w:p w:rsidRDefault="00FE1A4A" w:rsidP="00FE1A4A" w:rsidR="00FE1A4A"/>
    <w:p w:rsidRDefault="00FE1A4A" w:rsidP="00FE1A4A" w:rsidR="00FE1A4A">
      <w:pPr>
        <w:jc w:val="center"/>
      </w:pPr>
      <w:r>
        <w:t>R J E Š E NJ E</w:t>
      </w:r>
    </w:p>
    <w:p w:rsidRDefault="00FE1A4A" w:rsidP="00FE1A4A" w:rsidR="00FE1A4A"/>
    <w:p w:rsidRDefault="00FE1A4A" w:rsidP="00FE1A4A" w:rsidR="00FE1A4A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FORUM MLADIH ROMA BAJAŠA HRVATSKE, </w:t>
      </w:r>
      <w:proofErr w:type="spellStart"/>
      <w:r>
        <w:t>Livadarska</w:t>
      </w:r>
      <w:proofErr w:type="spellEnd"/>
      <w:r>
        <w:t xml:space="preserve"> 2, 40000 </w:t>
      </w:r>
      <w:proofErr w:type="spellStart"/>
      <w:r>
        <w:t>Pribislavec</w:t>
      </w:r>
      <w:proofErr w:type="spellEnd"/>
      <w:r>
        <w:t xml:space="preserve">, OIB: 31353662112, </w:t>
      </w:r>
      <w:r w:rsidRPr="00B441C9">
        <w:t xml:space="preserve">dana </w:t>
      </w:r>
      <w:r w:rsidR="00B441C9" w:rsidRPr="00B441C9">
        <w:t>28</w:t>
      </w:r>
      <w:r w:rsidRPr="00B441C9">
        <w:t xml:space="preserve">. prosinca </w:t>
      </w:r>
      <w:r>
        <w:t xml:space="preserve">2015. </w:t>
      </w:r>
    </w:p>
    <w:p w:rsidRDefault="00FE1A4A" w:rsidP="00FE1A4A" w:rsidR="00FE1A4A">
      <w:pPr>
        <w:jc w:val="both"/>
      </w:pPr>
    </w:p>
    <w:p w:rsidRDefault="00FE1A4A" w:rsidP="00FE1A4A" w:rsidR="00FE1A4A">
      <w:pPr>
        <w:jc w:val="center"/>
      </w:pPr>
      <w:r>
        <w:t>r i j e š i o  j e</w:t>
      </w:r>
    </w:p>
    <w:p w:rsidRDefault="00FE1A4A" w:rsidP="00FE1A4A" w:rsidR="00FE1A4A"/>
    <w:p w:rsidRDefault="00FE1A4A" w:rsidP="00FE1A4A" w:rsidR="00FE1A4A">
      <w:pPr>
        <w:ind w:firstLine="708"/>
        <w:jc w:val="both"/>
      </w:pPr>
      <w:r>
        <w:t xml:space="preserve">I/ Otvara se stečajni postupak nad stečajnim dužnikom FORUM MLADIH ROMA BAJAŠA HRVATSKE, </w:t>
      </w:r>
      <w:proofErr w:type="spellStart"/>
      <w:r>
        <w:t>Livadarska</w:t>
      </w:r>
      <w:proofErr w:type="spellEnd"/>
      <w:r>
        <w:t xml:space="preserve"> 2, 40000 </w:t>
      </w:r>
      <w:proofErr w:type="spellStart"/>
      <w:r>
        <w:t>Pribislavec</w:t>
      </w:r>
      <w:proofErr w:type="spellEnd"/>
      <w:r>
        <w:t xml:space="preserve">, OIB: 31353662112, s </w:t>
      </w:r>
      <w:r w:rsidRPr="00B441C9">
        <w:t xml:space="preserve">danom </w:t>
      </w:r>
      <w:r w:rsidR="00B441C9" w:rsidRPr="00B441C9">
        <w:t>28</w:t>
      </w:r>
      <w:r w:rsidRPr="00B441C9">
        <w:t xml:space="preserve">. prosinca </w:t>
      </w:r>
      <w:r>
        <w:t>2015. u 15,00 sati.</w:t>
      </w:r>
    </w:p>
    <w:p w:rsidRDefault="00FE1A4A" w:rsidP="00FE1A4A" w:rsidR="00FE1A4A">
      <w:pPr>
        <w:jc w:val="both"/>
      </w:pPr>
    </w:p>
    <w:p w:rsidRDefault="00FE1A4A" w:rsidP="00FE1A4A" w:rsidR="00FE1A4A">
      <w:pPr>
        <w:ind w:firstLine="708"/>
        <w:jc w:val="both"/>
        <w:rPr>
          <w:szCs w:val="20"/>
        </w:rPr>
      </w:pPr>
      <w:r>
        <w:t xml:space="preserve">II/ Zaključuje se stečajni postupak nad stečajnim dužnikom FORUM MLADIH ROMA BAJAŠA HRVATSKE, </w:t>
      </w:r>
      <w:proofErr w:type="spellStart"/>
      <w:r>
        <w:t>Livadarska</w:t>
      </w:r>
      <w:proofErr w:type="spellEnd"/>
      <w:r>
        <w:t xml:space="preserve"> 2, 40000 </w:t>
      </w:r>
      <w:proofErr w:type="spellStart"/>
      <w:r>
        <w:t>Pribislavec</w:t>
      </w:r>
      <w:proofErr w:type="spellEnd"/>
      <w:r>
        <w:t>, OIB: 31353662112.</w:t>
      </w:r>
    </w:p>
    <w:p w:rsidRDefault="00FE1A4A" w:rsidP="00FE1A4A" w:rsidR="00FE1A4A">
      <w:pPr>
        <w:jc w:val="both"/>
      </w:pPr>
    </w:p>
    <w:p w:rsidRDefault="00FE1A4A" w:rsidP="00FE1A4A" w:rsidR="00FE1A4A" w:rsidRPr="00B441C9">
      <w:pPr>
        <w:ind w:firstLine="708"/>
        <w:jc w:val="both"/>
      </w:pPr>
      <w:r>
        <w:t xml:space="preserve">III/ Za stečajnog upravitelja imenuje </w:t>
      </w:r>
      <w:r w:rsidRPr="00B441C9">
        <w:t xml:space="preserve">se </w:t>
      </w:r>
      <w:r w:rsidR="00B441C9" w:rsidRPr="00B441C9">
        <w:t xml:space="preserve">Ivan </w:t>
      </w:r>
      <w:proofErr w:type="spellStart"/>
      <w:r w:rsidR="00B441C9" w:rsidRPr="00B441C9">
        <w:t>Gjurašić</w:t>
      </w:r>
      <w:proofErr w:type="spellEnd"/>
      <w:r w:rsidR="00B441C9" w:rsidRPr="00B441C9">
        <w:t xml:space="preserve">, Petrinjska 28, 10000 Zagreb, </w:t>
      </w:r>
      <w:bookmarkStart w:name="_GoBack" w:id="0"/>
      <w:bookmarkEnd w:id="0"/>
      <w:r w:rsidR="00B441C9" w:rsidRPr="00B441C9">
        <w:t>OIB: 66025260916.</w:t>
      </w:r>
    </w:p>
    <w:p w:rsidRDefault="00FE1A4A" w:rsidP="00FE1A4A" w:rsidR="00FE1A4A">
      <w:pPr>
        <w:jc w:val="both"/>
        <w:rPr>
          <w:color w:val="FF0000"/>
        </w:rPr>
      </w:pPr>
    </w:p>
    <w:p w:rsidRDefault="00FE1A4A" w:rsidP="00FE1A4A" w:rsidR="00FE1A4A">
      <w:pPr>
        <w:ind w:firstLine="708"/>
        <w:jc w:val="both"/>
      </w:pPr>
      <w:r>
        <w:t>IV/ Ovo rješenje objavit će se na e-oglasnoj ploči suda.</w:t>
      </w:r>
    </w:p>
    <w:p w:rsidRDefault="00FE1A4A" w:rsidP="00FE1A4A" w:rsidR="00FE1A4A">
      <w:pPr>
        <w:jc w:val="both"/>
      </w:pPr>
    </w:p>
    <w:p w:rsidRDefault="00FE1A4A" w:rsidP="00FE1A4A" w:rsidR="00FE1A4A">
      <w:pPr>
        <w:ind w:firstLine="708"/>
        <w:jc w:val="both"/>
      </w:pPr>
      <w:r>
        <w:t xml:space="preserve">V/ Po pravomoćnosti ovoga rješenja stečajni dužnik FORUM MLADIH ROMA BAJAŠA HRVATSKE, </w:t>
      </w:r>
      <w:proofErr w:type="spellStart"/>
      <w:r>
        <w:t>Livadarska</w:t>
      </w:r>
      <w:proofErr w:type="spellEnd"/>
      <w:r>
        <w:t xml:space="preserve"> 2, 40000 </w:t>
      </w:r>
      <w:proofErr w:type="spellStart"/>
      <w:r>
        <w:t>Pribislavec</w:t>
      </w:r>
      <w:proofErr w:type="spellEnd"/>
      <w:r>
        <w:t>, OIB: 31353662112, biti će brisan iz sudskog registra.</w:t>
      </w:r>
    </w:p>
    <w:p w:rsidRDefault="00FE1A4A" w:rsidP="00FE1A4A" w:rsidR="00FE1A4A"/>
    <w:p w:rsidRDefault="00FE1A4A" w:rsidP="00FE1A4A" w:rsidR="00FE1A4A"/>
    <w:p w:rsidRDefault="00FE1A4A" w:rsidP="00FE1A4A" w:rsidR="00FE1A4A">
      <w:pPr>
        <w:jc w:val="center"/>
      </w:pPr>
      <w:r>
        <w:t>Obrazloženje</w:t>
      </w:r>
    </w:p>
    <w:p w:rsidRDefault="00FE1A4A" w:rsidP="00FE1A4A" w:rsidR="00FE1A4A"/>
    <w:p w:rsidRDefault="00FE1A4A" w:rsidP="00FE1A4A" w:rsidR="00FE1A4A">
      <w:pPr>
        <w:jc w:val="both"/>
      </w:pPr>
      <w:r>
        <w:tab/>
        <w:t xml:space="preserve">Predlagatelj je dana 29.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FE1A4A" w:rsidP="00FE1A4A" w:rsidR="00FE1A4A"/>
    <w:p w:rsidRDefault="00FE1A4A" w:rsidP="00FE1A4A" w:rsidR="00FE1A4A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FE1A4A" w:rsidP="00FE1A4A" w:rsidR="00FE1A4A"/>
    <w:p w:rsidRDefault="00FE1A4A" w:rsidP="00FE1A4A" w:rsidR="00FE1A4A"/>
    <w:p w:rsidRDefault="00FE1A4A" w:rsidP="00FE1A4A" w:rsidR="00FE1A4A">
      <w:pPr>
        <w:jc w:val="center"/>
      </w:pPr>
      <w:r>
        <w:t>U Varaždin</w:t>
      </w:r>
      <w:r w:rsidRPr="00B441C9">
        <w:t xml:space="preserve">u, </w:t>
      </w:r>
      <w:r w:rsidR="00B441C9" w:rsidRPr="00B441C9">
        <w:t>28</w:t>
      </w:r>
      <w:r w:rsidRPr="00B441C9">
        <w:t xml:space="preserve">. prosinca </w:t>
      </w:r>
      <w:r>
        <w:t>2015.</w:t>
      </w:r>
    </w:p>
    <w:p w:rsidRDefault="00FE1A4A" w:rsidP="00FE1A4A" w:rsidR="00FE1A4A">
      <w:pPr>
        <w:jc w:val="center"/>
      </w:pPr>
    </w:p>
    <w:p w:rsidRDefault="00FE1A4A" w:rsidP="00FE1A4A" w:rsidR="00FE1A4A">
      <w:pPr>
        <w:jc w:val="center"/>
      </w:pPr>
    </w:p>
    <w:p w:rsidRDefault="00FE1A4A" w:rsidP="00FE1A4A" w:rsidR="00FE1A4A">
      <w:pPr>
        <w:ind w:left="4956"/>
        <w:jc w:val="center"/>
      </w:pPr>
      <w:r>
        <w:t>Sudac</w:t>
      </w:r>
    </w:p>
    <w:p w:rsidRDefault="00FE1A4A" w:rsidP="00FE1A4A" w:rsidR="00FE1A4A">
      <w:pPr>
        <w:ind w:left="4956"/>
        <w:jc w:val="center"/>
      </w:pPr>
    </w:p>
    <w:p w:rsidRDefault="00FE1A4A" w:rsidP="00FE1A4A" w:rsidR="00FE1A4A">
      <w:pPr>
        <w:ind w:left="4956"/>
        <w:jc w:val="center"/>
      </w:pPr>
      <w:r>
        <w:t>Radovan Raduka</w:t>
      </w:r>
    </w:p>
    <w:p w:rsidRDefault="00FE1A4A" w:rsidP="00FE1A4A" w:rsidR="00FE1A4A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FE1A4A" w:rsidP="00FE1A4A" w:rsidR="00FE1A4A">
      <w:r>
        <w:t xml:space="preserve">                                               </w:t>
      </w:r>
    </w:p>
    <w:p w:rsidRDefault="00FE1A4A" w:rsidP="00FE1A4A" w:rsidR="00FE1A4A">
      <w:r>
        <w:tab/>
        <w:t xml:space="preserve">UPUTA O PRAVNOM LIJEKU: </w:t>
      </w:r>
    </w:p>
    <w:p w:rsidRDefault="00FE1A4A" w:rsidP="00FE1A4A" w:rsidR="00FE1A4A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FE1A4A" w:rsidP="00FE1A4A" w:rsidR="00FE1A4A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E1A4A" w:rsidP="00FE1A4A" w:rsidR="00FE1A4A"/>
    <w:p w:rsidRDefault="00FE1A4A" w:rsidP="00FE1A4A" w:rsidR="00FE1A4A"/>
    <w:p w:rsidRDefault="00FE1A4A" w:rsidP="00FE1A4A" w:rsidR="00FE1A4A">
      <w:r>
        <w:t>DNA:</w:t>
      </w:r>
    </w:p>
    <w:p w:rsidRDefault="00FE1A4A" w:rsidP="00FE1A4A" w:rsidR="00FE1A4A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FE1A4A" w:rsidP="00FE1A4A" w:rsidR="00FE1A4A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E1A4A" w:rsidP="00FE1A4A" w:rsidR="00FE1A4A">
      <w:pPr>
        <w:numPr>
          <w:ilvl w:val="0"/>
          <w:numId w:val="1"/>
        </w:numPr>
        <w:jc w:val="both"/>
      </w:pPr>
      <w:r>
        <w:t xml:space="preserve">Dužnik FORUM MLADIH ROMA BAJAŠA HRVATSKE, </w:t>
      </w:r>
      <w:proofErr w:type="spellStart"/>
      <w:r>
        <w:t>Livadarska</w:t>
      </w:r>
      <w:proofErr w:type="spellEnd"/>
      <w:r>
        <w:t xml:space="preserve"> 2, 40000 </w:t>
      </w:r>
      <w:proofErr w:type="spellStart"/>
      <w:r>
        <w:t>Pribislavec</w:t>
      </w:r>
      <w:proofErr w:type="spellEnd"/>
    </w:p>
    <w:p w:rsidRDefault="00325978" w:rsidP="00FE1A4A" w:rsidR="00FE1A4A" w:rsidRPr="00FE1A4A">
      <w:pPr>
        <w:pStyle w:val="Odlomakpopisa"/>
        <w:numPr>
          <w:ilvl w:val="0"/>
          <w:numId w:val="1"/>
        </w:numPr>
        <w:rPr>
          <w:rFonts w:eastAsia="Times New Roman"/>
          <w:bCs/>
          <w:smallCaps/>
          <w:lang w:eastAsia="hr-HR"/>
        </w:rPr>
      </w:pPr>
      <w:hyperlink r:id="rId10" w:history="true">
        <w:r w:rsidR="00FE1A4A" w:rsidRPr="00FE1A4A">
          <w:rPr>
            <w:rFonts w:eastAsia="Times New Roman"/>
            <w:lang w:eastAsia="hr-HR"/>
          </w:rPr>
          <w:t>Ured državne uprave u Međimurskoj županiji,</w:t>
        </w:r>
      </w:hyperlink>
      <w:r w:rsidR="00FE1A4A" w:rsidRPr="00FE1A4A">
        <w:rPr>
          <w:rFonts w:eastAsia="Times New Roman"/>
          <w:lang w:eastAsia="hr-HR"/>
        </w:rPr>
        <w:t xml:space="preserve"> 40000 </w:t>
      </w:r>
      <w:r w:rsidR="00FE1A4A" w:rsidRPr="008617EF">
        <w:t>Čakovec, Ruđera Boškovića 2</w:t>
      </w:r>
    </w:p>
    <w:p w:rsidRDefault="00FE1A4A" w:rsidP="00FE1A4A" w:rsidR="00FE1A4A" w:rsidRPr="00753050">
      <w:pPr>
        <w:pStyle w:val="Odlomakpopisa"/>
        <w:numPr>
          <w:ilvl w:val="0"/>
          <w:numId w:val="1"/>
        </w:numPr>
        <w:spacing w:lineRule="atLeast" w:line="330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Predsjednik dužnika Kristijan </w:t>
      </w:r>
      <w:proofErr w:type="spellStart"/>
      <w:r>
        <w:rPr>
          <w:rFonts w:eastAsia="Times New Roman"/>
          <w:lang w:eastAsia="hr-HR"/>
        </w:rPr>
        <w:t>Balog</w:t>
      </w:r>
      <w:proofErr w:type="spellEnd"/>
      <w:r>
        <w:rPr>
          <w:rFonts w:eastAsia="Times New Roman"/>
          <w:lang w:eastAsia="hr-HR"/>
        </w:rPr>
        <w:t xml:space="preserve">, Ulica Zvonimira </w:t>
      </w:r>
      <w:proofErr w:type="spellStart"/>
      <w:r>
        <w:rPr>
          <w:rFonts w:eastAsia="Times New Roman"/>
          <w:lang w:eastAsia="hr-HR"/>
        </w:rPr>
        <w:t>Baloga</w:t>
      </w:r>
      <w:proofErr w:type="spellEnd"/>
      <w:r>
        <w:rPr>
          <w:rFonts w:eastAsia="Times New Roman"/>
          <w:lang w:eastAsia="hr-HR"/>
        </w:rPr>
        <w:t xml:space="preserve">, 40000 </w:t>
      </w:r>
      <w:proofErr w:type="spellStart"/>
      <w:r>
        <w:rPr>
          <w:rFonts w:eastAsia="Times New Roman"/>
          <w:lang w:eastAsia="hr-HR"/>
        </w:rPr>
        <w:t>Pribislavec</w:t>
      </w:r>
      <w:proofErr w:type="spellEnd"/>
    </w:p>
    <w:p w:rsidRDefault="00FE1A4A" w:rsidP="00FE1A4A" w:rsidR="00FE1A4A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 xml:space="preserve">Ispostava Čakovec, </w:t>
      </w:r>
      <w:r>
        <w:t xml:space="preserve">40000 Čakovec, O. </w:t>
      </w:r>
      <w:proofErr w:type="spellStart"/>
      <w:r>
        <w:t>Keršovanija</w:t>
      </w:r>
      <w:proofErr w:type="spellEnd"/>
      <w:r>
        <w:t xml:space="preserve"> 11</w:t>
      </w:r>
    </w:p>
    <w:p w:rsidRDefault="00FE1A4A" w:rsidP="00FE1A4A" w:rsidR="00FE1A4A">
      <w:pPr>
        <w:numPr>
          <w:ilvl w:val="0"/>
          <w:numId w:val="1"/>
        </w:numPr>
      </w:pPr>
      <w:r>
        <w:t xml:space="preserve">Stečajni upravitelj </w:t>
      </w:r>
      <w:r w:rsidR="00B441C9" w:rsidRPr="00B441C9">
        <w:t xml:space="preserve">Ivan </w:t>
      </w:r>
      <w:proofErr w:type="spellStart"/>
      <w:r w:rsidR="00B441C9" w:rsidRPr="00B441C9">
        <w:t>Gjurašić</w:t>
      </w:r>
      <w:proofErr w:type="spellEnd"/>
      <w:r w:rsidR="00B441C9" w:rsidRPr="00B441C9">
        <w:t>, Petrinjska 28, 10000 Zagreb</w:t>
      </w:r>
    </w:p>
    <w:p w:rsidRDefault="00FE1A4A" w:rsidP="00FE1A4A" w:rsidR="00FE1A4A">
      <w:pPr>
        <w:numPr>
          <w:ilvl w:val="0"/>
          <w:numId w:val="1"/>
        </w:numPr>
      </w:pPr>
      <w:r>
        <w:t>E-oglasna ploča suda</w:t>
      </w:r>
    </w:p>
    <w:p w:rsidRDefault="00FE1A4A" w:rsidP="00FE1A4A" w:rsidR="00FE1A4A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7F6947" w:rsidR="007F6947"/>
    <w:sectPr w:rsidR="007F694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978" w:rsidP="00FE1A4A" w:rsidR="00325978">
      <w:r>
        <w:separator/>
      </w:r>
    </w:p>
  </w:endnote>
  <w:endnote w:id="0" w:type="continuationSeparator">
    <w:p w:rsidRDefault="00325978" w:rsidP="00FE1A4A" w:rsidR="003259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978" w:rsidP="00FE1A4A" w:rsidR="00325978">
      <w:r>
        <w:separator/>
      </w:r>
    </w:p>
  </w:footnote>
  <w:footnote w:id="0" w:type="continuationSeparator">
    <w:p w:rsidRDefault="00325978" w:rsidP="00FE1A4A" w:rsidR="003259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1C9" w:rsidP="00FE1A4A" w:rsidR="00FE1A4A">
    <w:pPr>
      <w:pStyle w:val="Zaglavlje"/>
      <w:jc w:val="right"/>
    </w:pPr>
    <w:r>
      <w:t>Poslovni broj: 1 St-299/15-5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72A32E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0DD"/>
    <w:rsid w:val="00325978"/>
    <w:rsid w:val="004040D7"/>
    <w:rsid w:val="00430F89"/>
    <w:rsid w:val="007F6947"/>
    <w:rsid w:val="008800DD"/>
    <w:rsid w:val="00B441C9"/>
    <w:rsid w:val="00FE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1A4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E1A4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E1A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1A4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E1A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E1A4A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E1A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E1A4A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41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41C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441C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441C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441C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1A4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E1A4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E1A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1A4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E1A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E1A4A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E1A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E1A4A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41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41C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441C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441C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441C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du-mz.h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St-299/2015</izvorni_sadrzaj>
    <derivirana_varijabla naziv="DomainObject.Predmet.OznakaBroj_1">St-299/2015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FORUM MLADIH ROMA BAJAŠA HRVATSKE</izvorni_sadrzaj>
    <derivirana_varijabla naziv="DomainObject.Predmet.ProtustrankaFormated_1">  FORUM MLADIH ROMA BAJAŠA HRVATSKE</derivirana_varijabla>
  </DomainObject.Predmet.ProtustrankaFormated>
  <DomainObject.Predmet.ProtustrankaFormatedOIB>
    <izvorni_sadrzaj>  FORUM MLADIH ROMA BAJAŠA HRVATSKE, OIB 31353662112</izvorni_sadrzaj>
    <derivirana_varijabla naziv="DomainObject.Predmet.ProtustrankaFormatedOIB_1">  FORUM MLADIH ROMA BAJAŠA HRVATSKE, OIB 31353662112</derivirana_varijabla>
  </DomainObject.Predmet.ProtustrankaFormatedOIB>
  <DomainObject.Predmet.ProtustrankaFormatedWithAdress>
    <izvorni_sadrzaj> FORUM MLADIH ROMA BAJAŠA HRVATSKE, Livadarska 2, 40000 Pribislavec</izvorni_sadrzaj>
    <derivirana_varijabla naziv="DomainObject.Predmet.ProtustrankaFormatedWithAdress_1"> FORUM MLADIH ROMA BAJAŠA HRVATSKE, Livadarska 2, 40000 Pribislavec</derivirana_varijabla>
  </DomainObject.Predmet.ProtustrankaFormatedWithAdress>
  <DomainObject.Predmet.ProtustrankaFormatedWithAdressOIB>
    <izvorni_sadrzaj> FORUM MLADIH ROMA BAJAŠA HRVATSKE, OIB 31353662112, Livadarska 2, 40000 Pribislavec</izvorni_sadrzaj>
    <derivirana_varijabla naziv="DomainObject.Predmet.ProtustrankaFormatedWithAdressOIB_1"> FORUM MLADIH ROMA BAJAŠA HRVATSKE, OIB 31353662112, Livadarska 2, 40000 Pribislavec</derivirana_varijabla>
  </DomainObject.Predmet.ProtustrankaFormatedWithAdressOIB>
  <DomainObject.Predmet.ProtustrankaWithAdress>
    <izvorni_sadrzaj>FORUM MLADIH ROMA BAJAŠA HRVATSKE Livadarska 2, 40000 Pribislavec</izvorni_sadrzaj>
    <derivirana_varijabla naziv="DomainObject.Predmet.ProtustrankaWithAdress_1">FORUM MLADIH ROMA BAJAŠA HRVATSKE Livadarska 2, 40000 Pribislavec</derivirana_varijabla>
  </DomainObject.Predmet.ProtustrankaWithAdress>
  <DomainObject.Predmet.ProtustrankaWithAdressOIB>
    <izvorni_sadrzaj>FORUM MLADIH ROMA BAJAŠA HRVATSKE, OIB 31353662112, Livadarska 2, 40000 Pribislavec</izvorni_sadrzaj>
    <derivirana_varijabla naziv="DomainObject.Predmet.ProtustrankaWithAdressOIB_1">FORUM MLADIH ROMA BAJAŠA HRVATSKE, OIB 31353662112, Livadarska 2, 40000 Pribislavec</derivirana_varijabla>
  </DomainObject.Predmet.ProtustrankaWithAdressOIB>
  <DomainObject.Predmet.ProtustrankaNazivFormated>
    <izvorni_sadrzaj>FORUM MLADIH ROMA BAJAŠA HRVATSKE</izvorni_sadrzaj>
    <derivirana_varijabla naziv="DomainObject.Predmet.ProtustrankaNazivFormated_1">FORUM MLADIH ROMA BAJAŠA HRVATSKE</derivirana_varijabla>
  </DomainObject.Predmet.ProtustrankaNazivFormated>
  <DomainObject.Predmet.ProtustrankaNazivFormatedOIB>
    <izvorni_sadrzaj>FORUM MLADIH ROMA BAJAŠA HRVATSKE, OIB 31353662112</izvorni_sadrzaj>
    <derivirana_varijabla naziv="DomainObject.Predmet.ProtustrankaNazivFormatedOIB_1">FORUM MLADIH ROMA BAJAŠA HRVATSKE, OIB 31353662112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47433.51</izvorni_sadrzaj>
    <derivirana_varijabla naziv="DomainObject.Predmet.TrenutnaVrijednost_1">47433.51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FORUM MLADIH ROMA BAJAŠA HRVATSKE</item>
    </izvorni_sadrzaj>
    <derivirana_varijabla naziv="DomainObject.Predmet.ProtuStrankaListFormated_1">
      <item>FORUM MLADIH ROMA BAJAŠA HRVATSKE</item>
    </derivirana_varijabla>
  </DomainObject.Predmet.ProtuStrankaListFormated>
  <DomainObject.Predmet.ProtuStrankaListFormatedOIB>
    <izvorni_sadrzaj>
      <item>FORUM MLADIH ROMA BAJAŠA HRVATSKE, OIB 31353662112</item>
    </izvorni_sadrzaj>
    <derivirana_varijabla naziv="DomainObject.Predmet.ProtuStrankaListFormatedOIB_1">
      <item>FORUM MLADIH ROMA BAJAŠA HRVATSKE, OIB 31353662112</item>
    </derivirana_varijabla>
  </DomainObject.Predmet.ProtuStrankaListFormatedOIB>
  <DomainObject.Predmet.ProtuStrankaListFormatedWithAdress>
    <izvorni_sadrzaj>
      <item>FORUM MLADIH ROMA BAJAŠA HRVATSKE, Livadarska 2, 40000 Pribislavec</item>
    </izvorni_sadrzaj>
    <derivirana_varijabla naziv="DomainObject.Predmet.ProtuStrankaListFormatedWithAdress_1">
      <item>FORUM MLADIH ROMA BAJAŠA HRVATSKE, Livadarska 2, 40000 Pribislavec</item>
    </derivirana_varijabla>
  </DomainObject.Predmet.ProtuStrankaListFormatedWithAdress>
  <DomainObject.Predmet.ProtuStrankaListFormatedWithAdressOIB>
    <izvorni_sadrzaj>
      <item>FORUM MLADIH ROMA BAJAŠA HRVATSKE, OIB 31353662112, Livadarska 2, 40000 Pribislavec</item>
    </izvorni_sadrzaj>
    <derivirana_varijabla naziv="DomainObject.Predmet.ProtuStrankaListFormatedWithAdressOIB_1">
      <item>FORUM MLADIH ROMA BAJAŠA HRVATSKE, OIB 31353662112, Livadarska 2, 40000 Pribislavec</item>
    </derivirana_varijabla>
  </DomainObject.Predmet.ProtuStrankaListFormatedWithAdressOIB>
  <DomainObject.Predmet.ProtuStrankaListNazivFormated>
    <izvorni_sadrzaj>
      <item>FORUM MLADIH ROMA BAJAŠA HRVATSKE</item>
    </izvorni_sadrzaj>
    <derivirana_varijabla naziv="DomainObject.Predmet.ProtuStrankaListNazivFormated_1">
      <item>FORUM MLADIH ROMA BAJAŠA HRVATSKE</item>
    </derivirana_varijabla>
  </DomainObject.Predmet.ProtuStrankaListNazivFormated>
  <DomainObject.Predmet.ProtuStrankaListNazivFormatedOIB>
    <izvorni_sadrzaj>
      <item>FORUM MLADIH ROMA BAJAŠA HRVATSKE, OIB 31353662112</item>
    </izvorni_sadrzaj>
    <derivirana_varijabla naziv="DomainObject.Predmet.ProtuStrankaListNazivFormatedOIB_1">
      <item>FORUM MLADIH ROMA BAJAŠA HRVATSKE, OIB 31353662112</item>
    </derivirana_varijabla>
  </DomainObject.Predmet.ProtuStrankaListNazivFormatedOIB>
  <DomainObject.Predmet.OstaliListFormated>
    <izvorni_sadrzaj>
      <item>E-oglasna ploča</item>
      <item>Kristijan Balog</item>
    </izvorni_sadrzaj>
    <derivirana_varijabla naziv="DomainObject.Predmet.OstaliListFormated_1">
      <item>E-oglasna ploča</item>
      <item>Kristijan Balog</item>
    </derivirana_varijabla>
  </DomainObject.Predmet.OstaliListFormated>
  <DomainObject.Predmet.OstaliListFormatedOIB>
    <izvorni_sadrzaj>
      <item>E-oglasna ploča</item>
      <item>Kristijan Balog, OIB 51094879537</item>
    </izvorni_sadrzaj>
    <derivirana_varijabla naziv="DomainObject.Predmet.OstaliListFormatedOIB_1">
      <item>E-oglasna ploča</item>
      <item>Kristijan Balog, OIB 51094879537</item>
    </derivirana_varijabla>
  </DomainObject.Predmet.OstaliListFormatedOIB>
  <DomainObject.Predmet.OstaliListFormatedWithAdress>
    <izvorni_sadrzaj>
      <item>E-oglasna ploča</item>
      <item>Kristijan Balog, Ulica Zvonimira Baloga 15, 40000 Pribislavec</item>
    </izvorni_sadrzaj>
    <derivirana_varijabla naziv="DomainObject.Predmet.OstaliListFormatedWithAdress_1">
      <item>E-oglasna ploča</item>
      <item>Kristijan Balog, Ulica Zvonimira Baloga 15, 40000 Pribislavec</item>
    </derivirana_varijabla>
  </DomainObject.Predmet.OstaliListFormatedWithAdress>
  <DomainObject.Predmet.OstaliListFormatedWithAdressOIB>
    <izvorni_sadrzaj>
      <item>E-oglasna ploča</item>
      <item>Kristijan Balog, OIB 51094879537, Ulica Zvonimira Baloga 15, 40000 Pribislavec</item>
    </izvorni_sadrzaj>
    <derivirana_varijabla naziv="DomainObject.Predmet.OstaliListFormatedWithAdressOIB_1">
      <item>E-oglasna ploča</item>
      <item>Kristijan Balog, OIB 51094879537, Ulica Zvonimira Baloga 15, 40000 Pribislavec</item>
    </derivirana_varijabla>
  </DomainObject.Predmet.OstaliListFormatedWithAdressOIB>
  <DomainObject.Predmet.OstaliListNazivFormated>
    <izvorni_sadrzaj>
      <item>E-oglasna ploča</item>
      <item>Kristijan Balog</item>
    </izvorni_sadrzaj>
    <derivirana_varijabla naziv="DomainObject.Predmet.OstaliListNazivFormated_1">
      <item>E-oglasna ploča</item>
      <item>Kristijan Balog</item>
    </derivirana_varijabla>
  </DomainObject.Predmet.OstaliListNazivFormated>
  <DomainObject.Predmet.OstaliListNazivFormatedOIB>
    <izvorni_sadrzaj>
      <item>E-oglasna ploča</item>
      <item>Kristijan Balog, OIB 51094879537</item>
    </izvorni_sadrzaj>
    <derivirana_varijabla naziv="DomainObject.Predmet.OstaliListNazivFormatedOIB_1">
      <item>E-oglasna ploča</item>
      <item>Kristijan Balog, OIB 51094879537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FORUM MLADIH ROMA BAJAŠA HRVATSKE</izvorni_sadrzaj>
    <derivirana_varijabla naziv="DomainObject.Predmet.ProtustrankaIDrugi_1">FORUM MLADIH ROMA BAJAŠA HRVATSKE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FORUM MLADIH ROMA BAJAŠA HRVATSKE, OIB 31353662112, Livadarska 2, 40000 Pribislavec</izvorni_sadrzaj>
    <derivirana_varijabla naziv="DomainObject.Predmet.ProtustrankaIDrugiAdressOIB_1">FORUM MLADIH ROMA BAJAŠA HRVATSKE, OIB 31353662112, Livadarska 2,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FORUM MLADIH ROMA BAJAŠA HRVATSKE</item>
      <item>E-oglasna ploča</item>
      <item>Kristijan Balog</item>
    </izvorni_sadrzaj>
    <derivirana_varijabla naziv="DomainObject.Predmet.SudioniciListNaziv_1">
      <item>Financijska agencija, Regionalni centar Zagreb, Podružnica Varaždin</item>
      <item>FORUM MLADIH ROMA BAJAŠA HRVATSKE</item>
      <item>E-oglasna ploča</item>
      <item>Kristijan Balog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FORUM MLADIH ROMA BAJAŠA HRVATSKE, OIB 31353662112, Livadarska 2,40000 Pribislavec</item>
      <item>E-oglasna ploča</item>
      <item>Kristijan Balog, OIB 51094879537, Ulica Zvonimira Baloga 15,40000 Pribislavec</item>
    </izvorni_sadrzaj>
    <derivirana_varijabla naziv="DomainObject.Predmet.SudioniciListAdressOIB_1">
      <item>Financijska agencija, Regionalni centar Zagreb, Podružnica Varaždin, A. Cesarca 2,42000 Varaždin</item>
      <item>FORUM MLADIH ROMA BAJAŠA HRVATSKE, OIB 31353662112, Livadarska 2,40000 Pribislavec</item>
      <item>E-oglasna ploča</item>
      <item>Kristijan Balog, OIB 51094879537, Ulica Zvonimira Baloga 15,40000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31353662112</item>
      <item>, OIB null</item>
      <item>, OIB 51094879537</item>
    </izvorni_sadrzaj>
    <derivirana_varijabla naziv="DomainObject.Predmet.SudioniciListNazivOIB_1">
      <item>, OIB null</item>
      <item>, OIB 31353662112</item>
      <item>, OIB null</item>
      <item>, OIB 51094879537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2972</properties:Characters>
  <properties:Lines>85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2015-12-18T14:44:00Z</dcterms:created>
  <dc:creator>Tea Meister</dc:creator>
  <dc:description/>
  <cp:keywords/>
  <cp:lastModifiedBy>Tea Meister</cp:lastModifiedBy>
  <cp:lastPrinted>2015-12-28T09:26:00Z</cp:lastPrinted>
  <dcterms:modified xmlns:xsi="http://www.w3.org/2001/XMLSchema-instance" xsi:type="dcterms:W3CDTF">2015-12-28T09:27:00Z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