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3E08" w:rsidR="002E0E70" w:rsidRPr="002A37B5">
        <w:trPr>
          <w:gridAfter w:val="1"/>
          <w:wAfter w:type="dxa" w:w="284"/>
        </w:trPr>
        <w:tc>
          <w:tcPr>
            <w:tcW w:type="dxa" w:w="2943"/>
          </w:tcPr>
          <w:p w:rsidRDefault="002E0E70" w:rsidP="00B73E08" w:rsidR="002E0E70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3E08" w:rsidR="002E0E70" w:rsidRPr="002A37B5">
        <w:tc>
          <w:tcPr>
            <w:tcW w:type="dxa" w:w="3227"/>
            <w:gridSpan w:val="2"/>
          </w:tcPr>
          <w:p w:rsidRDefault="002E0E70" w:rsidP="00B73E08" w:rsidR="002E0E7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2E0E70" w:rsidP="00B73E08" w:rsidR="002E0E7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2E0E70" w:rsidP="00B73E08" w:rsidR="002E0E7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85b470" w14:paraId="c85b470" w:rsidRDefault="00B66941" w:rsidP="002E0E70" w:rsidR="00B66941">
      <w:pPr>
        <w:jc w:val="both"/>
        <w15:collapsed w:val="false"/>
      </w:pPr>
    </w:p>
    <w:p w:rsidRDefault="00010784" w:rsidP="00010784" w:rsidR="00ED177D" w:rsidRPr="002E0E70">
      <w:pPr>
        <w:jc w:val="center"/>
        <w:rPr>
          <w:bCs/>
        </w:rPr>
      </w:pPr>
      <w:r w:rsidRPr="002E0E70">
        <w:rPr>
          <w:bCs/>
        </w:rPr>
        <w:t xml:space="preserve">R E P U B L I K A  H R V A T S K A </w:t>
      </w:r>
    </w:p>
    <w:p w:rsidRDefault="007111AE" w:rsidP="00C87BED" w:rsidR="007111AE" w:rsidRPr="002E0E70">
      <w:pPr>
        <w:rPr>
          <w:bCs/>
        </w:rPr>
      </w:pPr>
    </w:p>
    <w:p w:rsidRDefault="00384E98" w:rsidP="00ED177D" w:rsidR="00ED177D" w:rsidRPr="002E0E70">
      <w:pPr>
        <w:jc w:val="center"/>
        <w:rPr>
          <w:bCs/>
        </w:rPr>
      </w:pPr>
      <w:r w:rsidRPr="002E0E70">
        <w:rPr>
          <w:bCs/>
        </w:rPr>
        <w:t xml:space="preserve"> Z A K LJ U Č A K </w:t>
      </w:r>
    </w:p>
    <w:p w:rsidRDefault="00ED177D" w:rsidP="00ED177D" w:rsidR="00ED177D" w:rsidRPr="00010784">
      <w:pPr>
        <w:jc w:val="both"/>
      </w:pPr>
    </w:p>
    <w:p w:rsidRDefault="007111AE" w:rsidP="00803A5A" w:rsidR="007111AE" w:rsidRPr="00EC1E0E">
      <w:pPr>
        <w:ind w:firstLine="708"/>
        <w:jc w:val="both"/>
      </w:pPr>
      <w:r w:rsidRPr="00EC1E0E">
        <w:t>Trgovački sud u Zadru</w:t>
      </w:r>
      <w:r w:rsidRPr="00596B4A">
        <w:t>,</w:t>
      </w:r>
      <w:r>
        <w:t xml:space="preserve"> </w:t>
      </w:r>
      <w:r w:rsidR="00D67C2E">
        <w:t xml:space="preserve">po sutkinji Ani Markač, </w:t>
      </w:r>
      <w:r w:rsidR="007E7400">
        <w:t>po prijedlogu predlagatelja</w:t>
      </w:r>
      <w:r w:rsidR="00BF5757">
        <w:t xml:space="preserve"> ECO ENERGIA d.o.o., Zadar, </w:t>
      </w:r>
      <w:proofErr w:type="spellStart"/>
      <w:r w:rsidR="00BF5757">
        <w:t>Gaženička</w:t>
      </w:r>
      <w:proofErr w:type="spellEnd"/>
      <w:r w:rsidR="00BF5757">
        <w:t xml:space="preserve"> cesta 2, OIB:18648872555</w:t>
      </w:r>
      <w:r w:rsidR="005D5E5D">
        <w:t xml:space="preserve">, kojeg zastupaju punomoćnici, odvjetnici </w:t>
      </w:r>
      <w:r w:rsidR="00BF5757">
        <w:t xml:space="preserve">iz Odvjetničkog društva </w:t>
      </w:r>
      <w:proofErr w:type="spellStart"/>
      <w:r w:rsidR="00BF5757">
        <w:t>Gluić</w:t>
      </w:r>
      <w:proofErr w:type="spellEnd"/>
      <w:r w:rsidR="00BF5757">
        <w:t xml:space="preserve"> </w:t>
      </w:r>
      <w:r w:rsidR="005D5E5D">
        <w:t xml:space="preserve">Ninčević </w:t>
      </w:r>
      <w:proofErr w:type="spellStart"/>
      <w:r w:rsidR="00BF5757">
        <w:t>Mrkić</w:t>
      </w:r>
      <w:proofErr w:type="spellEnd"/>
      <w:r w:rsidR="00BF5757">
        <w:t xml:space="preserve"> </w:t>
      </w:r>
      <w:r w:rsidR="005D5E5D">
        <w:t>iz Zadra, Špire Brusine 16, dana</w:t>
      </w:r>
      <w:r w:rsidR="00BF5757">
        <w:t xml:space="preserve"> 17. listopada 2018</w:t>
      </w:r>
      <w:r w:rsidR="005D5E5D">
        <w:t>.</w:t>
      </w:r>
      <w:r w:rsidR="00C87BED">
        <w:t xml:space="preserve">, </w:t>
      </w:r>
      <w:r w:rsidR="005D5E5D">
        <w:t>donosi</w:t>
      </w:r>
    </w:p>
    <w:p w:rsidRDefault="007111AE" w:rsidP="007111AE" w:rsidR="007111AE" w:rsidRPr="00BF5757">
      <w:pPr>
        <w:pStyle w:val="StandardWeb"/>
        <w:ind w:firstLine="708" w:left="2124"/>
      </w:pPr>
      <w:r w:rsidRPr="00BF5757">
        <w:t xml:space="preserve">           </w:t>
      </w:r>
      <w:r w:rsidR="005D5E5D" w:rsidRPr="00BF5757">
        <w:t xml:space="preserve">    </w:t>
      </w:r>
      <w:r w:rsidRPr="00BF5757">
        <w:t xml:space="preserve">z a k </w:t>
      </w:r>
      <w:proofErr w:type="spellStart"/>
      <w:r w:rsidRPr="00BF5757">
        <w:t>lj</w:t>
      </w:r>
      <w:proofErr w:type="spellEnd"/>
      <w:r w:rsidRPr="00BF5757">
        <w:t xml:space="preserve"> u č </w:t>
      </w:r>
      <w:r w:rsidR="005D5E5D" w:rsidRPr="00BF5757">
        <w:t xml:space="preserve">a k </w:t>
      </w:r>
      <w:r w:rsidR="00635CCE" w:rsidRPr="00BF5757">
        <w:t xml:space="preserve"> </w:t>
      </w:r>
    </w:p>
    <w:p w:rsidRDefault="00BF5757" w:rsidP="00BF5757" w:rsidR="00C87BED">
      <w:pPr>
        <w:pStyle w:val="StandardWeb"/>
        <w:jc w:val="both"/>
      </w:pPr>
      <w:r>
        <w:t>I.</w:t>
      </w:r>
      <w:r>
        <w:tab/>
      </w:r>
      <w:r w:rsidR="00635CCE">
        <w:t xml:space="preserve">Nalaže se </w:t>
      </w:r>
      <w:r w:rsidR="00C87BED">
        <w:t>podnositelj</w:t>
      </w:r>
      <w:r w:rsidR="00635CCE">
        <w:t>u</w:t>
      </w:r>
      <w:r w:rsidR="00C87BED">
        <w:t xml:space="preserve"> prijedloga</w:t>
      </w:r>
      <w:r w:rsidRPr="00BF5757">
        <w:t xml:space="preserve"> </w:t>
      </w:r>
      <w:r>
        <w:t>ECO ENERGIA d.o.o., Zadar</w:t>
      </w:r>
      <w:r w:rsidR="005D5E5D">
        <w:t xml:space="preserve">, </w:t>
      </w:r>
      <w:r w:rsidR="00FA11F3">
        <w:t xml:space="preserve">OIB:18648872555, </w:t>
      </w:r>
      <w:r w:rsidR="00C87BED">
        <w:t xml:space="preserve">da u roku 3 (tri) dana od dana dostave prijepisa ovog </w:t>
      </w:r>
      <w:r w:rsidR="00803A5A">
        <w:t>zaključka</w:t>
      </w:r>
      <w:r w:rsidR="00C87BED">
        <w:t xml:space="preserve"> u spis dostavi dokaz o uplati predujma za troškove u predstečajnom p</w:t>
      </w:r>
      <w:r w:rsidR="002503E8">
        <w:t>ostupku u iznosu od 5</w:t>
      </w:r>
      <w:r w:rsidR="00FA11F3">
        <w:t>.000,00 kn, na žiro račun ovog s</w:t>
      </w:r>
      <w:r w:rsidR="002503E8" w:rsidRPr="00787BDC">
        <w:t xml:space="preserve">uda broj 2390001-1300000857, IBAN: HR 432390 0011 3000 0085 7, s pozivom na broj 05 </w:t>
      </w:r>
      <w:r w:rsidR="002503E8" w:rsidRPr="00803A5A">
        <w:rPr>
          <w:bCs/>
        </w:rPr>
        <w:t>2</w:t>
      </w:r>
      <w:r w:rsidR="00803A5A" w:rsidRPr="00803A5A">
        <w:rPr>
          <w:bCs/>
        </w:rPr>
        <w:t>21</w:t>
      </w:r>
      <w:r w:rsidR="002503E8" w:rsidRPr="00787BDC">
        <w:t>-</w:t>
      </w:r>
      <w:r>
        <w:t>345</w:t>
      </w:r>
      <w:r w:rsidR="002503E8" w:rsidRPr="00787BDC">
        <w:t>-201</w:t>
      </w:r>
      <w:r>
        <w:t>8</w:t>
      </w:r>
      <w:r w:rsidR="005D5E5D">
        <w:t>.</w:t>
      </w:r>
    </w:p>
    <w:p w:rsidRDefault="007111AE" w:rsidP="00BF5757" w:rsidR="007111AE" w:rsidRPr="003A0A74">
      <w:pPr>
        <w:jc w:val="both"/>
      </w:pPr>
      <w:r w:rsidRPr="00357E74">
        <w:t>II</w:t>
      </w:r>
      <w:r>
        <w:t>.</w:t>
      </w:r>
      <w:r w:rsidRPr="00EC1E0E">
        <w:rPr>
          <w:b/>
        </w:rPr>
        <w:t xml:space="preserve"> </w:t>
      </w:r>
      <w:r w:rsidR="00BF5757">
        <w:rPr>
          <w:b/>
        </w:rPr>
        <w:tab/>
      </w:r>
      <w:r w:rsidR="00803A5A" w:rsidRPr="00803A5A">
        <w:rPr>
          <w:bCs/>
        </w:rPr>
        <w:t xml:space="preserve">Ukoliko podnositelj </w:t>
      </w:r>
      <w:r w:rsidR="00803A5A">
        <w:rPr>
          <w:bCs/>
        </w:rPr>
        <w:t xml:space="preserve">prijedloga </w:t>
      </w:r>
      <w:r w:rsidR="00803A5A" w:rsidRPr="00803A5A">
        <w:rPr>
          <w:bCs/>
        </w:rPr>
        <w:t xml:space="preserve">ne postupi po točki I. ovog zaključka upozorava se na posljedice </w:t>
      </w:r>
      <w:r w:rsidR="003A0A74" w:rsidRPr="00803A5A">
        <w:rPr>
          <w:bCs/>
        </w:rPr>
        <w:t>iz</w:t>
      </w:r>
      <w:r w:rsidR="003A0A74" w:rsidRPr="003A0A74">
        <w:t xml:space="preserve"> čl. 28. st. 3.</w:t>
      </w:r>
      <w:r w:rsidR="00635CCE">
        <w:t xml:space="preserve"> </w:t>
      </w:r>
      <w:r w:rsidR="003A0A74" w:rsidRPr="003A0A74">
        <w:t>Stečajnog zakona (Narodne novine (71/</w:t>
      </w:r>
      <w:r w:rsidR="00FA11F3">
        <w:t>20</w:t>
      </w:r>
      <w:r w:rsidR="003A0A74" w:rsidRPr="003A0A74">
        <w:t>15</w:t>
      </w:r>
      <w:r w:rsidR="00FA11F3">
        <w:t xml:space="preserve"> i 104/2017</w:t>
      </w:r>
      <w:r w:rsidR="003A0A74" w:rsidRPr="003A0A74">
        <w:t>)</w:t>
      </w:r>
      <w:r w:rsidR="005D5E5D">
        <w:t>, koji propisuje da ako podnositelj prijedloga za otvaranje predstečajnog postupka nije uplatio predujam za troškove predstečajnog post</w:t>
      </w:r>
      <w:r w:rsidR="00BF5757">
        <w:t>upka, s</w:t>
      </w:r>
      <w:r w:rsidR="005D5E5D">
        <w:t>ud će prijedlog odbaciti</w:t>
      </w:r>
      <w:r w:rsidR="00BF5757">
        <w:t xml:space="preserve"> kao nedopušten</w:t>
      </w:r>
      <w:r w:rsidR="005D5E5D">
        <w:t xml:space="preserve">. </w:t>
      </w:r>
    </w:p>
    <w:p w:rsidRDefault="007111AE" w:rsidP="007111AE" w:rsidR="007111AE">
      <w:pPr>
        <w:pStyle w:val="Tijeloteksta"/>
        <w:rPr>
          <w:szCs w:val="24"/>
        </w:rPr>
      </w:pPr>
    </w:p>
    <w:p w:rsidRDefault="007111AE" w:rsidP="00B07561" w:rsidR="00635CCE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EC1E0E">
        <w:rPr>
          <w:sz w:val="24"/>
          <w:szCs w:val="24"/>
          <w:lang w:val="hr-HR"/>
        </w:rPr>
        <w:t xml:space="preserve">U Zadru </w:t>
      </w:r>
      <w:r w:rsidR="00BF5757">
        <w:rPr>
          <w:sz w:val="24"/>
          <w:szCs w:val="24"/>
          <w:lang w:val="hr-HR"/>
        </w:rPr>
        <w:t>17. listopada 2018.</w:t>
      </w:r>
    </w:p>
    <w:p w:rsidRDefault="00B61D55" w:rsidP="00B07561" w:rsidR="00B61D55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FA11F3" w:rsidP="00FA11F3" w:rsidR="00FA11F3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FA11F3" w:rsidP="00FA11F3" w:rsidR="00FA11F3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FA11F3" w:rsidP="00FA11F3" w:rsidR="00FA11F3" w:rsidRPr="006F3E15"/>
    <w:p w:rsidRDefault="007111AE" w:rsidP="00FA11F3" w:rsidR="007111AE">
      <w:pPr>
        <w:pStyle w:val="Tijeloteksta2"/>
        <w:spacing w:lineRule="auto" w:line="240" w:after="0"/>
        <w:jc w:val="center"/>
        <w:rPr>
          <w:sz w:val="24"/>
          <w:szCs w:val="24"/>
          <w:lang w:val="hr-HR"/>
        </w:rPr>
      </w:pPr>
    </w:p>
    <w:p w:rsidRDefault="007111AE" w:rsidP="007111AE" w:rsidR="007111AE" w:rsidRPr="00EC1E0E"/>
    <w:p w:rsidRDefault="007111AE" w:rsidP="0002756D" w:rsidR="007111AE" w:rsidRPr="00EC1E0E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EC1E0E">
        <w:rPr>
          <w:sz w:val="24"/>
          <w:szCs w:val="24"/>
          <w:lang w:val="hr-HR"/>
        </w:rPr>
        <w:t>POUKA O PRAVNOM LIJEKU</w:t>
      </w:r>
      <w:r w:rsidR="00635CCE">
        <w:rPr>
          <w:sz w:val="24"/>
          <w:szCs w:val="24"/>
          <w:lang w:val="hr-HR"/>
        </w:rPr>
        <w:t>:</w:t>
      </w:r>
    </w:p>
    <w:p w:rsidRDefault="00635CCE" w:rsidP="00635CCE" w:rsidR="00635CCE" w:rsidRPr="007B0198">
      <w:r w:rsidRPr="007B0198">
        <w:t>Protiv ovog zaključka nije dopuštena žalba.(čl. 1</w:t>
      </w:r>
      <w:r>
        <w:t>9</w:t>
      </w:r>
      <w:r w:rsidRPr="007B0198">
        <w:t xml:space="preserve">. st. </w:t>
      </w:r>
      <w:r>
        <w:t>7</w:t>
      </w:r>
      <w:r w:rsidRPr="007B0198">
        <w:t>. Stečajnog zakona).</w:t>
      </w:r>
    </w:p>
    <w:p w:rsidRDefault="002503E8" w:rsidP="007111AE" w:rsidR="002503E8">
      <w:pPr>
        <w:pStyle w:val="Bezproreda"/>
        <w:rPr>
          <w:sz w:val="24"/>
          <w:szCs w:val="24"/>
          <w:lang w:val="hr-HR"/>
        </w:rPr>
      </w:pPr>
    </w:p>
    <w:p w:rsidRDefault="002503E8" w:rsidP="007111AE" w:rsidR="002503E8">
      <w:pPr>
        <w:pStyle w:val="Bezproreda"/>
        <w:rPr>
          <w:sz w:val="24"/>
          <w:szCs w:val="24"/>
          <w:lang w:val="hr-HR"/>
        </w:rPr>
      </w:pPr>
    </w:p>
    <w:p w:rsidRDefault="007111AE" w:rsidP="007111AE" w:rsidR="007111AE" w:rsidRPr="00EC1E0E"/>
    <w:p w:rsidRDefault="00B471E1" w:rsidP="007111AE" w:rsidR="00B471E1">
      <w:pPr>
        <w:jc w:val="both"/>
      </w:pPr>
    </w:p>
    <w:sectPr w:rsidR="00B471E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 2 St-</w:t>
    </w:r>
    <w:r w:rsidR="002E0E70">
      <w:t>345/2018-4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E0E70"/>
    <w:rsid w:val="002F2D59"/>
    <w:rsid w:val="00313EF2"/>
    <w:rsid w:val="0031706D"/>
    <w:rsid w:val="0032432E"/>
    <w:rsid w:val="00346874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5D5E5D"/>
    <w:rsid w:val="00603EFB"/>
    <w:rsid w:val="00613EB0"/>
    <w:rsid w:val="00635CCE"/>
    <w:rsid w:val="006567DE"/>
    <w:rsid w:val="00685294"/>
    <w:rsid w:val="006B1627"/>
    <w:rsid w:val="006C7867"/>
    <w:rsid w:val="007111AE"/>
    <w:rsid w:val="00712EDC"/>
    <w:rsid w:val="007166FF"/>
    <w:rsid w:val="007405E1"/>
    <w:rsid w:val="007E6279"/>
    <w:rsid w:val="007E62C1"/>
    <w:rsid w:val="007E7400"/>
    <w:rsid w:val="00803A5A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F4797"/>
    <w:rsid w:val="00B07561"/>
    <w:rsid w:val="00B126D6"/>
    <w:rsid w:val="00B172D9"/>
    <w:rsid w:val="00B174E4"/>
    <w:rsid w:val="00B471E1"/>
    <w:rsid w:val="00B61D55"/>
    <w:rsid w:val="00B66941"/>
    <w:rsid w:val="00B7032A"/>
    <w:rsid w:val="00B85399"/>
    <w:rsid w:val="00BF1469"/>
    <w:rsid w:val="00BF2836"/>
    <w:rsid w:val="00BF5757"/>
    <w:rsid w:val="00C00149"/>
    <w:rsid w:val="00C32382"/>
    <w:rsid w:val="00C63069"/>
    <w:rsid w:val="00C765C2"/>
    <w:rsid w:val="00C87BED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3E4A"/>
    <w:rsid w:val="00F175A6"/>
    <w:rsid w:val="00F178FA"/>
    <w:rsid w:val="00FA11F3"/>
    <w:rsid w:val="00FB0307"/>
    <w:rsid w:val="00FC0088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Reetkatablice" w:type="table">
    <w:name w:val="Table Grid"/>
    <w:basedOn w:val="Obinatablica"/>
    <w:uiPriority w:val="59"/>
    <w:rsid w:val="002E0E7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1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D5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1D5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1D5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1D5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Reetkatablice" w:type="table">
    <w:name w:val="Table Grid"/>
    <w:basedOn w:val="Obinatablica"/>
    <w:uiPriority w:val="59"/>
    <w:rsid w:val="002E0E7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1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D5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1D5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1D5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1D5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 ENERGIA d.o.o. za poslovne usluge</izvorni_sadrzaj>
    <derivirana_varijabla naziv="DomainObject.Predmet.StrankaFormated_1">  ECO ENERGIA d.o.o. za poslovne usluge</derivirana_varijabla>
  </DomainObject.Predmet.StrankaFormated>
  <DomainObject.Predmet.StrankaFormatedOIB>
    <izvorni_sadrzaj>  ECO ENERGIA d.o.o. za poslovne usluge, OIB 18648872555</izvorni_sadrzaj>
    <derivirana_varijabla naziv="DomainObject.Predmet.StrankaFormatedOIB_1">  ECO ENERGIA d.o.o. za poslovne usluge, OIB 18648872555</derivirana_varijabla>
  </DomainObject.Predmet.StrankaFormatedOIB>
  <DomainObject.Predmet.StrankaFormatedWithAdress>
    <izvorni_sadrzaj> ECO ENERGIA d.o.o. za poslovne usluge, Gaženička cesta 5, 23000 Zadar</izvorni_sadrzaj>
    <derivirana_varijabla naziv="DomainObject.Predmet.StrankaFormatedWithAdress_1"> ECO ENERGIA d.o.o. za poslovne usluge, Gaženička cesta 5, 23000 Zadar</derivirana_varijabla>
  </DomainObject.Predmet.StrankaFormatedWithAdress>
  <DomainObject.Predmet.StrankaFormatedWithAdressOIB>
    <izvorni_sadrzaj> ECO ENERGIA d.o.o. za poslovne usluge, OIB 18648872555, Gaženička cesta 5, 23000 Zadar</izvorni_sadrzaj>
    <derivirana_varijabla naziv="DomainObject.Predmet.StrankaFormatedWithAdressOIB_1"> ECO ENERGIA d.o.o. za poslovne usluge, OIB 18648872555, Gaženička cesta 5, 23000 Zadar</derivirana_varijabla>
  </DomainObject.Predmet.StrankaFormatedWithAdressOIB>
  <DomainObject.Predmet.StrankaWithAdress>
    <izvorni_sadrzaj>ECO ENERGIA d.o.o. za poslovne usluge Gaženička cesta 5,23000 Zadar</izvorni_sadrzaj>
    <derivirana_varijabla naziv="DomainObject.Predmet.StrankaWithAdress_1">ECO ENERGIA d.o.o. za poslovne usluge Gaženička cesta 5,23000 Zadar</derivirana_varijabla>
  </DomainObject.Predmet.StrankaWithAdress>
  <DomainObject.Predmet.StrankaWithAdressOIB>
    <izvorni_sadrzaj>ECO ENERGIA d.o.o. za poslovne usluge, OIB 18648872555, Gaženička cesta 5,23000 Zadar</izvorni_sadrzaj>
    <derivirana_varijabla naziv="DomainObject.Predmet.StrankaWithAdressOIB_1">ECO ENERGIA d.o.o. za poslovne usluge, OIB 18648872555, Gaženička cesta 5,23000 Zadar</derivirana_varijabla>
  </DomainObject.Predmet.StrankaWithAdressOIB>
  <DomainObject.Predmet.StrankaNazivFormated>
    <izvorni_sadrzaj>ECO ENERGIA d.o.o. za poslovne usluge</izvorni_sadrzaj>
    <derivirana_varijabla naziv="DomainObject.Predmet.StrankaNazivFormated_1">ECO ENERGIA d.o.o. za poslovne usluge</derivirana_varijabla>
  </DomainObject.Predmet.StrankaNazivFormated>
  <DomainObject.Predmet.StrankaNazivFormatedOIB>
    <izvorni_sadrzaj>ECO ENERGIA d.o.o. za poslovne usluge, OIB 18648872555</izvorni_sadrzaj>
    <derivirana_varijabla naziv="DomainObject.Predmet.StrankaNazivFormatedOIB_1">ECO ENERGIA d.o.o. za poslovne usluge, OIB 18648872555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ECO ENERGIA d.o.o. za poslovne usluge</item>
    </izvorni_sadrzaj>
    <derivirana_varijabla naziv="DomainObject.Predmet.StrankaListFormated_1">
      <item>ECO ENERGIA d.o.o. za poslovne usluge</item>
    </derivirana_varijabla>
  </DomainObject.Predmet.StrankaListFormated>
  <DomainObject.Predmet.StrankaListFormatedOIB>
    <izvorni_sadrzaj>
      <item>ECO ENERGIA d.o.o. za poslovne usluge, OIB 18648872555</item>
    </izvorni_sadrzaj>
    <derivirana_varijabla naziv="DomainObject.Predmet.StrankaListFormatedOIB_1">
      <item>ECO ENERGIA d.o.o. za poslovne usluge, OIB 18648872555</item>
    </derivirana_varijabla>
  </DomainObject.Predmet.StrankaListFormatedOIB>
  <DomainObject.Predmet.StrankaListFormatedWithAdress>
    <izvorni_sadrzaj>
      <item>ECO ENERGIA d.o.o. za poslovne usluge, Gaženička cesta 5, 23000 Zadar</item>
    </izvorni_sadrzaj>
    <derivirana_varijabla naziv="DomainObject.Predmet.StrankaListFormatedWithAdress_1">
      <item>ECO ENERGIA d.o.o. za poslovne usluge, Gaženička cesta 5, 23000 Zadar</item>
    </derivirana_varijabla>
  </DomainObject.Predmet.StrankaListFormatedWithAdress>
  <DomainObject.Predmet.StrankaListFormatedWithAdressOIB>
    <izvorni_sadrzaj>
      <item>ECO ENERGIA d.o.o. za poslovne usluge, OIB 18648872555, Gaženička cesta 5, 23000 Zadar</item>
    </izvorni_sadrzaj>
    <derivirana_varijabla naziv="DomainObject.Predmet.StrankaListFormatedWithAdressOIB_1">
      <item>ECO ENERGIA d.o.o. za poslovne usluge, OIB 18648872555, Gaženička cesta 5, 23000 Zadar</item>
    </derivirana_varijabla>
  </DomainObject.Predmet.StrankaListFormatedWithAdressOIB>
  <DomainObject.Predmet.StrankaListNazivFormated>
    <izvorni_sadrzaj>
      <item>ECO ENERGIA d.o.o. za poslovne usluge</item>
    </izvorni_sadrzaj>
    <derivirana_varijabla naziv="DomainObject.Predmet.StrankaListNazivFormated_1">
      <item>ECO ENERGIA d.o.o. za poslovne usluge</item>
    </derivirana_varijabla>
  </DomainObject.Predmet.StrankaListNazivFormated>
  <DomainObject.Predmet.StrankaListNazivFormatedOIB>
    <izvorni_sadrzaj>
      <item>ECO ENERGIA d.o.o. za poslovne usluge, OIB 18648872555</item>
    </izvorni_sadrzaj>
    <derivirana_varijabla naziv="DomainObject.Predmet.StrankaListNazivFormatedOIB_1">
      <item>ECO ENERGIA d.o.o. za poslovne usluge, OIB 18648872555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 ENERGIA d.o.o. za poslovne usluge</izvorni_sadrzaj>
    <derivirana_varijabla naziv="DomainObject.Predmet.StrankaIDrugi_1">ECO ENERGIA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 ENERGIA d.o.o. za poslovne usluge, OIB 18648872555, Gaženička cesta 5, 23000 Zadar</izvorni_sadrzaj>
    <derivirana_varijabla naziv="DomainObject.Predmet.StrankaIDrugiAdressOIB_1">ECO ENERGIA d.o.o. za poslovne usluge, OIB 18648872555, Gaženička cesta 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ENERGIA d.o.o. za poslovne usluge</item>
    </izvorni_sadrzaj>
    <derivirana_varijabla naziv="DomainObject.Predmet.SudioniciListNaziv_1">
      <item>ECO ENERGIA d.o.o. za poslovne usluge</item>
    </derivirana_varijabla>
  </DomainObject.Predmet.SudioniciListNaziv>
  <DomainObject.Predmet.SudioniciListAdressOIB>
    <izvorni_sadrzaj>
      <item>ECO ENERGIA d.o.o. za poslovne usluge, OIB 18648872555, Gaženička cesta 5,23000 Zadar</item>
    </izvorni_sadrzaj>
    <derivirana_varijabla naziv="DomainObject.Predmet.SudioniciListAdressOIB_1">
      <item>ECO ENERGIA d.o.o. za poslovne usluge, OIB 18648872555, Gaženička cesta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18648872555</item>
    </izvorni_sadrzaj>
    <derivirana_varijabla naziv="DomainObject.Predmet.SudioniciListNazivOIB_1">
      <item>, OIB 18648872555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5A8AC-341C-47AE-9FEA-864D083D4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1133</properties:Characters>
  <properties:Lines>36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2018-10-17T09:12:00Z</dcterms:created>
  <dc:creator>Ardena Bajlo</dc:creator>
  <cp:lastModifiedBy>Merlina Klišmanić</cp:lastModifiedBy>
  <cp:lastPrinted>2018-10-17T09:17:00Z</cp:lastPrinted>
  <dcterms:modified xmlns:xsi="http://www.w3.org/2001/XMLSchema-instance" xsi:type="dcterms:W3CDTF">2018-10-17T12:10:00Z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(St-345-18  poziv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