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7A7940">
                    <w:rPr>
                      <w:sz w:val="22"/>
                      <w:szCs w:val="22"/>
                    </w:rPr>
                    <w:t>t-1129</w:t>
                  </w:r>
                  <w:r w:rsidR="00745BFD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19b26d9" w14:paraId="19b26d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C0782">
        <w:t xml:space="preserve"> </w:t>
      </w:r>
      <w:r w:rsidR="007A7940">
        <w:t>JEGER DARIO jednostavno društvo s ograničenom odgovornošću za ugostiteljstvo i trgovinu, Darda, Svetog Ivana Krstitelja 101</w:t>
      </w:r>
      <w:r w:rsidR="00922327">
        <w:t>,</w:t>
      </w:r>
      <w:r w:rsidR="004F0AFB">
        <w:t xml:space="preserve"> </w:t>
      </w:r>
      <w:r w:rsidR="00DD21BF">
        <w:t>MBS 030188289, OIB 78334241862,</w:t>
      </w:r>
      <w:r>
        <w:t xml:space="preserve">  temeljem članka 430. Stečajnog zakona (NN 71/15, dalje: SZ), dana </w:t>
      </w:r>
      <w:r w:rsidR="009A2C96">
        <w:t xml:space="preserve"> </w:t>
      </w:r>
      <w:r w:rsidR="00D11C87">
        <w:t>12</w:t>
      </w:r>
      <w:r w:rsidR="00FE652D">
        <w:t xml:space="preserve">. </w:t>
      </w:r>
      <w:r w:rsidR="00D11C87">
        <w:t xml:space="preserve"> prosinca</w:t>
      </w:r>
      <w:r w:rsidR="00FE652D"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7A7940">
        <w:t>JEGER DARIO jednostavno društvo s ograničenom odgovornošću za ugostiteljstvo i trgovinu, Darda, Svetog Ivana Krstitelja 101</w:t>
      </w:r>
      <w:r w:rsidR="009C76C5">
        <w:t>,</w:t>
      </w:r>
      <w:r w:rsidR="00DD21BF">
        <w:t xml:space="preserve"> MBS 030188289, OIB 78334241862</w:t>
      </w:r>
      <w:r>
        <w:t xml:space="preserve"> na temelju neizvršenih osnova za plaćanje iznosi </w:t>
      </w:r>
      <w:r w:rsidR="00DD21BF">
        <w:t>51.768,25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</w:t>
      </w:r>
      <w:r w:rsidR="007A7940">
        <w:t xml:space="preserve">Dario </w:t>
      </w:r>
      <w:proofErr w:type="spellStart"/>
      <w:r w:rsidR="007A7940">
        <w:t>Jeger</w:t>
      </w:r>
      <w:proofErr w:type="spellEnd"/>
      <w:r w:rsidR="007A7940">
        <w:t>, OIB 15789111148</w:t>
      </w:r>
      <w:r w:rsidR="00DC6176">
        <w:t xml:space="preserve">, </w:t>
      </w:r>
      <w:r w:rsidR="00201D9C">
        <w:t xml:space="preserve"> Darda, Braće Radić 9,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A7940">
        <w:t>1129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D11C87">
        <w:t>12</w:t>
      </w:r>
      <w:r w:rsidR="00FE652D">
        <w:t xml:space="preserve">. </w:t>
      </w:r>
      <w:r w:rsidR="00D11C87">
        <w:t>prosinca</w:t>
      </w:r>
      <w:r w:rsidR="00FE652D">
        <w:t xml:space="preserve">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D11C87">
        <w:t>25</w:t>
      </w:r>
      <w:r>
        <w:t>.</w:t>
      </w:r>
      <w:r w:rsidR="00D11C87">
        <w:t>02.2019</w:t>
      </w:r>
      <w:r>
        <w:t>.</w:t>
      </w:r>
    </w:p>
    <w:p w:rsidRDefault="00DE5646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1D9C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45BFD"/>
    <w:rsid w:val="0075404A"/>
    <w:rsid w:val="007667D7"/>
    <w:rsid w:val="00783908"/>
    <w:rsid w:val="007A7940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11C87"/>
    <w:rsid w:val="00D61325"/>
    <w:rsid w:val="00D71279"/>
    <w:rsid w:val="00D87EF8"/>
    <w:rsid w:val="00D953F1"/>
    <w:rsid w:val="00DC6176"/>
    <w:rsid w:val="00DD21BF"/>
    <w:rsid w:val="00DE5646"/>
    <w:rsid w:val="00DF2CDA"/>
    <w:rsid w:val="00DF51E0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6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6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6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5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6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St-1129/2018</izvorni_sadrzaj>
    <derivirana_varijabla naziv="DomainObject.Predmet.OznakaBroj_1">St-1129/2018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JEGER DARIO jednostavno društvo s ograničenom odgovornošću za ugostiteljstvo i trgovinu</izvorni_sadrzaj>
    <derivirana_varijabla naziv="DomainObject.Predmet.ProtustrankaFormated_1">  JEGER DARIO jednostavno društvo s ograničenom odgovornošću za ugostiteljstvo i trgovinu</derivirana_varijabla>
  </DomainObject.Predmet.ProtustrankaFormated>
  <DomainObject.Predmet.ProtustrankaFormatedOIB>
    <izvorni_sadrzaj>  JEGER DARIO jednostavno društvo s ograničenom odgovornošću za ugostiteljstvo i trgovinu, OIB 78334241862</izvorni_sadrzaj>
    <derivirana_varijabla naziv="DomainObject.Predmet.ProtustrankaFormatedOIB_1">  JEGER DARIO jednostavno društvo s ograničenom odgovornošću za ugostiteljstvo i trgovinu, OIB 78334241862</derivirana_varijabla>
  </DomainObject.Predmet.ProtustrankaFormatedOIB>
  <DomainObject.Predmet.ProtustrankaFormatedWithAdress>
    <izvorni_sadrzaj> JEGER DARIO jednostavno društvo s ograničenom odgovornošću za ugostiteljstvo i trgovinu, Svetog Ivana Krstitelja 101, 31326 Darda</izvorni_sadrzaj>
    <derivirana_varijabla naziv="DomainObject.Predmet.ProtustrankaFormatedWithAdress_1"> JEGER DARIO jednostavno društvo s ograničenom odgovornošću za ugostiteljstvo i trgovinu, Svetog Ivana Krstitelja 101, 31326 Darda</derivirana_varijabla>
  </DomainObject.Predmet.ProtustrankaFormatedWithAdress>
  <DomainObject.Predmet.ProtustrankaFormatedWithAdressOIB>
    <izvorni_sadrzaj> JEGER DARIO jednostavno društvo s ograničenom odgovornošću za ugostiteljstvo i trgovinu, OIB 78334241862, Svetog Ivana Krstitelja 101, 31326 Darda</izvorni_sadrzaj>
    <derivirana_varijabla naziv="DomainObject.Predmet.ProtustrankaFormatedWithAdressOIB_1"> JEGER DARIO jednostavno društvo s ograničenom odgovornošću za ugostiteljstvo i trgovinu, OIB 78334241862, Svetog Ivana Krstitelja 101, 31326 Darda</derivirana_varijabla>
  </DomainObject.Predmet.ProtustrankaFormatedWithAdressOIB>
  <DomainObject.Predmet.ProtustrankaWithAdress>
    <izvorni_sadrzaj>JEGER DARIO jednostavno društvo s ograničenom odgovornošću za ugostiteljstvo i trgovinu Svetog Ivana Krstitelja 101, 31326 Darda</izvorni_sadrzaj>
    <derivirana_varijabla naziv="DomainObject.Predmet.ProtustrankaWithAdress_1">JEGER DARIO jednostavno društvo s ograničenom odgovornošću za ugostiteljstvo i trgovinu Svetog Ivana Krstitelja 101, 31326 Darda</derivirana_varijabla>
  </DomainObject.Predmet.ProtustrankaWithAdress>
  <DomainObject.Predmet.ProtustrankaWithAdressOIB>
    <izvorni_sadrzaj>JEGER DARIO jednostavno društvo s ograničenom odgovornošću za ugostiteljstvo i trgovinu, OIB 78334241862, Svetog Ivana Krstitelja 101, 31326 Darda</izvorni_sadrzaj>
    <derivirana_varijabla naziv="DomainObject.Predmet.ProtustrankaWithAdressOIB_1">JEGER DARIO jednostavno društvo s ograničenom odgovornošću za ugostiteljstvo i trgovinu, OIB 78334241862, Svetog Ivana Krstitelja 101, 31326 Darda</derivirana_varijabla>
  </DomainObject.Predmet.ProtustrankaWithAdressOIB>
  <DomainObject.Predmet.ProtustrankaNazivFormated>
    <izvorni_sadrzaj>JEGER DARIO jednostavno društvo s ograničenom odgovornošću za ugostiteljstvo i trgovinu</izvorni_sadrzaj>
    <derivirana_varijabla naziv="DomainObject.Predmet.ProtustrankaNazivFormated_1">JEGER DARIO jednostavno društvo s ograničenom odgovornošću za ugostiteljstvo i trgovinu</derivirana_varijabla>
  </DomainObject.Predmet.ProtustrankaNazivFormated>
  <DomainObject.Predmet.ProtustrankaNazivFormatedOIB>
    <izvorni_sadrzaj>JEGER DARIO jednostavno društvo s ograničenom odgovornošću za ugostiteljstvo i trgovinu, OIB 78334241862</izvorni_sadrzaj>
    <derivirana_varijabla naziv="DomainObject.Predmet.ProtustrankaNazivFormatedOIB_1">JEGER DARIO jednostavno društvo s ograničenom odgovornošću za ugostiteljstvo i trgovinu, OIB 78334241862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JEGER DARIO jednostavno društvo s ograničenom odgovornošću za ugostiteljstvo i trgovinu</item>
    </izvorni_sadrzaj>
    <derivirana_varijabla naziv="DomainObject.Predmet.ProtuStrankaListFormated_1">
      <item>JEGER DARIO jednostavno društvo s ograničenom odgovornošću za ugostiteljstvo i trgovinu</item>
    </derivirana_varijabla>
  </DomainObject.Predmet.ProtuStrankaListFormated>
  <DomainObject.Predmet.ProtuStrankaListFormatedOIB>
    <izvorni_sadrzaj>
      <item>JEGER DARIO jednostavno društvo s ograničenom odgovornošću za ugostiteljstvo i trgovinu, OIB 78334241862</item>
    </izvorni_sadrzaj>
    <derivirana_varijabla naziv="DomainObject.Predmet.ProtuStrankaListFormatedOIB_1">
      <item>JEGER DARIO jednostavno društvo s ograničenom odgovornošću za ugostiteljstvo i trgovinu, OIB 78334241862</item>
    </derivirana_varijabla>
  </DomainObject.Predmet.ProtuStrankaListFormatedOIB>
  <DomainObject.Predmet.ProtuStrankaListFormatedWithAdress>
    <izvorni_sadrzaj>
      <item>JEGER DARIO jednostavno društvo s ograničenom odgovornošću za ugostiteljstvo i trgovinu, Svetog Ivana Krstitelja 101, 31326 Darda</item>
    </izvorni_sadrzaj>
    <derivirana_varijabla naziv="DomainObject.Predmet.ProtuStrankaListFormatedWithAdress_1">
      <item>JEGER DARIO jednostavno društvo s ograničenom odgovornošću za ugostiteljstvo i trgovinu, Svetog Ivana Krstitelja 101, 31326 Darda</item>
    </derivirana_varijabla>
  </DomainObject.Predmet.ProtuStrankaListFormatedWithAdress>
  <DomainObject.Predmet.ProtuStrankaListFormatedWithAdressOIB>
    <izvorni_sadrzaj>
      <item>JEGER DARIO jednostavno društvo s ograničenom odgovornošću za ugostiteljstvo i trgovinu, OIB 78334241862, Svetog Ivana Krstitelja 101, 31326 Darda</item>
    </izvorni_sadrzaj>
    <derivirana_varijabla naziv="DomainObject.Predmet.ProtuStrankaListFormatedWithAdressOIB_1">
      <item>JEGER DARIO jednostavno društvo s ograničenom odgovornošću za ugostiteljstvo i trgovinu, OIB 78334241862, Svetog Ivana Krstitelja 101, 31326 Darda</item>
    </derivirana_varijabla>
  </DomainObject.Predmet.ProtuStrankaListFormatedWithAdressOIB>
  <DomainObject.Predmet.ProtuStrankaListNazivFormated>
    <izvorni_sadrzaj>
      <item>JEGER DARIO jednostavno društvo s ograničenom odgovornošću za ugostiteljstvo i trgovinu</item>
    </izvorni_sadrzaj>
    <derivirana_varijabla naziv="DomainObject.Predmet.ProtuStrankaListNazivFormated_1">
      <item>JEGER DARIO jednostavno društvo s ograničenom odgovornošću za ugostiteljstvo i trgovinu</item>
    </derivirana_varijabla>
  </DomainObject.Predmet.ProtuStrankaListNazivFormated>
  <DomainObject.Predmet.ProtuStrankaListNazivFormatedOIB>
    <izvorni_sadrzaj>
      <item>JEGER DARIO jednostavno društvo s ograničenom odgovornošću za ugostiteljstvo i trgovinu, OIB 78334241862</item>
    </izvorni_sadrzaj>
    <derivirana_varijabla naziv="DomainObject.Predmet.ProtuStrankaListNazivFormatedOIB_1">
      <item>JEGER DARIO jednostavno društvo s ograničenom odgovornošću za ugostiteljstvo i trgovinu, OIB 78334241862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JEGER DARIO jednostavno društvo s ograničenom odgovornošću za ugostiteljstvo i trgovinu</izvorni_sadrzaj>
    <derivirana_varijabla naziv="DomainObject.Predmet.ProtustrankaIDrugi_1">JEGER DARIO jednostavno društvo s ograničenom odgovornošću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JEGER DARIO jednostavno društvo s ograničenom odgovornošću za ugostiteljstvo i trgovinu, OIB 78334241862, Svetog Ivana Krstitelja 101, 31326 Darda</izvorni_sadrzaj>
    <derivirana_varijabla naziv="DomainObject.Predmet.ProtustrankaIDrugiAdressOIB_1">JEGER DARIO jednostavno društvo s ograničenom odgovornošću za ugostiteljstvo i trgovinu, OIB 78334241862, Svetog Ivana Krstitelja 101,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JEGER DARIO jednostavno društvo s ograničenom odgovornošću za ugostiteljstvo i trgovinu</item>
    </izvorni_sadrzaj>
    <derivirana_varijabla naziv="DomainObject.Predmet.SudioniciListNaziv_1">
      <item>FINA RC OSIJEK</item>
      <item>JEGER DARIO jednostavno društvo s ograničenom odgovornošću za ugostiteljstvo i trgovinu</item>
    </derivirana_varijabla>
  </DomainObject.Predmet.SudioniciListNaziv>
  <DomainObject.Predmet.SudioniciListAdressOIB>
    <izvorni_sadrzaj>
      <item>FINA RC OSIJEK, OIB 85821130368</item>
      <item>JEGER DARIO jednostavno društvo s ograničenom odgovornošću za ugostiteljstvo i trgovinu, OIB 78334241862, Svetog Ivana Krstitelja 101,31326 Darda</item>
    </izvorni_sadrzaj>
    <derivirana_varijabla naziv="DomainObject.Predmet.SudioniciListAdressOIB_1">
      <item>FINA RC OSIJEK, OIB 85821130368</item>
      <item>JEGER DARIO jednostavno društvo s ograničenom odgovornošću za ugostiteljstvo i trgovinu, OIB 78334241862, Svetog Ivana Krstitelja 101,31326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78334241862</item>
    </izvorni_sadrzaj>
    <derivirana_varijabla naziv="DomainObject.Predmet.SudioniciListNazivOIB_1">
      <item>, OIB 85821130368</item>
      <item>, OIB 78334241862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43D9C-00D6-4863-8483-2DDEE2563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2224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2018-12-12T08:31:00Z</dcterms:created>
  <dc:creator>Snježana Andrijanić</dc:creator>
  <cp:lastModifiedBy>Gordana Harc</cp:lastModifiedBy>
  <cp:lastPrinted>2018-12-12T08:31:00Z</cp:lastPrinted>
  <dcterms:modified xmlns:xsi="http://www.w3.org/2001/XMLSchema-instance" xsi:type="dcterms:W3CDTF">2018-12-12T08:49:00Z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- 1129-18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