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ece6" w14:paraId="8ccece6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9A671A" w:rsidR="009A671A">
      <w:pPr>
        <w:jc w:val="both"/>
      </w:pPr>
      <w:r w:rsidRPr="00964C7D">
        <w:rPr>
          <w:szCs w:val="24"/>
        </w:rPr>
        <w:tab/>
      </w:r>
      <w:r w:rsidR="009A671A">
        <w:t xml:space="preserve">Trgovački sud u Varaždinu po sucu toga suda Meliti Poljanec-Bubaš, kao stečajnom sucu u predmetu u povodu zahtjeva Financijske agencije Regionalni centar Zagreb, Podružnica Varaždin, Augusta Cesarca 2, Varaždin, za pokretanje skraćenog stečajnog postupka protiv dužnika GLAVINA d.o.o., OIB 86204676991, Prelog, Glavna 29, dana  13. svibnja </w:t>
      </w:r>
      <w:r w:rsidR="009A671A">
        <w:rPr>
          <w:color w:val="FFC000"/>
        </w:rPr>
        <w:t xml:space="preserve"> </w:t>
      </w:r>
      <w:r w:rsidR="009A671A">
        <w:t>2016. godine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9A671A">
        <w:t>GLAVINA d.o.o., OIB 86204676991, Prelog, Glavna 29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9A671A">
        <w:rPr>
          <w:szCs w:val="24"/>
        </w:rPr>
        <w:t>svibnja</w:t>
      </w:r>
      <w:r w:rsidR="00964C7D" w:rsidRPr="00964C7D">
        <w:rPr>
          <w:szCs w:val="24"/>
        </w:rPr>
        <w:t xml:space="preserve"> 201</w:t>
      </w:r>
      <w:r w:rsidR="009A671A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9A671A">
        <w:t>GLAVINA d.o.o., OIB 86204676991, Prelog, Glavna 29, s danom 13. svibnja 2016. u 15,00 sati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9A671A">
        <w:t>Miljenko Marinić iz Zagreba, Lopudska 1a, OIB: 34668485052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9A671A">
        <w:t>GLAVINA d.o.o., OIB 86204676991, Prelog, Glavna 29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9A671A">
        <w:rPr>
          <w:szCs w:val="24"/>
        </w:rPr>
        <w:t>19</w:t>
      </w:r>
      <w:r w:rsidR="00964C7D" w:rsidRPr="00964C7D">
        <w:rPr>
          <w:szCs w:val="24"/>
        </w:rPr>
        <w:t xml:space="preserve">. </w:t>
      </w:r>
      <w:r w:rsidR="009A671A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9A671A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9A671A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9A671A">
        <w:rPr>
          <w:szCs w:val="24"/>
        </w:rPr>
        <w:t>svibnja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9A671A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A671A">
        <w:t>GLAVINA d.o.o., Prelog, Glavna 29</w:t>
      </w:r>
    </w:p>
    <w:p w:rsidRDefault="009A671A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 dužnika Krešimir Glavina,Prelog, Kalmana Mesarića 16</w:t>
      </w:r>
      <w:r w:rsidR="00733B53">
        <w:t xml:space="preserve"> </w:t>
      </w:r>
    </w:p>
    <w:p w:rsidRDefault="009A671A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 (odmah i nakon pravomoćnosti)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33B53">
        <w:rPr>
          <w:szCs w:val="24"/>
        </w:rPr>
        <w:t xml:space="preserve">Čakovec, O. Keršovanija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9A671A">
        <w:t>Miljenko Marinić iz Zagreba, Lopudska 1a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27C" w:rsidP="007A75CE" w:rsidR="004E627C">
      <w:r>
        <w:separator/>
      </w:r>
    </w:p>
  </w:endnote>
  <w:endnote w:id="0" w:type="continuationSeparator">
    <w:p w:rsidRDefault="004E627C" w:rsidP="007A75CE" w:rsidR="004E6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27C" w:rsidP="007A75CE" w:rsidR="004E627C">
      <w:r>
        <w:separator/>
      </w:r>
    </w:p>
  </w:footnote>
  <w:footnote w:id="0" w:type="continuationSeparator">
    <w:p w:rsidRDefault="004E627C" w:rsidP="007A75CE" w:rsidR="004E6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7FC7">
      <w:rPr>
        <w:noProof/>
      </w:rPr>
      <w:t>2</w:t>
    </w:r>
    <w:r>
      <w:fldChar w:fldCharType="end"/>
    </w:r>
  </w:p>
  <w:p w:rsidRDefault="009A671A" w:rsidP="009A671A" w:rsidR="009A671A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St-283/16-5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9A671A">
      <w:rPr>
        <w:szCs w:val="24"/>
      </w:rPr>
      <w:t>283/16-5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4E627C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37FC7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A671A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C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C7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C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C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C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C7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C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C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26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GLAVINA društvo s ograničenom odgovornošću za turizam, posredovanje i usluge, Prelog</izvorni_sadrzaj>
    <derivirana_varijabla naziv="DomainObject.Predmet.ProtustrankaFormated_1">  GLAVINA društvo s ograničenom odgovornošću za turizam, posredovanje i usluge, Prelog</derivirana_varijabla>
  </DomainObject.Predmet.ProtustrankaFormated>
  <DomainObject.Predmet.ProtustrankaFormatedOIB>
    <izvorni_sadrzaj>  GLAVINA društvo s ograničenom odgovornošću za turizam, posredovanje i usluge, Prelog, OIB 86204676991</izvorni_sadrzaj>
    <derivirana_varijabla naziv="DomainObject.Predmet.ProtustrankaFormatedOIB_1">  GLAVINA društvo s ograničenom odgovornošću za turizam, posredovanje i usluge, Prelog, OIB 86204676991</derivirana_varijabla>
  </DomainObject.Predmet.ProtustrankaFormatedOIB>
  <DomainObject.Predmet.ProtustrankaFormatedWithAdress>
    <izvorni_sadrzaj> GLAVINA društvo s ograničenom odgovornošću za turizam, posredovanje i usluge, Prelog, Glavna 29, 40323 Prelog</izvorni_sadrzaj>
    <derivirana_varijabla naziv="DomainObject.Predmet.ProtustrankaFormatedWithAdress_1"> GLAVINA društvo s ograničenom odgovornošću za turizam, posredovanje i usluge, Prelog, Glavna 29, 40323 Prelog</derivirana_varijabla>
  </DomainObject.Predmet.ProtustrankaFormatedWithAdress>
  <DomainObject.Predmet.ProtustrankaFormatedWithAdressOIB>
    <izvorni_sadrzaj> GLAVINA društvo s ograničenom odgovornošću za turizam, posredovanje i usluge, Prelog, OIB 86204676991, Glavna 29, 40323 Prelog</izvorni_sadrzaj>
    <derivirana_varijabla naziv="DomainObject.Predmet.ProtustrankaFormatedWithAdressOIB_1"> GLAVINA društvo s ograničenom odgovornošću za turizam, posredovanje i usluge, Prelog, OIB 86204676991, Glavna 29, 40323 Prelog</derivirana_varijabla>
  </DomainObject.Predmet.ProtustrankaFormatedWithAdressOIB>
  <DomainObject.Predmet.ProtustrankaWithAdress>
    <izvorni_sadrzaj>GLAVINA društvo s ograničenom odgovornošću za turizam, posredovanje i usluge, Prelog Glavna 29, 40323 Prelog</izvorni_sadrzaj>
    <derivirana_varijabla naziv="DomainObject.Predmet.ProtustrankaWithAdress_1">GLAVINA društvo s ograničenom odgovornošću za turizam, posredovanje i usluge, Prelog Glavna 29, 40323 Prelog</derivirana_varijabla>
  </DomainObject.Predmet.ProtustrankaWithAdress>
  <DomainObject.Predmet.ProtustrankaWithAdressOIB>
    <izvorni_sadrzaj>GLAVINA društvo s ograničenom odgovornošću za turizam, posredovanje i usluge, Prelog, OIB 86204676991, Glavna 29, 40323 Prelog</izvorni_sadrzaj>
    <derivirana_varijabla naziv="DomainObject.Predmet.ProtustrankaWithAdressOIB_1">GLAVINA društvo s ograničenom odgovornošću za turizam, posredovanje i usluge, Prelog, OIB 86204676991, Glavna 29, 40323 Prelog</derivirana_varijabla>
  </DomainObject.Predmet.ProtustrankaWithAdressOIB>
  <DomainObject.Predmet.ProtustrankaNazivFormated>
    <izvorni_sadrzaj>GLAVINA društvo s ograničenom odgovornošću za turizam, posredovanje i usluge, Prelog</izvorni_sadrzaj>
    <derivirana_varijabla naziv="DomainObject.Predmet.ProtustrankaNazivFormated_1">GLAVINA društvo s ograničenom odgovornošću za turizam, posredovanje i usluge, Prelog</derivirana_varijabla>
  </DomainObject.Predmet.ProtustrankaNazivFormated>
  <DomainObject.Predmet.ProtustrankaNazivFormatedOIB>
    <izvorni_sadrzaj>GLAVINA društvo s ograničenom odgovornošću za turizam, posredovanje i usluge, Prelog, OIB 86204676991</izvorni_sadrzaj>
    <derivirana_varijabla naziv="DomainObject.Predmet.ProtustrankaNazivFormatedOIB_1">GLAVINA društvo s ograničenom odgovornošću za turizam, posredovanje i usluge, Prelog, OIB 86204676991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3866.67</izvorni_sadrzaj>
    <derivirana_varijabla naziv="DomainObject.Predmet.TrenutnaVrijednost_1">3866.67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GLAVINA društvo s ograničenom odgovornošću za turizam, posredovanje i usluge, Prelog</item>
    </izvorni_sadrzaj>
    <derivirana_varijabla naziv="DomainObject.Predmet.ProtuStrankaListFormated_1">
      <item>GLAVINA društvo s ograničenom odgovornošću za turizam, posredovanje i usluge, Prelog</item>
    </derivirana_varijabla>
  </DomainObject.Predmet.ProtuStrankaListFormated>
  <DomainObject.Predmet.ProtuStrankaListFormatedOIB>
    <izvorni_sadrzaj>
      <item>GLAVINA društvo s ograničenom odgovornošću za turizam, posredovanje i usluge, Prelog, OIB 86204676991</item>
    </izvorni_sadrzaj>
    <derivirana_varijabla naziv="DomainObject.Predmet.ProtuStrankaListFormatedOIB_1">
      <item>GLAVINA društvo s ograničenom odgovornošću za turizam, posredovanje i usluge, Prelog, OIB 86204676991</item>
    </derivirana_varijabla>
  </DomainObject.Predmet.ProtuStrankaListFormatedOIB>
  <DomainObject.Predmet.ProtuStrankaListFormatedWithAdress>
    <izvorni_sadrzaj>
      <item>GLAVINA društvo s ograničenom odgovornošću za turizam, posredovanje i usluge, Prelog, Glavna 29, 40323 Prelog</item>
    </izvorni_sadrzaj>
    <derivirana_varijabla naziv="DomainObject.Predmet.ProtuStrankaListFormatedWithAdress_1">
      <item>GLAVINA društvo s ograničenom odgovornošću za turizam, posredovanje i usluge, Prelog, Glavna 29, 40323 Prelog</item>
    </derivirana_varijabla>
  </DomainObject.Predmet.ProtuStrankaListFormatedWithAdress>
  <DomainObject.Predmet.ProtuStrankaListFormatedWithAdressOIB>
    <izvorni_sadrzaj>
      <item>GLAVINA društvo s ograničenom odgovornošću za turizam, posredovanje i usluge, Prelog, OIB 86204676991, Glavna 29, 40323 Prelog</item>
    </izvorni_sadrzaj>
    <derivirana_varijabla naziv="DomainObject.Predmet.ProtuStrankaListFormatedWithAdressOIB_1">
      <item>GLAVINA društvo s ograničenom odgovornošću za turizam, posredovanje i usluge, Prelog, OIB 86204676991, Glavna 29, 40323 Prelog</item>
    </derivirana_varijabla>
  </DomainObject.Predmet.ProtuStrankaListFormatedWithAdressOIB>
  <DomainObject.Predmet.ProtuStrankaListNazivFormated>
    <izvorni_sadrzaj>
      <item>GLAVINA društvo s ograničenom odgovornošću za turizam, posredovanje i usluge, Prelog</item>
    </izvorni_sadrzaj>
    <derivirana_varijabla naziv="DomainObject.Predmet.ProtuStrankaListNazivFormated_1">
      <item>GLAVINA društvo s ograničenom odgovornošću za turizam, posredovanje i usluge, Prelog</item>
    </derivirana_varijabla>
  </DomainObject.Predmet.ProtuStrankaListNazivFormated>
  <DomainObject.Predmet.ProtuStrankaListNazivFormatedOIB>
    <izvorni_sadrzaj>
      <item>GLAVINA društvo s ograničenom odgovornošću za turizam, posredovanje i usluge, Prelog, OIB 86204676991</item>
    </izvorni_sadrzaj>
    <derivirana_varijabla naziv="DomainObject.Predmet.ProtuStrankaListNazivFormatedOIB_1">
      <item>GLAVINA društvo s ograničenom odgovornošću za turizam, posredovanje i usluge, Prelog, OIB 86204676991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GLAVINA društvo s ograničenom odgovornošću za turizam, posredovanje i usluge, Prelog</izvorni_sadrzaj>
    <derivirana_varijabla naziv="DomainObject.Predmet.ProtustrankaIDrugi_1">GLAVINA društvo s ograničenom odgovornošću za turizam, posredovanje i usluge, Prelog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GLAVINA društvo s ograničenom odgovornošću za turizam, posredovanje i usluge, Prelog, OIB 86204676991, Glavna 29, 40323 Prelog</izvorni_sadrzaj>
    <derivirana_varijabla naziv="DomainObject.Predmet.ProtustrankaIDrugiAdressOIB_1">GLAVINA društvo s ograničenom odgovornošću za turizam, posredovanje i usluge, Prelog, OIB 86204676991,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GLAVINA društvo s ograničenom odgovornošću za turizam, posredovanje i usluge, Prelog</item>
      <item>E-oglasna ploča</item>
      <item>Sudski registar</item>
    </izvorni_sadrzaj>
    <derivirana_varijabla naziv="DomainObject.Predmet.SudioniciListNaziv_1">
      <item>Financijska agencija</item>
      <item>GLAVINA društvo s ograničenom odgovornošću za turizam, posredovanje i usluge, Prelog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GLAVINA društvo s ograničenom odgovornošću za turizam, posredovanje i usluge, Prelog, OIB 86204676991, Glavna 29,40323 Prelog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GLAVINA društvo s ograničenom odgovornošću za turizam, posredovanje i usluge, Prelog, OIB 86204676991, Glavna 29,40323 Prelog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86204676991</item>
      <item>, OIB null</item>
      <item>, OIB null</item>
    </izvorni_sadrzaj>
    <derivirana_varijabla naziv="DomainObject.Predmet.SudioniciListNazivOIB_1">
      <item>, OIB 85821130368</item>
      <item>, OIB 86204676991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2817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2016-05-12T10:48:00Z</dcterms:created>
  <dc:creator>Ljubica Makovec</dc:creator>
  <cp:lastModifiedBy>Marko Makaj</cp:lastModifiedBy>
  <cp:lastPrinted>2015-11-13T08:50:00Z</cp:lastPrinted>
  <dcterms:modified xmlns:xsi="http://www.w3.org/2001/XMLSchema-instance" xsi:type="dcterms:W3CDTF">2016-05-13T06:22:00Z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