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9b62" w14:paraId="2249b62" w:rsidRDefault="00D16393" w:rsidP="00D16393" w:rsidR="00D16393" w:rsidRPr="008F243B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F243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8F243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8F243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F23AA" w:rsidRPr="008F243B">
        <w:rPr>
          <w:rFonts w:hAnsi="Times New Roman" w:ascii="Times New Roman"/>
          <w:color w:val="auto"/>
          <w:sz w:val="24"/>
          <w:szCs w:val="24"/>
          <w:lang w:val="pl-PL"/>
        </w:rPr>
        <w:t>5341/16-41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F243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8F243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F243B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>VALDAM  metal i drvo d. o. o., Zagreb, Pavlenski put 5/0, OIB 33606683130</w:t>
      </w:r>
      <w:r w:rsidR="00737E32" w:rsidRPr="008F243B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>12. lipnja</w:t>
      </w:r>
      <w:r w:rsidR="00737E32" w:rsidRPr="008F243B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F243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8F243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F24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8F243B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>VALDAM  metal i drvo d. o. o., Zagreb, Pavlenski put 5/0, OIB 33606683130</w:t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8F24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807286" w:rsidRPr="008F243B">
        <w:rPr>
          <w:rFonts w:hAnsi="Times New Roman" w:ascii="Times New Roman"/>
          <w:color w:val="auto"/>
          <w:sz w:val="24"/>
          <w:szCs w:val="24"/>
          <w:lang w:val="pl-PL"/>
        </w:rPr>
        <w:t>Dražen Vidman, Ivanec, V. Nazora 77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6D6C0A" w:rsidRPr="008F243B">
        <w:rPr>
          <w:rFonts w:hAnsi="Times New Roman" w:ascii="Times New Roman"/>
          <w:color w:val="auto"/>
          <w:sz w:val="24"/>
          <w:szCs w:val="24"/>
        </w:rPr>
        <w:t>, OIB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 xml:space="preserve"> 42883746819.</w:t>
      </w:r>
      <w:r w:rsidR="006D6C0A" w:rsidRPr="008F243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E2213A" w:rsidP="00E2213A" w:rsidR="00E2213A" w:rsidRPr="008F24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807286" w:rsidRPr="008F243B">
        <w:rPr>
          <w:rFonts w:hAnsi="Times New Roman" w:ascii="Times New Roman"/>
          <w:color w:val="auto"/>
          <w:sz w:val="24"/>
          <w:szCs w:val="24"/>
        </w:rPr>
        <w:t>VALDAM  metal i drvo d. o. o., Zagreb, Pavlenski put 5/0, OIB 33606683130</w:t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8F24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F243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8F243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43F4D" w:rsidP="00743F4D" w:rsidR="00743F4D" w:rsidRPr="008F243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8F243B">
        <w:rPr>
          <w:rFonts w:hAnsi="Times New Roman" w:ascii="Times New Roman"/>
          <w:color w:val="auto"/>
          <w:sz w:val="24"/>
          <w:szCs w:val="24"/>
        </w:rPr>
        <w:t>Podneskom od 9. veljače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743F4D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934.808,37 kn.</w:t>
      </w:r>
    </w:p>
    <w:p w:rsidRDefault="00743F4D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43F4D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43F4D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</w:t>
      </w:r>
      <w:r w:rsidR="004F5EE0" w:rsidRPr="008F243B">
        <w:rPr>
          <w:rFonts w:hAnsi="Times New Roman" w:ascii="Times New Roman"/>
          <w:color w:val="auto"/>
          <w:sz w:val="24"/>
          <w:szCs w:val="24"/>
          <w:lang w:val="hr-HR"/>
        </w:rPr>
        <w:t>341/16-14</w:t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 od 23. rujna 2016. pokrenut prethodni postupak radi utvrđivanja uvjeta za otvaranje stečajnog postupka.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43F4D" w:rsidRPr="008F243B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25. siječnja 2016., pristupio je uredno pozvan direktor dužnika navodeći da dužnik ne obavlja poslovn</w:t>
      </w:r>
      <w:r w:rsidR="008C075A"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u djelatnost, nema zaposlenika, </w:t>
      </w:r>
      <w:r w:rsidR="00743F4D" w:rsidRPr="008F243B">
        <w:rPr>
          <w:rFonts w:hAnsi="Times New Roman" w:ascii="Times New Roman"/>
          <w:color w:val="auto"/>
          <w:sz w:val="24"/>
          <w:szCs w:val="24"/>
          <w:lang w:val="hr-HR"/>
        </w:rPr>
        <w:t>račun dužnika je blokiran, a dužnik nema imovine koja bi bila dostatna za pokriće troškova postupka.</w:t>
      </w:r>
    </w:p>
    <w:p w:rsidRDefault="00743F4D" w:rsidP="00743F4D" w:rsidR="00743F4D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743F4D" w:rsidP="00743F4D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30. rujna 2016. proizlazi da je račun dužnika neprekidno blokiran 120 dana, a iznos evidentiranih neizvršenih osnova za plaćanje je 72.668,71 kn. 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55811" w:rsidRPr="008F243B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A55811" w:rsidRPr="008F243B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8F24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A55811" w:rsidRPr="008F243B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8F24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07286" w:rsidRPr="008F243B">
        <w:rPr>
          <w:rFonts w:hAnsi="Times New Roman" w:ascii="Times New Roman"/>
          <w:color w:val="auto"/>
          <w:sz w:val="24"/>
          <w:szCs w:val="24"/>
          <w:lang w:val="hr-HR"/>
        </w:rPr>
        <w:t>12. lipnja</w:t>
      </w:r>
      <w:r w:rsidR="003C7FDE" w:rsidRPr="008F243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8F24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8F243B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8F243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243B" w:rsidP="00AB7A2F" w:rsidR="008F243B" w:rsidRPr="008F243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F243B" w:rsidP="00995CE9" w:rsidR="008F243B" w:rsidRPr="008F243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F243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F243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F243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F243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8F243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8F243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8F243B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8F243B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8F243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F243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07286">
      <w:rPr>
        <w:rFonts w:hAnsi="Verdana" w:ascii="Verdana"/>
        <w:color w:val="auto"/>
        <w:sz w:val="22"/>
        <w:szCs w:val="22"/>
      </w:rPr>
      <w:t>5341/16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0F23AA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4F5EE0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43F4D"/>
    <w:rsid w:val="00762591"/>
    <w:rsid w:val="0078325E"/>
    <w:rsid w:val="007C5E77"/>
    <w:rsid w:val="00807286"/>
    <w:rsid w:val="00814109"/>
    <w:rsid w:val="0082353D"/>
    <w:rsid w:val="008507C3"/>
    <w:rsid w:val="008566DB"/>
    <w:rsid w:val="00871137"/>
    <w:rsid w:val="008C075A"/>
    <w:rsid w:val="008F243B"/>
    <w:rsid w:val="009027EE"/>
    <w:rsid w:val="00966A94"/>
    <w:rsid w:val="009C7492"/>
    <w:rsid w:val="009D1236"/>
    <w:rsid w:val="00A55811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3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43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43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43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43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4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4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St-5341/2016</izvorni_sadrzaj>
    <derivirana_varijabla naziv="DomainObject.Predmet.OznakaBroj_1">St-5341/2016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VALDAM metal i drvo d.o.o.</izvorni_sadrzaj>
    <derivirana_varijabla naziv="DomainObject.Predmet.ProtustrankaFormated_1">  VALDAM metal i drvo d.o.o.</derivirana_varijabla>
  </DomainObject.Predmet.ProtustrankaFormated>
  <DomainObject.Predmet.ProtustrankaFormatedOIB>
    <izvorni_sadrzaj>  VALDAM metal i drvo d.o.o., OIB 33606683130</izvorni_sadrzaj>
    <derivirana_varijabla naziv="DomainObject.Predmet.ProtustrankaFormatedOIB_1">  VALDAM metal i drvo d.o.o., OIB 33606683130</derivirana_varijabla>
  </DomainObject.Predmet.ProtustrankaFormatedOIB>
  <DomainObject.Predmet.ProtustrankaFormatedWithAdress>
    <izvorni_sadrzaj> VALDAM metal i drvo d.o.o., Pavlenski put 5/o, 10000 Zagreb</izvorni_sadrzaj>
    <derivirana_varijabla naziv="DomainObject.Predmet.ProtustrankaFormatedWithAdress_1"> VALDAM metal i drvo d.o.o., Pavlenski put 5/o, 10000 Zagreb</derivirana_varijabla>
  </DomainObject.Predmet.ProtustrankaFormatedWithAdress>
  <DomainObject.Predmet.ProtustrankaFormatedWithAdressOIB>
    <izvorni_sadrzaj> VALDAM metal i drvo d.o.o., OIB 33606683130, Pavlenski put 5/o, 10000 Zagreb</izvorni_sadrzaj>
    <derivirana_varijabla naziv="DomainObject.Predmet.ProtustrankaFormatedWithAdressOIB_1"> VALDAM metal i drvo d.o.o., OIB 33606683130, Pavlenski put 5/o, 10000 Zagreb</derivirana_varijabla>
  </DomainObject.Predmet.ProtustrankaFormatedWithAdressOIB>
  <DomainObject.Predmet.ProtustrankaWithAdress>
    <izvorni_sadrzaj>VALDAM metal i drvo d.o.o. Pavlenski put 5/o, 10000 Zagreb</izvorni_sadrzaj>
    <derivirana_varijabla naziv="DomainObject.Predmet.ProtustrankaWithAdress_1">VALDAM metal i drvo d.o.o. Pavlenski put 5/o, 10000 Zagreb</derivirana_varijabla>
  </DomainObject.Predmet.ProtustrankaWithAdress>
  <DomainObject.Predmet.ProtustrankaWithAdressOIB>
    <izvorni_sadrzaj>VALDAM metal i drvo d.o.o., OIB 33606683130, Pavlenski put 5/o, 10000 Zagreb</izvorni_sadrzaj>
    <derivirana_varijabla naziv="DomainObject.Predmet.ProtustrankaWithAdressOIB_1">VALDAM metal i drvo d.o.o., OIB 33606683130, Pavlenski put 5/o, 10000 Zagreb</derivirana_varijabla>
  </DomainObject.Predmet.ProtustrankaWithAdressOIB>
  <DomainObject.Predmet.ProtustrankaNazivFormated>
    <izvorni_sadrzaj>VALDAM metal i drvo d.o.o.</izvorni_sadrzaj>
    <derivirana_varijabla naziv="DomainObject.Predmet.ProtustrankaNazivFormated_1">VALDAM metal i drvo d.o.o.</derivirana_varijabla>
  </DomainObject.Predmet.ProtustrankaNazivFormated>
  <DomainObject.Predmet.ProtustrankaNazivFormatedOIB>
    <izvorni_sadrzaj>VALDAM metal i drvo d.o.o., OIB 33606683130</izvorni_sadrzaj>
    <derivirana_varijabla naziv="DomainObject.Predmet.ProtustrankaNazivFormatedOIB_1">VALDAM metal i drvo d.o.o., OIB 33606683130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Sviben; Damir Picek</izvorni_sadrzaj>
    <derivirana_varijabla naziv="DomainObject.Predmet.StrankaFormated_1">  FINA Regionalni centar Zagreb; Valentina Sviben; Damir Picek</derivirana_varijabla>
  </DomainObject.Predmet.StrankaFormated>
  <DomainObject.Predmet.StrankaFormatedOIB>
    <izvorni_sadrzaj>  FINA Regionalni centar Zagreb, OIB 85821130368; Valentina Sviben, OIB 60820735480; Damir Picek, OIB 92249518568</izvorni_sadrzaj>
    <derivirana_varijabla naziv="DomainObject.Predmet.StrankaFormatedOIB_1">  FINA Regionalni centar Zagreb, OIB 85821130368; Valentina Sviben, OIB 60820735480; Damir Picek, OIB 92249518568</derivirana_varijabla>
  </DomainObject.Predmet.StrankaFormatedOIB>
  <DomainObject.Predmet.StrankaFormatedWithAdress>
    <izvorni_sadrzaj> FINA Regionalni centar Zagreb, Trg svibanjskih žrtava 1995. 1, 10000 Zagreb; Valentina Sviben, Ulica Andrije Gredičaka 3h, 49243 Oroslavje; Damir Picek, Vukomerečka Cesta 17, 10000 Zagreb</izvorni_sadrzaj>
    <derivirana_varijabla naziv="DomainObject.Predmet.StrankaFormatedWithAdress_1"> FINA Regionalni centar Zagreb, Trg svibanjskih žrtava 1995. 1, 10000 Zagreb; Valentina Sviben, Ulica Andrije Gredičaka 3h, 49243 Oroslavje; Damir Picek, Vukomerečka Cesta 17, 10000 Zagreb</derivirana_varijabla>
  </DomainObject.Predmet.StrankaFormatedWithAdress>
  <DomainObject.Predmet.StrankaFormatedWithAdressOIB>
    <izvorni_sadrzaj> FINA Regionalni centar Zagreb, OIB 85821130368, Trg svibanjskih žrtava 1995. 1, 10000 Zagreb; Valentina Sviben, OIB 60820735480, Ulica Andrije Gredičaka 3h, 49243 Oroslavje; Damir Picek, OIB 92249518568, Vukomerečka Cesta 17, 10000 Zagreb</izvorni_sadrzaj>
    <derivirana_varijabla naziv="DomainObject.Predmet.StrankaFormatedWithAdressOIB_1"> FINA Regionalni centar Zagreb, OIB 85821130368, Trg svibanjskih žrtava 1995. 1, 10000 Zagreb; Valentina Sviben, OIB 60820735480, Ulica Andrije Gredičaka 3h, 49243 Oroslavje; Damir Picek, OIB 92249518568, Vukomerečka Cesta 17, 10000 Zagreb</derivirana_varijabla>
  </DomainObject.Predmet.StrankaFormatedWithAdressOIB>
  <DomainObject.Predmet.StrankaWithAdress>
    <izvorni_sadrzaj>FINA Regionalni centar Zagreb Trg svibanjskih žrtava 1995. 1,10000 Zagreb,Valentina Sviben Ulica Andrije Gredičaka 3h,49243 Oroslavje,Damir Picek Vukomerečka Cesta 17,10000 Zagreb</izvorni_sadrzaj>
    <derivirana_varijabla naziv="DomainObject.Predmet.StrankaWithAdress_1">FINA Regionalni centar Zagreb Trg svibanjskih žrtava 1995. 1,10000 Zagreb,Valentina Sviben Ulica Andrije Gredičaka 3h,49243 Oroslavje,Damir Picek Vukomerečka Cesta 17,10000 Zagreb</derivirana_varijabla>
  </DomainObject.Predmet.StrankaWithAdress>
  <DomainObject.Predmet.StrankaWithAdressOIB>
    <izvorni_sadrzaj>FINA Regionalni centar Zagreb, OIB 85821130368, Trg svibanjskih žrtava 1995. 1,10000 Zagreb,Valentina Sviben, OIB 60820735480, Ulica Andrije Gredičaka 3h,49243 Oroslavje,Damir Picek, OIB 92249518568, Vukomerečka Cesta 17,10000 Zagreb</izvorni_sadrzaj>
    <derivirana_varijabla naziv="DomainObject.Predmet.StrankaWithAdressOIB_1">FINA Regionalni centar Zagreb, OIB 85821130368, Trg svibanjskih žrtava 1995. 1,10000 Zagreb,Valentina Sviben, OIB 60820735480, Ulica Andrije Gredičaka 3h,49243 Oroslavje,Damir Picek, OIB 92249518568, Vukomerečka Cesta 17,10000 Zagreb</derivirana_varijabla>
  </DomainObject.Predmet.StrankaWithAdressOIB>
  <DomainObject.Predmet.StrankaNazivFormated>
    <izvorni_sadrzaj>FINA Regionalni centar Zagreb,Valentina Sviben,Damir Picek</izvorni_sadrzaj>
    <derivirana_varijabla naziv="DomainObject.Predmet.StrankaNazivFormated_1">FINA Regionalni centar Zagreb,Valentina Sviben,Damir Picek</derivirana_varijabla>
  </DomainObject.Predmet.StrankaNazivFormated>
  <DomainObject.Predmet.StrankaNazivFormatedOIB>
    <izvorni_sadrzaj>FINA Regionalni centar Zagreb, OIB 85821130368,Valentina Sviben, OIB 60820735480,Damir Picek, OIB 92249518568</izvorni_sadrzaj>
    <derivirana_varijabla naziv="DomainObject.Predmet.StrankaNazivFormatedOIB_1">FINA Regionalni centar Zagreb, OIB 85821130368,Valentina Sviben, OIB 60820735480,Damir Picek, OIB 92249518568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Valentina Sviben</item>
      <item>Damir Picek</item>
    </izvorni_sadrzaj>
    <derivirana_varijabla naziv="DomainObject.Predmet.StrankaListFormated_1">
      <item>FINA Regionalni centar Zagreb</item>
      <item>Valentina Sviben</item>
      <item>Damir Picek</item>
    </derivirana_varijabla>
  </DomainObject.Predmet.StrankaListFormated>
  <DomainObject.Predmet.StrankaList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FormatedOIB_1">
      <item>FINA Regionalni centar Zagreb, OIB 85821130368</item>
      <item>Valentina Sviben, OIB 60820735480</item>
      <item>Damir Picek, OIB 92249518568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Sviben, Ulica Andrije Gredičaka 3h, 49243 Oroslavje</item>
      <item>Damir Picek, Vukomerečka Cesta 17, 10000 Zagreb</item>
    </izvorni_sadrzaj>
    <derivirana_varijabla naziv="DomainObject.Predmet.StrankaListFormatedWithAdress_1">
      <item>FINA Regionalni centar Zagreb, Trg svibanjskih žrtava 1995. 1, 10000 Zagreb</item>
      <item>Valentina Sviben, Ulica Andrije Gredičaka 3h, 49243 Oroslavje</item>
      <item>Damir Picek, Vukomerečka Cesta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izvorni_sadrzaj>
    <derivirana_varijabla naziv="DomainObject.Predmet.StrankaListFormatedWithAdressOIB_1"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derivirana_varijabla>
  </DomainObject.Predmet.StrankaListFormatedWithAdressOIB>
  <DomainObject.Predmet.StrankaListNazivFormated>
    <izvorni_sadrzaj>
      <item>FINA Regionalni centar Zagreb</item>
      <item>Valentina Sviben</item>
      <item>Damir Picek</item>
    </izvorni_sadrzaj>
    <derivirana_varijabla naziv="DomainObject.Predmet.StrankaListNazivFormated_1">
      <item>FINA Regionalni centar Zagreb</item>
      <item>Valentina Sviben</item>
      <item>Damir Picek</item>
    </derivirana_varijabla>
  </DomainObject.Predmet.StrankaListNazivFormated>
  <DomainObject.Predmet.StrankaListNaziv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NazivFormatedOIB_1">
      <item>FINA Regionalni centar Zagreb, OIB 85821130368</item>
      <item>Valentina Sviben, OIB 60820735480</item>
      <item>Damir Picek, OIB 92249518568</item>
    </derivirana_varijabla>
  </DomainObject.Predmet.StrankaListNazivFormatedOIB>
  <DomainObject.Predmet.ProtuStrankaListFormated>
    <izvorni_sadrzaj>
      <item>VALDAM metal i drvo d.o.o.</item>
    </izvorni_sadrzaj>
    <derivirana_varijabla naziv="DomainObject.Predmet.ProtuStrankaListFormated_1">
      <item>VALDAM metal i drvo d.o.o.</item>
    </derivirana_varijabla>
  </DomainObject.Predmet.ProtuStrankaListFormated>
  <DomainObject.Predmet.ProtuStrankaListFormatedOIB>
    <izvorni_sadrzaj>
      <item>VALDAM metal i drvo d.o.o., OIB 33606683130</item>
    </izvorni_sadrzaj>
    <derivirana_varijabla naziv="DomainObject.Predmet.ProtuStrankaListFormatedOIB_1">
      <item>VALDAM metal i drvo d.o.o., OIB 33606683130</item>
    </derivirana_varijabla>
  </DomainObject.Predmet.ProtuStrankaListFormatedOIB>
  <DomainObject.Predmet.ProtuStrankaListFormatedWithAdress>
    <izvorni_sadrzaj>
      <item>VALDAM metal i drvo d.o.o., Pavlenski put 5/o, 10000 Zagreb</item>
    </izvorni_sadrzaj>
    <derivirana_varijabla naziv="DomainObject.Predmet.ProtuStrankaListFormatedWithAdress_1">
      <item>VALDAM metal i drvo d.o.o., Pavlenski put 5/o, 10000 Zagreb</item>
    </derivirana_varijabla>
  </DomainObject.Predmet.ProtuStrankaListFormatedWithAdress>
  <DomainObject.Predmet.ProtuStrankaListFormatedWithAdressOIB>
    <izvorni_sadrzaj>
      <item>VALDAM metal i drvo d.o.o., OIB 33606683130, Pavlenski put 5/o, 10000 Zagreb</item>
    </izvorni_sadrzaj>
    <derivirana_varijabla naziv="DomainObject.Predmet.ProtuStrankaListFormatedWithAdressOIB_1">
      <item>VALDAM metal i drvo d.o.o., OIB 33606683130, Pavlenski put 5/o, 10000 Zagreb</item>
    </derivirana_varijabla>
  </DomainObject.Predmet.ProtuStrankaListFormatedWithAdressOIB>
  <DomainObject.Predmet.ProtuStrankaListNazivFormated>
    <izvorni_sadrzaj>
      <item>VALDAM metal i drvo d.o.o.</item>
    </izvorni_sadrzaj>
    <derivirana_varijabla naziv="DomainObject.Predmet.ProtuStrankaListNazivFormated_1">
      <item>VALDAM metal i drvo d.o.o.</item>
    </derivirana_varijabla>
  </DomainObject.Predmet.ProtuStrankaListNazivFormated>
  <DomainObject.Predmet.ProtuStrankaListNazivFormatedOIB>
    <izvorni_sadrzaj>
      <item>VALDAM metal i drvo d.o.o., OIB 33606683130</item>
    </izvorni_sadrzaj>
    <derivirana_varijabla naziv="DomainObject.Predmet.ProtuStrankaListNazivFormatedOIB_1">
      <item>VALDAM metal i drvo d.o.o., OIB 33606683130</item>
    </derivirana_varijabla>
  </DomainObject.Predmet.ProtuStrankaListNazivFormatedOIB>
  <DomainObject.Predmet.OstaliListFormated>
    <izvorni_sadrzaj>
      <item>Valentina Sviben</item>
      <item>Damir Picek</item>
      <item>Saša Čačić</item>
      <item>Dražen Vidman</item>
    </izvorni_sadrzaj>
    <derivirana_varijabla naziv="DomainObject.Predmet.OstaliListFormated_1">
      <item>Valentina Sviben</item>
      <item>Damir Picek</item>
      <item>Saša Čačić</item>
      <item>Dražen Vidman</item>
    </derivirana_varijabla>
  </DomainObject.Predmet.OstaliListFormated>
  <DomainObject.Predmet.OstaliListFormatedOIB>
    <izvorni_sadrzaj>
      <item>Valentina Sviben, OIB 60820735480</item>
      <item>Damir Picek, OIB 92249518568</item>
      <item>Saša Čačić, OIB 63328646642</item>
      <item>Dražen Vidman, OIB 42883746819</item>
    </izvorni_sadrzaj>
    <derivirana_varijabla naziv="DomainObject.Predmet.OstaliListFormatedOIB_1">
      <item>Valentina Sviben, OIB 60820735480</item>
      <item>Damir Picek, OIB 92249518568</item>
      <item>Saša Čačić, OIB 63328646642</item>
      <item>Dražen Vidman, OIB 42883746819</item>
    </derivirana_varijabla>
  </DomainObject.Predmet.OstaliListFormatedOIB>
  <DomainObject.Predmet.OstaliListFormatedWithAdress>
    <izvorni_sadrzaj>
      <item>Valentina Sviben, Ulica Andrije Gredičaka 3h, 49243 Oroslavje</item>
      <item>Damir Picek, Vukomerečka Cesta 17, 10000 Zagreb</item>
      <item>Saša Čačić, J. Dalmatinca 20, 32100 Vinkovci</item>
      <item>Dražen Vidman, Vladimira Nazora 77, 42240 Ivanec</item>
    </izvorni_sadrzaj>
    <derivirana_varijabla naziv="DomainObject.Predmet.OstaliListFormatedWithAdress_1">
      <item>Valentina Sviben, Ulica Andrije Gredičaka 3h, 49243 Oroslavje</item>
      <item>Damir Picek, Vukomerečka Cesta 17, 10000 Zagreb</item>
      <item>Saša Čačić, J. Dalmatinca 20, 32100 Vinkovci</item>
      <item>Dražen Vidman, Vladimira Nazora 77, 42240 Ivanec</item>
    </derivirana_varijabla>
  </DomainObject.Predmet.OstaliListFormatedWithAdress>
  <DomainObject.Predmet.OstaliListFormatedWithAdressOIB>
    <izvorni_sadrzaj>
      <item>Valentina Sviben, OIB 60820735480, Ulica Andrije Gredičaka 3h, 49243 Oroslavje</item>
      <item>Damir Picek, OIB 92249518568, Vukomerečka Cesta 17, 10000 Zagreb</item>
      <item>Saša Čačić, OIB 63328646642, J. Dalmatinca 20, 32100 Vinkovci</item>
      <item>Dražen Vidman, OIB 42883746819, Vladimira Nazora 77, 42240 Ivanec</item>
    </izvorni_sadrzaj>
    <derivirana_varijabla naziv="DomainObject.Predmet.OstaliListFormatedWithAdressOIB_1">
      <item>Valentina Sviben, OIB 60820735480, Ulica Andrije Gredičaka 3h, 49243 Oroslavje</item>
      <item>Damir Picek, OIB 92249518568, Vukomerečka Cesta 17, 10000 Zagreb</item>
      <item>Saša Čačić, OIB 63328646642, J. Dalmatinca 20, 32100 Vinkovci</item>
      <item>Dražen Vidman, OIB 42883746819, Vladimira Nazora 77, 42240 Ivanec</item>
    </derivirana_varijabla>
  </DomainObject.Predmet.OstaliListFormatedWithAdressOIB>
  <DomainObject.Predmet.OstaliListNazivFormated>
    <izvorni_sadrzaj>
      <item>Valentina Sviben</item>
      <item>Damir Picek</item>
      <item>Saša Čačić</item>
      <item>Dražen Vidman</item>
    </izvorni_sadrzaj>
    <derivirana_varijabla naziv="DomainObject.Predmet.OstaliListNazivFormated_1">
      <item>Valentina Sviben</item>
      <item>Damir Picek</item>
      <item>Saša Čačić</item>
      <item>Dražen Vidman</item>
    </derivirana_varijabla>
  </DomainObject.Predmet.OstaliListNazivFormated>
  <DomainObject.Predmet.OstaliListNazivFormatedOIB>
    <izvorni_sadrzaj>
      <item>Valentina Sviben, OIB 60820735480</item>
      <item>Damir Picek, OIB 92249518568</item>
      <item>Saša Čačić, OIB 63328646642</item>
      <item>Dražen Vidman, OIB 42883746819</item>
    </izvorni_sadrzaj>
    <derivirana_varijabla naziv="DomainObject.Predmet.OstaliListNazivFormatedOIB_1">
      <item>Valentina Sviben, OIB 60820735480</item>
      <item>Damir Picek, OIB 92249518568</item>
      <item>Saša Čačić, OIB 63328646642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VALDAM metal i drvo d.o.o.</izvorni_sadrzaj>
    <derivirana_varijabla naziv="DomainObject.Predmet.ProtustrankaIDrugi_1">VALDAM metal i drvo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VALDAM metal i drvo d.o.o., OIB 33606683130, Pavlenski put 5/o, 10000 Zagreb</izvorni_sadrzaj>
    <derivirana_varijabla naziv="DomainObject.Predmet.ProtustrankaIDrugiAdressOIB_1">VALDAM metal i drvo d.o.o., OIB 33606683130,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VALDAM metal i drvo d.o.o.</item>
      <item>FINA Regionalni centar Zagreb</item>
      <item>Valentina Sviben</item>
      <item>Damir Picek</item>
      <item>Valentina Sviben</item>
      <item>Damir Picek</item>
      <item>Saša Čačić</item>
      <item>Dražen Vidman</item>
    </izvorni_sadrzaj>
    <derivirana_varijabla naziv="DomainObject.Predmet.SudioniciListNaziv_1">
      <item>VALDAM metal i drvo d.o.o.</item>
      <item>FINA Regionalni centar Zagreb</item>
      <item>Valentina Sviben</item>
      <item>Damir Picek</item>
      <item>Valentina Sviben</item>
      <item>Damir Picek</item>
      <item>Saša Čačić</item>
      <item>Dražen Vidman</item>
    </derivirana_varijabla>
  </DomainObject.Predmet.SudioniciListNaziv>
  <DomainObject.Predmet.SudioniciListAdressOIB>
    <izvorni_sadrzaj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  <item>Saša Čačić, OIB 63328646642, J. Dalmatinca 20,32100 Vinkovci</item>
      <item>Dražen Vidman, OIB 42883746819, Vladimira Nazora 77,42240 Ivanec</item>
    </izvorni_sadrzaj>
    <derivirana_varijabla naziv="DomainObject.Predmet.SudioniciListAdressOIB_1"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  <item>Saša Čačić, OIB 63328646642, J. Dalmatinca 20,32100 Vinkovci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33606683130</item>
      <item>, OIB 85821130368</item>
      <item>, OIB 60820735480</item>
      <item>, OIB 92249518568</item>
      <item>, OIB 60820735480</item>
      <item>, OIB 92249518568</item>
      <item>, OIB 63328646642</item>
      <item>, OIB 42883746819</item>
    </izvorni_sadrzaj>
    <derivirana_varijabla naziv="DomainObject.Predmet.SudioniciListNazivOIB_1">
      <item>, OIB 33606683130</item>
      <item>, OIB 85821130368</item>
      <item>, OIB 60820735480</item>
      <item>, OIB 92249518568</item>
      <item>, OIB 60820735480</item>
      <item>, OIB 92249518568</item>
      <item>, OIB 63328646642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3962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2017-06-12T12:45:00Z</dcterms:created>
  <dc:creator>ksvajger</dc:creator>
  <cp:lastModifiedBy>Kristina Švajger</cp:lastModifiedBy>
  <cp:lastPrinted>2017-06-12T12:46:00Z</cp:lastPrinted>
  <dcterms:modified xmlns:xsi="http://www.w3.org/2001/XMLSchema-instance" xsi:type="dcterms:W3CDTF">2017-06-12T12:46:00Z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