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8c49" w14:paraId="a918c49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9C1F82">
        <w:t xml:space="preserve">STUDIO HOLDING </w:t>
      </w:r>
      <w:r w:rsidR="000C7E20">
        <w:t xml:space="preserve">d.o.o. </w:t>
      </w:r>
      <w:r w:rsidR="009C1F82">
        <w:t>Pula</w:t>
      </w:r>
      <w:r w:rsidR="000C7E20">
        <w:t xml:space="preserve">, </w:t>
      </w:r>
      <w:r w:rsidR="009C1F82">
        <w:t>Galižanski odvojak bb</w:t>
      </w:r>
      <w:r w:rsidR="000C7E20">
        <w:t xml:space="preserve">, OIB: </w:t>
      </w:r>
      <w:r w:rsidR="009C1F82" w:rsidRPr="009C1F82">
        <w:t>76870586115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C1F82">
        <w:t xml:space="preserve">STUDIO HOLDING d.o.o. Pula, Galižanski odvojak bb, OIB: </w:t>
      </w:r>
      <w:r w:rsidR="009C1F82" w:rsidRPr="009C1F82">
        <w:t>76870586115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B871F7">
        <w:rPr>
          <w:b/>
          <w:lang w:val="pl-PL"/>
        </w:rPr>
        <w:t>13:</w:t>
      </w:r>
      <w:r w:rsidR="001E7566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9C1F82">
        <w:t xml:space="preserve">STUDIO HOLDING d.o.o. Pula, Galižanski odvojak bb,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1E7566">
        <w:rPr>
          <w:lang w:val="sv-SE"/>
        </w:rPr>
        <w:t>Najima Romani, Italija, Portogruaro, Via Bassa di Portovecchio 18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865086">
        <w:rPr>
          <w:lang w:val="sv-SE"/>
        </w:rPr>
        <w:t>Najima Romani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865086">
        <w:rPr>
          <w:lang w:val="sv-SE"/>
        </w:rPr>
        <w:t>Najimi Romani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65086">
        <w:rPr>
          <w:lang w:val="sv-SE"/>
        </w:rPr>
        <w:t>EUROPULA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14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3F1137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9C1F82">
        <w:t xml:space="preserve">STUDIO HOLDING d.o.o. Pula, Galižanski odvojak bb,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865086">
        <w:rPr>
          <w:lang w:val="sv-SE"/>
        </w:rPr>
        <w:t>Najima Romani, Italija, Portogruaro, Via Bassa di Portovecchio 18,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35D34">
        <w:rPr>
          <w:lang w:val="sv-SE"/>
        </w:rPr>
        <w:t xml:space="preserve">STP </w:t>
      </w:r>
      <w:r w:rsidR="00BF047E">
        <w:rPr>
          <w:lang w:val="sv-SE"/>
        </w:rPr>
        <w:t>EUROPULA, Pula, Industrijska 15c,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62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C1F82">
      <w:t>Posl. broj: 4 St-307/2018-4</w:t>
    </w:r>
  </w:p>
  <w:p w:rsidRDefault="002C162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9C1F82">
      <w:t>307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1620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D76FF"/>
    <w:rsid w:val="008E4F58"/>
    <w:rsid w:val="008E59CA"/>
    <w:rsid w:val="008F011A"/>
    <w:rsid w:val="00910A22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9C1F82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6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6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6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6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6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6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6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6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HOLDING d.o.o. PULA zastupanog po punomoćniku Najima Romani</izvorni_sadrzaj>
    <derivirana_varijabla naziv="DomainObject.Predmet.ProtustrankaFormated_1">  STUDIO HOLDING d.o.o. PULA zastupanog po punomoćniku Najima Romani</derivirana_varijabla>
  </DomainObject.Predmet.ProtustrankaFormated>
  <DomainObject.Predmet.ProtustrankaFormatedOIB>
    <izvorni_sadrzaj>  STUDIO HOLDING d.o.o. PULA, OIB 76870586115 zastupanog po punomoćniku Najima Romani</izvorni_sadrzaj>
    <derivirana_varijabla naziv="DomainObject.Predmet.ProtustrankaFormatedOIB_1">  STUDIO HOLDING d.o.o. PULA, OIB 76870586115 zastupanog po punomoćniku Najima Romani</derivirana_varijabla>
  </DomainObject.Predmet.ProtustrankaFormatedOIB>
  <DomainObject.Predmet.ProtustrankaFormatedWithAdress>
    <izvorni_sadrzaj> STUDIO HOLDING d.o.o. PULA, Galižanski odvojak bb, 52100 Pula zastupanog po punomoćniku Najima Romani</izvorni_sadrzaj>
    <derivirana_varijabla naziv="DomainObject.Predmet.ProtustrankaFormatedWithAdress_1"> STUDIO HOLDING d.o.o. PULA, Galižanski odvojak bb, 52100 Pula zastupanog po punomoćniku Najima Romani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</izvorni_sadrzaj>
    <derivirana_varijabla naziv="DomainObject.Predmet.ProtustrankaFormatedWithAdressOIB_1"> STUDIO HOLDING d.o.o. PULA, OIB 76870586115, Galižanski odvojak bb, 52100 Pula zastupanog po punomoćniku Najima Romani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</item>
    </izvorni_sadrzaj>
    <derivirana_varijabla naziv="DomainObject.Predmet.ProtuStrankaListFormated_1">
      <item>STUDIO HOLDING d.o.o. PULA zastupanog po punomoćniku Najima Romani</item>
    </derivirana_varijabla>
  </DomainObject.Predmet.ProtuStrankaListFormated>
  <DomainObject.Predmet.ProtuStrankaListFormatedOIB>
    <izvorni_sadrzaj>
      <item>STUDIO HOLDING d.o.o. PULA, OIB 76870586115 zastupanog po punomoćniku Najima Romani</item>
    </izvorni_sadrzaj>
    <derivirana_varijabla naziv="DomainObject.Predmet.ProtuStrankaListFormatedOIB_1">
      <item>STUDIO HOLDING d.o.o. PULA, OIB 76870586115 zastupanog po punomoćniku Najima Romani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</item>
    </izvorni_sadrzaj>
    <derivirana_varijabla naziv="DomainObject.Predmet.ProtuStrankaListFormatedWithAdress_1">
      <item>STUDIO HOLDING d.o.o. PULA, Galižanski odvojak bb, 52100 Pula zastupanog po punomoćniku Najima Romani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</item>
    </izvorni_sadrzaj>
    <derivirana_varijabla naziv="DomainObject.Predmet.ProtuStrankaListFormatedWithAdressOIB_1">
      <item>STUDIO HOLDING d.o.o. PULA, OIB 76870586115, Galižanski odvojak bb, 52100 Pula zastupanog po punomoćniku Najima Romani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</izvorni_sadrzaj>
    <derivirana_varijabla naziv="DomainObject.Predmet.OstaliListFormated_1">
      <item>Najima Romani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</izvorni_sadrzaj>
    <derivirana_varijabla naziv="DomainObject.Predmet.OstaliListFormatedWithAdress_1">
      <item>Najima Romani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</derivirana_varijabla>
  </DomainObject.Predmet.OstaliListFormatedWithAdressOIB>
  <DomainObject.Predmet.OstaliListNazivFormated>
    <izvorni_sadrzaj>
      <item>Najima Romani</item>
    </izvorni_sadrzaj>
    <derivirana_varijabla naziv="DomainObject.Predmet.OstaliListNazivFormated_1">
      <item>Najima Romani</item>
    </derivirana_varijabla>
  </DomainObject.Predmet.OstaliListNazivFormated>
  <DomainObject.Predmet.OstaliListNazivFormatedOIB>
    <izvorni_sadrzaj>
      <item>Najima Romani, OIB 63966537831</item>
    </izvorni_sadrzaj>
    <derivirana_varijabla naziv="DomainObject.Predmet.OstaliListNazivFormatedOIB_1">
      <item>Najima Romani, OIB 63966537831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</izvorni_sadrzaj>
    <derivirana_varijabla naziv="DomainObject.Predmet.SudioniciListNaziv_1">
      <item>FINANCIJSKA AGENCIJA, RC RIJEKA, PODRUŽNICA PULA, PULA</item>
      <item>STUDIO HOLDING d.o.o. PULA</item>
      <item>Najima Romani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</izvorni_sadrzaj>
    <derivirana_varijabla naziv="DomainObject.Predmet.SudioniciListNazivOIB_1">
      <item>, OIB 85821130368</item>
      <item>, OIB 76870586115</item>
      <item>, OIB 63966537831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2F26D-90DF-408C-A05E-A5AD8FB96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2882</properties:Characters>
  <properties:Lines>84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2018-09-14T10:42:00Z</dcterms:created>
  <dc:creator>Jasmina Matika</dc:creator>
  <cp:lastModifiedBy>Sanja Prodan</cp:lastModifiedBy>
  <cp:lastPrinted>2018-09-14T10:46:00Z</cp:lastPrinted>
  <dcterms:modified xmlns:xsi="http://www.w3.org/2001/XMLSchema-instance" xsi:type="dcterms:W3CDTF">2018-09-14T10:46:00Z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(St-307-2018-4-prethodni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