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2e4a" w14:paraId="f5a2e4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C1256">
        <w:t>3355</w:t>
      </w:r>
      <w:r w:rsidR="00642240" w:rsidRPr="00642240">
        <w:t>/15</w:t>
      </w:r>
      <w:r w:rsidR="00525FBD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C1256" w:rsidRPr="004C1256">
        <w:t>POSLOVNI STUDIO MANDALA d.o.o., Zagreb, Pičmanova 4, OIB: 23796607544</w:t>
      </w:r>
      <w:r w:rsidR="00E1138E" w:rsidRPr="00E1138E">
        <w:t xml:space="preserve">, </w:t>
      </w:r>
      <w:r w:rsidR="00525FBD">
        <w:rPr>
          <w:rFonts w:eastAsia="Times New Roman"/>
          <w:szCs w:val="24"/>
          <w:lang w:eastAsia="hr-HR"/>
        </w:rPr>
        <w:t>7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4C125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4C1256" w:rsidRPr="004C1256">
        <w:t>POSLOVNI STUDIO MANDALA d.o.o., Zagreb, Pičmanova 4, OIB: 23796607544</w:t>
      </w:r>
      <w:r w:rsidR="00A33C0E">
        <w:t xml:space="preserve">, MBS: </w:t>
      </w:r>
      <w:r w:rsidR="004C1256" w:rsidRPr="004C1256">
        <w:t>080670364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E1759">
        <w:rPr>
          <w:rFonts w:eastAsia="Times New Roman"/>
          <w:szCs w:val="24"/>
          <w:lang w:eastAsia="hr-HR"/>
        </w:rPr>
        <w:t>7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4C1256">
        <w:rPr>
          <w:rFonts w:eastAsia="Times New Roman"/>
          <w:szCs w:val="24"/>
          <w:lang w:eastAsia="hr-HR"/>
        </w:rPr>
        <w:t>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4C1256">
        <w:rPr>
          <w:rFonts w:eastAsia="Times New Roman"/>
          <w:szCs w:val="24"/>
          <w:lang w:eastAsia="hr-HR"/>
        </w:rPr>
        <w:t xml:space="preserve"> i 40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4C1256">
        <w:rPr>
          <w:rFonts w:eastAsia="Times New Roman"/>
          <w:szCs w:val="24"/>
          <w:lang w:eastAsia="hr-HR"/>
        </w:rPr>
        <w:t>Jugoslav Puran iz Bjelovara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</w:t>
      </w:r>
      <w:r w:rsidR="004C1256">
        <w:rPr>
          <w:rFonts w:eastAsia="Times New Roman"/>
          <w:szCs w:val="24"/>
          <w:lang w:eastAsia="hr-HR"/>
        </w:rPr>
        <w:t>Josipa Jelačića 12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D4AAF">
        <w:rPr>
          <w:rFonts w:eastAsia="Times New Roman"/>
          <w:szCs w:val="24"/>
          <w:lang w:eastAsia="hr-HR"/>
        </w:rPr>
        <w:t xml:space="preserve"> </w:t>
      </w:r>
      <w:r w:rsidR="004C1256">
        <w:rPr>
          <w:rFonts w:eastAsia="Times New Roman"/>
          <w:szCs w:val="24"/>
          <w:lang w:eastAsia="hr-HR"/>
        </w:rPr>
        <w:t>70582689973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C125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4C1256" w:rsidRPr="004C1256">
        <w:t>POSLOVNI STUDIO MANDALA d.o.o., Zagreb, Pičmanova 4, OIB: 23796607544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E1759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E1759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759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4C1256">
        <w:rPr>
          <w:rFonts w:eastAsia="Times New Roman"/>
          <w:szCs w:val="20"/>
          <w:lang w:eastAsia="hr-HR"/>
        </w:rPr>
        <w:t>ski zastupnik dužnika Tomislav Kokolić</w:t>
      </w:r>
      <w:r w:rsidR="005E1759">
        <w:rPr>
          <w:rFonts w:eastAsia="Times New Roman"/>
          <w:szCs w:val="20"/>
          <w:lang w:eastAsia="hr-HR"/>
        </w:rPr>
        <w:t xml:space="preserve"> je zaključak putem mrežne stranice</w:t>
      </w:r>
      <w:r w:rsidR="005E1759" w:rsidRPr="005E1759">
        <w:rPr>
          <w:rFonts w:eastAsia="Times New Roman"/>
          <w:szCs w:val="20"/>
          <w:lang w:eastAsia="hr-HR"/>
        </w:rPr>
        <w:t xml:space="preserve"> e-Oglasna ploča suda</w:t>
      </w:r>
      <w:r w:rsidR="005E1759" w:rsidRPr="005E1759">
        <w:t xml:space="preserve"> </w:t>
      </w:r>
      <w:r w:rsidR="005E1759" w:rsidRPr="005E1759">
        <w:rPr>
          <w:rFonts w:eastAsia="Times New Roman"/>
          <w:szCs w:val="20"/>
          <w:lang w:eastAsia="hr-HR"/>
        </w:rPr>
        <w:t>zaprimio 18. lipnja 2016.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25FBD">
        <w:rPr>
          <w:rFonts w:eastAsia="Times New Roman"/>
          <w:szCs w:val="20"/>
          <w:lang w:eastAsia="hr-HR"/>
        </w:rPr>
        <w:t>7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C043BE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C9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4C1256">
          <w:t>3355</w:t>
        </w:r>
        <w:r w:rsidR="00525FBD" w:rsidRPr="00525FBD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A0D5E"/>
    <w:rsid w:val="005B2863"/>
    <w:rsid w:val="005C116A"/>
    <w:rsid w:val="005D1393"/>
    <w:rsid w:val="005E1759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34A3C"/>
    <w:rsid w:val="00C823B5"/>
    <w:rsid w:val="00C91BD3"/>
    <w:rsid w:val="00CA63C1"/>
    <w:rsid w:val="00CC4665"/>
    <w:rsid w:val="00CE2C9E"/>
    <w:rsid w:val="00CE3142"/>
    <w:rsid w:val="00CE36D3"/>
    <w:rsid w:val="00CE70D3"/>
    <w:rsid w:val="00D05353"/>
    <w:rsid w:val="00D27167"/>
    <w:rsid w:val="00D40507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St-3355/2015</izvorni_sadrzaj>
    <derivirana_varijabla naziv="DomainObject.Predmet.OznakaBroj_1">St-3355/2015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STUDIO MANDALA d.o.o. zastupanog po punomoćniku TOMISLAV KOKOLIĆ</izvorni_sadrzaj>
    <derivirana_varijabla naziv="DomainObject.Predmet.ProtustrankaFormated_1">  POSLOVNI STUDIO MANDALA d.o.o. zastupanog po punomoćniku TOMISLAV KOKOLIĆ</derivirana_varijabla>
  </DomainObject.Predmet.ProtustrankaFormated>
  <DomainObject.Predmet.ProtustrankaFormatedOIB>
    <izvorni_sadrzaj>  POSLOVNI STUDIO MANDALA d.o.o., OIB 23796607544 zastupanog po punomoćniku TOMISLAV KOKOLIĆ</izvorni_sadrzaj>
    <derivirana_varijabla naziv="DomainObject.Predmet.ProtustrankaFormatedOIB_1">  POSLOVNI STUDIO MANDALA d.o.o., OIB 23796607544 zastupanog po punomoćniku TOMISLAV KOKOLIĆ</derivirana_varijabla>
  </DomainObject.Predmet.ProtustrankaFormatedOIB>
  <DomainObject.Predmet.ProtustrankaFormatedWithAdress>
    <izvorni_sadrzaj> POSLOVNI STUDIO MANDALA d.o.o., Pičmanova 4, 10000 Zagreb zastupanog po punomoćniku TOMISLAV KOKOLIĆ</izvorni_sadrzaj>
    <derivirana_varijabla naziv="DomainObject.Predmet.ProtustrankaFormatedWithAdress_1"> POSLOVNI STUDIO MANDALA d.o.o., Pičmanova 4, 10000 Zagreb zastupanog po punomoćniku TOMISLAV KOKOLIĆ</derivirana_varijabla>
  </DomainObject.Predmet.ProtustrankaFormatedWithAdress>
  <DomainObject.Predmet.ProtustrankaFormatedWithAdressOIB>
    <izvorni_sadrzaj> POSLOVNI STUDIO MANDALA d.o.o., OIB 23796607544, Pičmanova 4, 10000 Zagreb zastupanog po punomoćniku TOMISLAV KOKOLIĆ</izvorni_sadrzaj>
    <derivirana_varijabla naziv="DomainObject.Predmet.ProtustrankaFormatedWithAdressOIB_1"> POSLOVNI STUDIO MANDALA d.o.o., OIB 23796607544, Pičmanova 4, 10000 Zagreb zastupanog po punomoćniku TOMISLAV KOKOLIĆ</derivirana_varijabla>
  </DomainObject.Predmet.ProtustrankaFormatedWithAdressOIB>
  <DomainObject.Predmet.ProtustrankaWithAdress>
    <izvorni_sadrzaj>POSLOVNI STUDIO MANDALA d.o.o. Pičmanova 4, 10000 Zagreb</izvorni_sadrzaj>
    <derivirana_varijabla naziv="DomainObject.Predmet.ProtustrankaWithAdress_1">POSLOVNI STUDIO MANDALA d.o.o. Pičmanova 4, 10000 Zagreb</derivirana_varijabla>
  </DomainObject.Predmet.ProtustrankaWithAdress>
  <DomainObject.Predmet.ProtustrankaWithAdressOIB>
    <izvorni_sadrzaj>POSLOVNI STUDIO MANDALA d.o.o., OIB 23796607544, Pičmanova 4, 10000 Zagreb</izvorni_sadrzaj>
    <derivirana_varijabla naziv="DomainObject.Predmet.ProtustrankaWithAdressOIB_1">POSLOVNI STUDIO MANDALA d.o.o., OIB 23796607544, Pičmanova 4, 10000 Zagreb</derivirana_varijabla>
  </DomainObject.Predmet.ProtustrankaWithAdressOIB>
  <DomainObject.Predmet.ProtustrankaNazivFormated>
    <izvorni_sadrzaj>POSLOVNI STUDIO MANDALA d.o.o.</izvorni_sadrzaj>
    <derivirana_varijabla naziv="DomainObject.Predmet.ProtustrankaNazivFormated_1">POSLOVNI STUDIO MANDALA d.o.o.</derivirana_varijabla>
  </DomainObject.Predmet.ProtustrankaNazivFormated>
  <DomainObject.Predmet.ProtustrankaNazivFormatedOIB>
    <izvorni_sadrzaj>POSLOVNI STUDIO MANDALA d.o.o., OIB 23796607544</izvorni_sadrzaj>
    <derivirana_varijabla naziv="DomainObject.Predmet.ProtustrankaNazivFormatedOIB_1">POSLOVNI STUDIO MANDALA d.o.o., OIB 23796607544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STUDIO MANDALA d.o.o. zastupanog po punomoćniku TOMISLAV KOKOLIĆ</item>
    </izvorni_sadrzaj>
    <derivirana_varijabla naziv="DomainObject.Predmet.ProtuStrankaListFormated_1">
      <item>POSLOVNI STUDIO MANDALA d.o.o. zastupanog po punomoćniku TOMISLAV KOKOLIĆ</item>
    </derivirana_varijabla>
  </DomainObject.Predmet.ProtuStrankaListFormated>
  <DomainObject.Predmet.ProtuStrankaListFormatedOIB>
    <izvorni_sadrzaj>
      <item>POSLOVNI STUDIO MANDALA d.o.o., OIB 23796607544 zastupanog po punomoćniku TOMISLAV KOKOLIĆ</item>
    </izvorni_sadrzaj>
    <derivirana_varijabla naziv="DomainObject.Predmet.ProtuStrankaListFormatedOIB_1">
      <item>POSLOVNI STUDIO MANDALA d.o.o., OIB 23796607544 zastupanog po punomoćniku TOMISLAV KOKOLIĆ</item>
    </derivirana_varijabla>
  </DomainObject.Predmet.ProtuStrankaListFormatedOIB>
  <DomainObject.Predmet.ProtuStrankaListFormatedWithAdress>
    <izvorni_sadrzaj>
      <item>POSLOVNI STUDIO MANDALA d.o.o., Pičmanova 4, 10000 Zagreb zastupanog po punomoćniku TOMISLAV KOKOLIĆ</item>
    </izvorni_sadrzaj>
    <derivirana_varijabla naziv="DomainObject.Predmet.ProtuStrankaListFormatedWithAdress_1">
      <item>POSLOVNI STUDIO MANDALA d.o.o., Pičmanova 4, 10000 Zagreb zastupanog po punomoćniku TOMISLAV KOKOLIĆ</item>
    </derivirana_varijabla>
  </DomainObject.Predmet.ProtuStrankaListFormatedWithAdress>
  <DomainObject.Predmet.ProtuStrankaListFormatedWithAdressOIB>
    <izvorni_sadrzaj>
      <item>POSLOVNI STUDIO MANDALA d.o.o., OIB 23796607544, Pičmanova 4, 10000 Zagreb zastupanog po punomoćniku TOMISLAV KOKOLIĆ</item>
    </izvorni_sadrzaj>
    <derivirana_varijabla naziv="DomainObject.Predmet.ProtuStrankaListFormatedWithAdressOIB_1">
      <item>POSLOVNI STUDIO MANDALA d.o.o., OIB 23796607544, Pičmanova 4, 10000 Zagreb zastupanog po punomoćniku TOMISLAV KOKOLIĆ</item>
    </derivirana_varijabla>
  </DomainObject.Predmet.ProtuStrankaListFormatedWithAdressOIB>
  <DomainObject.Predmet.ProtuStrankaListNazivFormated>
    <izvorni_sadrzaj>
      <item>POSLOVNI STUDIO MANDALA d.o.o.</item>
    </izvorni_sadrzaj>
    <derivirana_varijabla naziv="DomainObject.Predmet.ProtuStrankaListNazivFormated_1">
      <item>POSLOVNI STUDIO MANDALA d.o.o.</item>
    </derivirana_varijabla>
  </DomainObject.Predmet.ProtuStrankaListNazivFormated>
  <DomainObject.Predmet.ProtuStrankaListNazivFormatedOIB>
    <izvorni_sadrzaj>
      <item>POSLOVNI STUDIO MANDALA d.o.o., OIB 23796607544</item>
    </izvorni_sadrzaj>
    <derivirana_varijabla naziv="DomainObject.Predmet.ProtuStrankaListNazivFormatedOIB_1">
      <item>POSLOVNI STUDIO MANDALA d.o.o., OIB 23796607544</item>
    </derivirana_varijabla>
  </DomainObject.Predmet.ProtuStrankaListNazivFormatedOIB>
  <DomainObject.Predmet.OstaliListFormated>
    <izvorni_sadrzaj>
      <item>HRVATSKI ZAVOD ZA MIROVINSKO OSIGURANJE</item>
      <item>TOMISLAV KOKOLIĆ punomoćnik sudionika u postupku POSLOVNI STUDIO MANDALA d.o.o.</item>
    </izvorni_sadrzaj>
    <derivirana_varijabla naziv="DomainObject.Predmet.OstaliListFormated_1">
      <item>HRVATSKI ZAVOD ZA MIROVINSKO OSIGURANJE</item>
      <item>TOMISLAV KOKOLIĆ punomoćnik sudionika u postupku POSLOVNI STUDIO MANDALA d.o.o.</item>
    </derivirana_varijabla>
  </DomainObject.Predmet.OstaliListFormated>
  <DomainObject.Predmet.OstaliListFormatedOIB>
    <izvorni_sadrzaj>
      <item>HRVATSKI ZAVOD ZA MIROVINSKO OSIGURANJE, OIB 84397956623</item>
      <item>TOMISLAV KOKOLIĆ, OIB 73548217916 punomoćnik sudionika u postupku POSLOVNI STUDIO MANDALA d.o.o.</item>
    </izvorni_sadrzaj>
    <derivirana_varijabla naziv="DomainObject.Predmet.OstaliListFormatedOIB_1">
      <item>HRVATSKI ZAVOD ZA MIROVINSKO OSIGURANJE, OIB 84397956623</item>
      <item>TOMISLAV KOKOLIĆ, OIB 73548217916 punomoćnik sudionika u postupku POSLOVNI STUDIO MANDALA d.o.o.</item>
    </derivirana_varijabla>
  </DomainObject.Predmet.OstaliListFormatedOIB>
  <DomainObject.Predmet.OstaliListFormatedWithAdress>
    <izvorni_sadrzaj>
      <item>HRVATSKI ZAVOD ZA MIROVINSKO OSIGURANJE, Trpimirova 4, 10000 Zagreb</item>
      <item>TOMISLAV KOKOLIĆ, PIČMANOVA 4, 10000 Zagreb punomoćnik sudionika u postupku POSLOVNI STUDIO MANDALA d.o.o.</item>
    </izvorni_sadrzaj>
    <derivirana_varijabla naziv="DomainObject.Predmet.OstaliListFormatedWithAdress_1">
      <item>HRVATSKI ZAVOD ZA MIROVINSKO OSIGURANJE, Trpimirova 4, 10000 Zagreb</item>
      <item>TOMISLAV KOKOLIĆ, PIČMANOVA 4, 10000 Zagreb punomoćnik sudionika u postupku POSLOVNI STUDIO MANDALA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TOMISLAV KOKOLIĆ, OIB 73548217916, PIČMANOVA 4, 10000 Zagreb punomoćnik sudionika u postupku POSLOVNI STUDIO MANDALA d.o.o.</item>
    </izvorni_sadrzaj>
    <derivirana_varijabla naziv="DomainObject.Predmet.OstaliListFormatedWithAdressOIB_1">
      <item>HRVATSKI ZAVOD ZA MIROVINSKO OSIGURANJE, OIB 84397956623, Trpimirova 4, 10000 Zagreb</item>
      <item>TOMISLAV KOKOLIĆ, OIB 73548217916, PIČMANOVA 4, 10000 Zagreb punomoćnik sudionika u postupku POSLOVNI STUDIO MANDALA d.o.o.</item>
    </derivirana_varijabla>
  </DomainObject.Predmet.OstaliListFormatedWithAdressOIB>
  <DomainObject.Predmet.OstaliListNazivFormated>
    <izvorni_sadrzaj>
      <item>HRVATSKI ZAVOD ZA MIROVINSKO OSIGURANJE</item>
      <item>TOMISLAV KOKOLIĆ</item>
    </izvorni_sadrzaj>
    <derivirana_varijabla naziv="DomainObject.Predmet.OstaliListNazivFormated_1">
      <item>HRVATSKI ZAVOD ZA MIROVINSKO OSIGURANJE</item>
      <item>TOMISLAV KOKOLIĆ</item>
    </derivirana_varijabla>
  </DomainObject.Predmet.OstaliListNazivFormated>
  <DomainObject.Predmet.OstaliListNazivFormatedOIB>
    <izvorni_sadrzaj>
      <item>HRVATSKI ZAVOD ZA MIROVINSKO OSIGURANJE, OIB 84397956623</item>
      <item>TOMISLAV KOKOLIĆ, OIB 73548217916</item>
    </izvorni_sadrzaj>
    <derivirana_varijabla naziv="DomainObject.Predmet.OstaliListNazivFormatedOIB_1">
      <item>HRVATSKI ZAVOD ZA MIROVINSKO OSIGURANJE, OIB 84397956623</item>
      <item>TOMISLAV KOKOLIĆ, OIB 73548217916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STUDIO MANDALA d.o.o.</izvorni_sadrzaj>
    <derivirana_varijabla naziv="DomainObject.Predmet.ProtustrankaIDrugi_1">POSLOVNI STUDIO MANDALA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POSLOVNI STUDIO MANDALA d.o.o., OIB 23796607544, Pičmanova 4, 10000 Zagreb</izvorni_sadrzaj>
    <derivirana_varijabla naziv="DomainObject.Predmet.ProtustrankaIDrugiAdressOIB_1">POSLOVNI STUDIO MANDALA d.o.o., OIB 23796607544,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STUDIO MANDALA d.o.o.</item>
      <item>HRVATSKI ZAVOD ZA MIROVINSKO OSIGURANJE</item>
      <item>TOMISLAV KOKOLIĆ</item>
    </izvorni_sadrzaj>
    <derivirana_varijabla naziv="DomainObject.Predmet.SudioniciListNaziv_1">
      <item>FINA Regionalni centar Zagreb</item>
      <item>POSLOVNI STUDIO MANDALA d.o.o.</item>
      <item>HRVATSKI ZAVOD ZA MIROVINSKO OSIGURANJE</item>
      <item>TOMISLAV KOKOLIĆ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izvorni_sadrzaj>
    <derivirana_varijabla naziv="DomainObject.Predmet.SudioniciListAdressOIB_1"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23796607544</item>
      <item>, OIB 84397956623</item>
      <item>, OIB 73548217916</item>
    </izvorni_sadrzaj>
    <derivirana_varijabla naziv="DomainObject.Predmet.SudioniciListNazivOIB_1">
      <item>, OIB 85821130368</item>
      <item>, OIB 23796607544</item>
      <item>, OIB 84397956623</item>
      <item>, OIB 73548217916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2533</properties:Characters>
  <properties:Lines>92</properties:Lines>
  <properties:Paragraphs>34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2016-09-07T09:29:00Z</dcterms:modified>
  <cp:revision>80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