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7485c31" w14:paraId="7485c31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705069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705069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B4159"/>
    <w:rsid w:val="00404045"/>
    <w:rsid w:val="00473339"/>
    <w:rsid w:val="005151D1"/>
    <w:rsid w:val="0053065D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05069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903A2"/>
    <w:rsid w:val="00E95B13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0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3D85A-8816-46B2-A1E0-9F8EA63DD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PBZ CARD društvo s ograničenom odgovornošću za poslovanje kreditnim karticama, putnička agencija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