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5428" w14:paraId="d9c5428" w:rsidRDefault="001264A2" w:rsidP="001264A2" w:rsidR="001264A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264A2" w:rsidP="001264A2" w:rsidR="001264A2">
      <w:pPr>
        <w:spacing w:after="0"/>
        <w:jc w:val="both"/>
      </w:pPr>
      <w:r>
        <w:t xml:space="preserve">       REPUBLIKA HRVATSKA</w:t>
      </w:r>
    </w:p>
    <w:p w:rsidRDefault="001264A2" w:rsidP="001264A2" w:rsidR="001264A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264A2" w:rsidP="001264A2" w:rsidR="001264A2" w:rsidRPr="001264A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264A2" w:rsidP="001264A2" w:rsidR="001264A2">
      <w:pPr>
        <w:spacing w:after="0"/>
        <w:rPr>
          <w:b/>
        </w:rPr>
      </w:pPr>
    </w:p>
    <w:p w:rsidRDefault="001264A2" w:rsidP="001264A2" w:rsidR="001264A2">
      <w:pPr>
        <w:spacing w:after="0"/>
        <w:jc w:val="center"/>
      </w:pPr>
      <w:r>
        <w:t>R E P U B L I K A   H R V A T S K A</w:t>
      </w:r>
    </w:p>
    <w:p w:rsidRDefault="001264A2" w:rsidP="001264A2" w:rsidR="001264A2">
      <w:pPr>
        <w:spacing w:after="0"/>
        <w:rPr>
          <w:b/>
        </w:rPr>
      </w:pPr>
    </w:p>
    <w:p w:rsidRDefault="001264A2" w:rsidP="001264A2" w:rsidR="001264A2">
      <w:pPr>
        <w:spacing w:after="0"/>
        <w:jc w:val="center"/>
      </w:pPr>
      <w:r>
        <w:t>R J E Š E N J E</w:t>
      </w:r>
    </w:p>
    <w:p w:rsidRDefault="001264A2" w:rsidP="001264A2" w:rsidR="001264A2">
      <w:pPr>
        <w:spacing w:after="0"/>
        <w:jc w:val="both"/>
        <w:rPr>
          <w:b/>
        </w:rPr>
      </w:pPr>
    </w:p>
    <w:p w:rsidRDefault="001264A2" w:rsidP="001264A2" w:rsidR="001264A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G. SERVIS I PRODAJA VARAŽDIN društvo s ograničenom odgovornošću, skraćena tvrtka G. SERVIS I PRODAJA VARAŽDIN d.o.o. Varaždin, Josipa Kozarca 26, MBS: 070044659, OIB: 02767288204, radi otvaranja stečajnog postupka nad dužnikom, dana 21. studenog 2016. godine, </w:t>
      </w:r>
    </w:p>
    <w:p w:rsidRDefault="001264A2" w:rsidP="001264A2" w:rsidR="001264A2">
      <w:pPr>
        <w:spacing w:after="0"/>
        <w:jc w:val="both"/>
      </w:pPr>
    </w:p>
    <w:p w:rsidRDefault="001264A2" w:rsidP="001264A2" w:rsidR="001264A2">
      <w:pPr>
        <w:spacing w:after="0"/>
        <w:jc w:val="center"/>
      </w:pPr>
      <w:r>
        <w:t>r i j e š i o     j e</w:t>
      </w:r>
    </w:p>
    <w:p w:rsidRDefault="001264A2" w:rsidP="001264A2" w:rsidR="001264A2">
      <w:pPr>
        <w:spacing w:after="0"/>
      </w:pPr>
    </w:p>
    <w:p w:rsidRDefault="001264A2" w:rsidP="001264A2" w:rsidR="001264A2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1264A2" w:rsidP="001264A2" w:rsidR="001264A2">
      <w:pPr>
        <w:spacing w:after="0"/>
      </w:pPr>
    </w:p>
    <w:p w:rsidRDefault="001264A2" w:rsidP="001264A2" w:rsidR="001264A2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</w:t>
      </w:r>
      <w:r w:rsidR="000E2978">
        <w:rPr>
          <w:b/>
          <w:i/>
          <w:u w:val="single"/>
        </w:rPr>
        <w:t>9</w:t>
      </w:r>
      <w:r>
        <w:rPr>
          <w:b/>
          <w:i/>
          <w:u w:val="single"/>
        </w:rPr>
        <w:t>. prosinca 2016. godine u 09,30 sati.</w:t>
      </w:r>
    </w:p>
    <w:p w:rsidRDefault="001264A2" w:rsidP="001264A2" w:rsidR="001264A2">
      <w:pPr>
        <w:spacing w:after="0"/>
        <w:rPr>
          <w:b/>
          <w:i/>
          <w:u w:val="single"/>
        </w:rPr>
      </w:pPr>
    </w:p>
    <w:p w:rsidRDefault="001264A2" w:rsidP="001264A2" w:rsidR="001264A2">
      <w:pPr>
        <w:spacing w:after="0"/>
      </w:pPr>
      <w:r>
        <w:tab/>
        <w:t>II/ Na ročište se poziva:</w:t>
      </w:r>
    </w:p>
    <w:p w:rsidRDefault="001264A2" w:rsidP="001264A2" w:rsidR="001264A2">
      <w:pPr>
        <w:spacing w:after="0"/>
      </w:pPr>
    </w:p>
    <w:p w:rsidRDefault="001264A2" w:rsidP="001264A2" w:rsidR="001264A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direktor dužnika Natalija </w:t>
      </w:r>
      <w:proofErr w:type="spellStart"/>
      <w:r>
        <w:t>Radanović</w:t>
      </w:r>
      <w:proofErr w:type="spellEnd"/>
      <w:r>
        <w:t xml:space="preserve"> iz Varaždina, Josipa Kozarca 26</w:t>
      </w:r>
    </w:p>
    <w:p w:rsidRDefault="0007780D" w:rsidP="001264A2" w:rsidR="0007780D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1264A2" w:rsidP="001264A2" w:rsidR="001264A2">
      <w:pPr>
        <w:spacing w:after="0"/>
        <w:jc w:val="both"/>
      </w:pPr>
    </w:p>
    <w:p w:rsidRDefault="001264A2" w:rsidP="001264A2" w:rsidR="001264A2">
      <w:pPr>
        <w:spacing w:after="0"/>
        <w:ind w:firstLine="708"/>
        <w:jc w:val="both"/>
      </w:pPr>
      <w:r>
        <w:t xml:space="preserve">III/ Direktor dužnika Natalija </w:t>
      </w:r>
      <w:proofErr w:type="spellStart"/>
      <w:r>
        <w:t>Radanović</w:t>
      </w:r>
      <w:proofErr w:type="spellEnd"/>
      <w:r>
        <w:t xml:space="preserve"> dužna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1264A2" w:rsidP="001264A2" w:rsidR="001264A2">
      <w:pPr>
        <w:spacing w:after="0"/>
        <w:ind w:firstLine="708"/>
        <w:jc w:val="both"/>
      </w:pPr>
    </w:p>
    <w:p w:rsidRDefault="001264A2" w:rsidP="001264A2" w:rsidR="001264A2">
      <w:pPr>
        <w:spacing w:after="0"/>
      </w:pPr>
    </w:p>
    <w:p w:rsidRDefault="001264A2" w:rsidP="001264A2" w:rsidR="001264A2">
      <w:pPr>
        <w:spacing w:after="0"/>
        <w:ind w:left="2832"/>
      </w:pPr>
      <w:r>
        <w:t>U  Varaždinu, 21. studenog 2016. godine</w:t>
      </w:r>
    </w:p>
    <w:p w:rsidRDefault="001264A2" w:rsidP="001264A2" w:rsidR="001264A2">
      <w:pPr>
        <w:spacing w:after="0"/>
        <w:ind w:left="2832"/>
      </w:pPr>
    </w:p>
    <w:p w:rsidRDefault="0007780D" w:rsidP="001264A2" w:rsidR="001264A2">
      <w:pPr>
        <w:spacing w:after="0"/>
      </w:pPr>
      <w:r>
        <w:t xml:space="preserve"> </w:t>
      </w:r>
    </w:p>
    <w:p w:rsidRDefault="001264A2" w:rsidP="0007780D" w:rsidR="0007780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</w:t>
      </w:r>
      <w:r w:rsidR="0007780D">
        <w:t xml:space="preserve">  </w:t>
      </w:r>
      <w:r>
        <w:t xml:space="preserve">   Stečajni sudac:</w:t>
      </w:r>
    </w:p>
    <w:p w:rsidRDefault="001264A2" w:rsidP="0007780D" w:rsidR="00D6394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</w:t>
      </w:r>
      <w:r w:rsidR="0007780D">
        <w:t xml:space="preserve">  </w:t>
      </w:r>
      <w:r>
        <w:t xml:space="preserve">   Jasna Lekić</w:t>
      </w:r>
      <w:r w:rsidR="00D63947">
        <w:t>, v.r.</w:t>
      </w:r>
    </w:p>
    <w:p w:rsidRDefault="00D63947" w:rsidP="0007780D" w:rsidR="001264A2">
      <w:pPr>
        <w:spacing w:after="0"/>
        <w:ind w:left="2832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 </w:t>
      </w:r>
      <w:r w:rsidR="001264A2">
        <w:t xml:space="preserve"> </w:t>
      </w:r>
    </w:p>
    <w:p w:rsidRDefault="001264A2" w:rsidP="001264A2" w:rsidR="001264A2" w:rsidRPr="001264A2">
      <w:pPr>
        <w:spacing w:after="0"/>
      </w:pPr>
      <w:r>
        <w:tab/>
        <w:t>POUKA O PRAVNOM LIJEKU:</w:t>
      </w:r>
    </w:p>
    <w:p w:rsidRDefault="001264A2" w:rsidP="001264A2" w:rsidR="001264A2">
      <w:pPr>
        <w:spacing w:after="0"/>
      </w:pPr>
      <w:r>
        <w:tab/>
        <w:t>Protiv ovog rješenja žalba nije dopuštena.</w:t>
      </w:r>
    </w:p>
    <w:p w:rsidRDefault="001264A2" w:rsidP="001264A2" w:rsidR="001264A2">
      <w:pPr>
        <w:spacing w:after="0"/>
      </w:pPr>
    </w:p>
    <w:p w:rsidRDefault="001264A2" w:rsidP="001264A2" w:rsidR="001264A2">
      <w:pPr>
        <w:spacing w:after="0"/>
      </w:pPr>
      <w:r>
        <w:t>DNA:</w:t>
      </w:r>
    </w:p>
    <w:p w:rsidRDefault="001264A2" w:rsidP="001264A2" w:rsidR="001264A2">
      <w:pPr>
        <w:pStyle w:val="Odlomakpopisa"/>
        <w:numPr>
          <w:ilvl w:val="0"/>
          <w:numId w:val="48"/>
        </w:numPr>
        <w:spacing w:after="0"/>
      </w:pPr>
      <w:r>
        <w:t xml:space="preserve">Natalija </w:t>
      </w:r>
      <w:proofErr w:type="spellStart"/>
      <w:r>
        <w:t>Radanović</w:t>
      </w:r>
      <w:proofErr w:type="spellEnd"/>
      <w:r>
        <w:t xml:space="preserve"> iz Varaždina, Josipa Kozarca 26</w:t>
      </w:r>
    </w:p>
    <w:p w:rsidRDefault="001264A2" w:rsidP="00C82672" w:rsidR="00DA0242" w:rsidRPr="00C82672">
      <w:pPr>
        <w:pStyle w:val="ListaeSPIS"/>
        <w:numPr>
          <w:ilvl w:val="0"/>
          <w:numId w:val="48"/>
        </w:numPr>
      </w:pPr>
      <w:r>
        <w:t>ŽDO Varaždin, građansko-upravni odjel</w:t>
      </w:r>
    </w:p>
    <w:sectPr w:rsidSect="001264A2" w:rsidR="00DA0242" w:rsidRPr="00C82672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4A2" w:rsidR="008333A9">
    <w:pPr>
      <w:pStyle w:val="Zaglavlje"/>
    </w:pPr>
    <w:r>
      <w:rPr>
        <w:rStyle w:val="PozadinaSvijetloCrvena"/>
        <w:shd w:fill="auto" w:color="auto" w:val="clear"/>
      </w:rPr>
      <w:t>Poslovni broj: 3 St-344/16-13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932685"/>
    <w:multiLevelType w:val="hybridMultilevel"/>
    <w:tmpl w:val="6B120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539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0D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978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4A2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EDD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E96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672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94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64A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64A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St-344/2016-13</izvorni_sadrzaj>
    <derivirana_varijabla naziv="DomainObject.Oznaka_1">St-344/2016-13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St-344/2016-13</izvorni_sadrzaj>
    <derivirana_varijabla naziv="DomainObject.PoslovniBrojDokumenta_1">St-344/2016-13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</izvorni_sadrzaj>
    <derivirana_varijabla naziv="DomainObject.Predmet.SudioniciListNaziv_1">
      <item>Financijska agencija</item>
      <item>G. SERVIS I PRODAJA VARAŽDIN društvo s ograničenom odgovornošću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41073-A61F-44E8-B146-4E8B5DA56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1112</properties:Characters>
  <properties:Lines>45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2016-11-21T12:08:00Z</cp:lastPrinted>
  <dcterms:modified xmlns:xsi="http://www.w3.org/2001/XMLSchema-instance" xsi:type="dcterms:W3CDTF">2016-11-21T12:08:00Z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St-344/2016-13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