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3171" w14:paraId="49b317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D773F">
        <w:rPr>
          <w:b/>
          <w:lang w:val="hr-HR"/>
        </w:rPr>
        <w:t>1586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1D773F">
        <w:rPr>
          <w:lang w:val="hr-HR"/>
        </w:rPr>
        <w:t>ENJOYMENT d.o.o. Makarska</w:t>
      </w:r>
      <w:r w:rsidR="002E3594">
        <w:rPr>
          <w:lang w:val="hr-HR"/>
        </w:rPr>
        <w:t>,</w:t>
      </w:r>
      <w:r w:rsidR="001D773F">
        <w:rPr>
          <w:lang w:val="hr-HR"/>
        </w:rPr>
        <w:t xml:space="preserve"> Antuna Gustava Matoša 1A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D773F">
        <w:rPr>
          <w:lang w:val="hr-HR"/>
        </w:rPr>
        <w:t>84462696761</w:t>
      </w:r>
      <w:r w:rsidR="004638FC">
        <w:rPr>
          <w:lang w:val="hr-HR"/>
        </w:rPr>
        <w:t xml:space="preserve">, MBS: </w:t>
      </w:r>
      <w:r w:rsidR="001D773F">
        <w:rPr>
          <w:lang w:val="hr-HR"/>
        </w:rPr>
        <w:t>060314487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00F8B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773F">
        <w:rPr>
          <w:lang w:val="hr-HR"/>
        </w:rPr>
        <w:t>ENJOYMENT d.o.o. Makarska</w:t>
      </w:r>
      <w:r w:rsidR="002E3594">
        <w:rPr>
          <w:lang w:val="hr-HR"/>
        </w:rPr>
        <w:t>,</w:t>
      </w:r>
      <w:r w:rsidR="001D773F">
        <w:rPr>
          <w:lang w:val="hr-HR"/>
        </w:rPr>
        <w:t xml:space="preserve"> Antuna Gustava Matoša 1A, OIB: 84462696761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1D773F">
        <w:rPr>
          <w:lang w:val="hr-HR"/>
        </w:rPr>
        <w:t>4. srpnja</w:t>
      </w:r>
      <w:r w:rsidR="000F0EF7">
        <w:rPr>
          <w:lang w:val="hr-HR"/>
        </w:rPr>
        <w:t xml:space="preserve"> 201</w:t>
      </w:r>
      <w:r w:rsidR="000950EE">
        <w:rPr>
          <w:lang w:val="hr-HR"/>
        </w:rPr>
        <w:t>6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0950EE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D773F">
        <w:rPr>
          <w:lang w:val="hr-HR"/>
        </w:rPr>
        <w:t>5.880,22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0F8B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50EE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D773F"/>
    <w:rsid w:val="001E4E14"/>
    <w:rsid w:val="001F5654"/>
    <w:rsid w:val="00200E29"/>
    <w:rsid w:val="00217DD3"/>
    <w:rsid w:val="002702A4"/>
    <w:rsid w:val="002A5ECF"/>
    <w:rsid w:val="002D048F"/>
    <w:rsid w:val="002D1261"/>
    <w:rsid w:val="002D1F1C"/>
    <w:rsid w:val="002E018A"/>
    <w:rsid w:val="002E3193"/>
    <w:rsid w:val="002E3594"/>
    <w:rsid w:val="002F007E"/>
    <w:rsid w:val="00316D34"/>
    <w:rsid w:val="00337F1C"/>
    <w:rsid w:val="00341E67"/>
    <w:rsid w:val="0034650D"/>
    <w:rsid w:val="00353786"/>
    <w:rsid w:val="00371FCD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95A4E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0F8B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07FE7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A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5A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5A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5A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ENJOYMENT  društvo s ograničenom odgovornošću za športsku rekreaciju</izvorni_sadrzaj>
    <derivirana_varijabla naziv="DomainObject.Predmet.ProtustrankaFormated_1">  ENJOYMENT  društvo s ograničenom odgovornošću za športsku rekreaciju</derivirana_varijabla>
  </DomainObject.Predmet.ProtustrankaFormated>
  <DomainObject.Predmet.ProtustrankaFormatedOIB>
    <izvorni_sadrzaj>  ENJOYMENT  društvo s ograničenom odgovornošću za športsku rekreaciju, OIB 84462696761</izvorni_sadrzaj>
    <derivirana_varijabla naziv="DomainObject.Predmet.ProtustrankaFormatedOIB_1">  ENJOYMENT  društvo s ograničenom odgovornošću za športsku rekreaciju, OIB 84462696761</derivirana_varijabla>
  </DomainObject.Predmet.ProtustrankaFormatedOIB>
  <DomainObject.Predmet.ProtustrankaFormatedWithAdress>
    <izvorni_sadrzaj> ENJOYMENT  društvo s ograničenom odgovornošću za športsku rekreaciju, Antuna Gustava Matoša 1 A, 21300 Makarska</izvorni_sadrzaj>
    <derivirana_varijabla naziv="DomainObject.Predmet.ProtustrankaFormatedWithAdress_1"> ENJOYMENT  društvo s ograničenom odgovornošću za športsku rekreaciju, Antuna Gustava Matoša 1 A, 21300 Makarska</derivirana_varijabla>
  </DomainObject.Predmet.ProtustrankaFormatedWithAdress>
  <DomainObject.Predmet.ProtustrankaFormatedWithAdressOIB>
    <izvorni_sadrzaj> ENJOYMENT  društvo s ograničenom odgovornošću za športsku rekreaciju, OIB 84462696761, Antuna Gustava Matoša 1 A, 21300 Makarska</izvorni_sadrzaj>
    <derivirana_varijabla naziv="DomainObject.Predmet.ProtustrankaFormatedWithAdressOIB_1"> ENJOYMENT  društvo s ograničenom odgovornošću za športsku rekreaciju, OIB 84462696761, Antuna Gustava Matoša 1 A, 21300 Makarska</derivirana_varijabla>
  </DomainObject.Predmet.ProtustrankaFormatedWithAdressOIB>
  <DomainObject.Predmet.ProtustrankaWithAdress>
    <izvorni_sadrzaj>ENJOYMENT  društvo s ograničenom odgovornošću za športsku rekreaciju Antuna Gustava Matoša 1 A, 21300 Makarska</izvorni_sadrzaj>
    <derivirana_varijabla naziv="DomainObject.Predmet.ProtustrankaWithAdress_1">ENJOYMENT  društvo s ograničenom odgovornošću za športsku rekreaciju Antuna Gustava Matoša 1 A, 21300 Makarska</derivirana_varijabla>
  </DomainObject.Predmet.ProtustrankaWithAdress>
  <DomainObject.Predmet.ProtustrankaWithAdressOIB>
    <izvorni_sadrzaj>ENJOYMENT  društvo s ograničenom odgovornošću za športsku rekreaciju, OIB 84462696761, Antuna Gustava Matoša 1 A, 21300 Makarska</izvorni_sadrzaj>
    <derivirana_varijabla naziv="DomainObject.Predmet.ProtustrankaWithAdressOIB_1">ENJOYMENT  društvo s ograničenom odgovornošću za športsku rekreaciju, OIB 84462696761, Antuna Gustava Matoša 1 A, 21300 Makarska</derivirana_varijabla>
  </DomainObject.Predmet.ProtustrankaWithAdressOIB>
  <DomainObject.Predmet.ProtustrankaNazivFormated>
    <izvorni_sadrzaj>ENJOYMENT  društvo s ograničenom odgovornošću za športsku rekreaciju</izvorni_sadrzaj>
    <derivirana_varijabla naziv="DomainObject.Predmet.ProtustrankaNazivFormated_1">ENJOYMENT  društvo s ograničenom odgovornošću za športsku rekreaciju</derivirana_varijabla>
  </DomainObject.Predmet.ProtustrankaNazivFormated>
  <DomainObject.Predmet.ProtustrankaNazivFormatedOIB>
    <izvorni_sadrzaj>ENJOYMENT  društvo s ograničenom odgovornošću za športsku rekreaciju, OIB 84462696761</izvorni_sadrzaj>
    <derivirana_varijabla naziv="DomainObject.Predmet.ProtustrankaNazivFormatedOIB_1">ENJOYMENT  društvo s ograničenom odgovornošću za športsku rekreaciju, OIB 84462696761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5880.22</izvorni_sadrzaj>
    <derivirana_varijabla naziv="DomainObject.Predmet.TrenutnaVrijednost_1">5880.22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ENJOYMENT  društvo s ograničenom odgovornošću za športsku rekreaciju</item>
    </izvorni_sadrzaj>
    <derivirana_varijabla naziv="DomainObject.Predmet.ProtuStrankaListFormated_1">
      <item>ENJOYMENT  društvo s ograničenom odgovornošću za športsku rekreaciju</item>
    </derivirana_varijabla>
  </DomainObject.Predmet.ProtuStrankaListFormated>
  <DomainObject.Predmet.ProtuStrankaListFormatedOIB>
    <izvorni_sadrzaj>
      <item>ENJOYMENT  društvo s ograničenom odgovornošću za športsku rekreaciju, OIB 84462696761</item>
    </izvorni_sadrzaj>
    <derivirana_varijabla naziv="DomainObject.Predmet.ProtuStrankaListFormatedOIB_1">
      <item>ENJOYMENT  društvo s ograničenom odgovornošću za športsku rekreaciju, OIB 84462696761</item>
    </derivirana_varijabla>
  </DomainObject.Predmet.ProtuStrankaListFormatedOIB>
  <DomainObject.Predmet.ProtuStrankaListFormatedWithAdress>
    <izvorni_sadrzaj>
      <item>ENJOYMENT  društvo s ograničenom odgovornošću za športsku rekreaciju, Antuna Gustava Matoša 1 A, 21300 Makarska</item>
    </izvorni_sadrzaj>
    <derivirana_varijabla naziv="DomainObject.Predmet.ProtuStrankaListFormatedWithAdress_1">
      <item>ENJOYMENT  društvo s ograničenom odgovornošću za športsku rekreaciju, Antuna Gustava Matoša 1 A, 21300 Makarska</item>
    </derivirana_varijabla>
  </DomainObject.Predmet.ProtuStrankaListFormatedWithAdress>
  <DomainObject.Predmet.ProtuStrankaListFormatedWithAdressOIB>
    <izvorni_sadrzaj>
      <item>ENJOYMENT  društvo s ograničenom odgovornošću za športsku rekreaciju, OIB 84462696761, Antuna Gustava Matoša 1 A, 21300 Makarska</item>
    </izvorni_sadrzaj>
    <derivirana_varijabla naziv="DomainObject.Predmet.ProtuStrankaListFormatedWithAdressOIB_1">
      <item>ENJOYMENT  društvo s ograničenom odgovornošću za športsku rekreaciju, OIB 84462696761, Antuna Gustava Matoša 1 A, 21300 Makarska</item>
    </derivirana_varijabla>
  </DomainObject.Predmet.ProtuStrankaListFormatedWithAdressOIB>
  <DomainObject.Predmet.ProtuStrankaListNazivFormated>
    <izvorni_sadrzaj>
      <item>ENJOYMENT  društvo s ograničenom odgovornošću za športsku rekreaciju</item>
    </izvorni_sadrzaj>
    <derivirana_varijabla naziv="DomainObject.Predmet.ProtuStrankaListNazivFormated_1">
      <item>ENJOYMENT  društvo s ograničenom odgovornošću za športsku rekreaciju</item>
    </derivirana_varijabla>
  </DomainObject.Predmet.ProtuStrankaListNazivFormated>
  <DomainObject.Predmet.ProtuStrankaListNazivFormatedOIB>
    <izvorni_sadrzaj>
      <item>ENJOYMENT  društvo s ograničenom odgovornošću za športsku rekreaciju, OIB 84462696761</item>
    </izvorni_sadrzaj>
    <derivirana_varijabla naziv="DomainObject.Predmet.ProtuStrankaListNazivFormatedOIB_1">
      <item>ENJOYMENT  društvo s ograničenom odgovornošću za športsku rekreaciju, OIB 84462696761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ENJOYMENT  društvo s ograničenom odgovornošću za športsku rekreaciju</izvorni_sadrzaj>
    <derivirana_varijabla naziv="DomainObject.Predmet.ProtustrankaIDrugi_1">ENJOYMENT  društvo s ograničenom odgovornošću za športsku rekreaciju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ENJOYMENT  društvo s ograničenom odgovornošću za športsku rekreaciju, OIB 84462696761, Antuna Gustava Matoša 1 A, 21300 Makarska</izvorni_sadrzaj>
    <derivirana_varijabla naziv="DomainObject.Predmet.ProtustrankaIDrugiAdressOIB_1">ENJOYMENT  društvo s ograničenom odgovornošću za športsku rekreaciju, OIB 84462696761, Antuna Gustava Matoša 1 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ENJOYMENT  društvo s ograničenom odgovornošću za športsku rekreaciju</item>
      <item>FINANCIJSKA AGENCIJA, RC SPLIT</item>
    </izvorni_sadrzaj>
    <derivirana_varijabla naziv="DomainObject.Predmet.SudioniciListNaziv_1">
      <item>ENJOYMENT  društvo s ograničenom odgovornošću za športsku rekreaciju</item>
      <item>FINANCIJSKA AGENCIJA, RC SPLIT</item>
    </derivirana_varijabla>
  </DomainObject.Predmet.SudioniciListNaziv>
  <DomainObject.Predmet.SudioniciListAdressOIB>
    <izvorni_sadrzaj>
      <item>ENJOYMENT  društvo s ograničenom odgovornošću za športsku rekreaciju, OIB 84462696761, Antuna Gustava Matoša 1 A,21300 Makarska</item>
      <item>FINANCIJSKA AGENCIJA, RC SPLIT, OIB 85821130368, Mažuranićevo šetalište 24 b,21000 Split</item>
    </izvorni_sadrzaj>
    <derivirana_varijabla naziv="DomainObject.Predmet.SudioniciListAdressOIB_1">
      <item>ENJOYMENT  društvo s ograničenom odgovornošću za športsku rekreaciju, OIB 84462696761, Antuna Gustava Matoša 1 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84462696761</item>
      <item>, OIB 85821130368</item>
    </izvorni_sadrzaj>
    <derivirana_varijabla naziv="DomainObject.Predmet.SudioniciListNazivOIB_1">
      <item>, OIB 84462696761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DECAA-4CC8-430F-BA13-1AD3B0546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1791</properties:Characters>
  <properties:Lines>50</properties:Lines>
  <properties:Paragraphs>16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2017-01-23T09:17:00Z</cp:lastPrinted>
  <dcterms:modified xmlns:xsi="http://www.w3.org/2001/XMLSchema-instance" xsi:type="dcterms:W3CDTF">2017-01-23T09:17:00Z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