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f8725" w14:paraId="e4f8725" w:rsidRDefault="00AB4602" w:rsidP="00372AE7" w:rsidR="00372AE7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72AE7" w:rsidRPr="00372AE7">
        <w:rPr>
          <w:rFonts w:cs="Times New Roman"/>
        </w:rPr>
        <w:tab/>
      </w:r>
      <w:r w:rsidR="00372AE7" w:rsidRPr="00372AE7">
        <w:rPr>
          <w:rFonts w:cs="Times New Roman"/>
        </w:rPr>
        <w:tab/>
      </w:r>
      <w:r w:rsidR="00372AE7" w:rsidRPr="00372AE7">
        <w:rPr>
          <w:rFonts w:cs="Times New Roman"/>
        </w:rPr>
        <w:tab/>
      </w:r>
      <w:r w:rsidR="00372AE7" w:rsidRPr="00372AE7">
        <w:rPr>
          <w:rFonts w:cs="Times New Roman"/>
        </w:rPr>
        <w:tab/>
      </w:r>
      <w:r w:rsidR="00372AE7" w:rsidRPr="00372AE7">
        <w:rPr>
          <w:rFonts w:cs="Times New Roman"/>
        </w:rPr>
        <w:tab/>
      </w:r>
      <w:r w:rsidR="00372AE7" w:rsidRPr="00372AE7">
        <w:rPr>
          <w:rFonts w:cs="Times New Roman"/>
        </w:rPr>
        <w:tab/>
      </w:r>
      <w:r w:rsidR="00372AE7" w:rsidRPr="00372AE7">
        <w:rPr>
          <w:rFonts w:cs="Times New Roman"/>
        </w:rPr>
        <w:tab/>
      </w:r>
      <w:r w:rsidR="00372AE7" w:rsidRPr="00372AE7">
        <w:rPr>
          <w:rFonts w:cs="Times New Roman"/>
        </w:rPr>
        <w:tab/>
        <w:t xml:space="preserve">          </w:t>
      </w:r>
    </w:p>
    <w:p w:rsidRDefault="00372AE7" w:rsidP="00372AE7" w:rsidR="00372AE7" w:rsidRPr="00372AE7">
      <w:pPr>
        <w:pStyle w:val="NormaleSPIS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</w:t>
      </w:r>
      <w:r w:rsidRPr="00372AE7">
        <w:rPr>
          <w:rFonts w:cs="Times New Roman"/>
        </w:rPr>
        <w:t xml:space="preserve"> 1 St-5899/2016</w:t>
      </w:r>
    </w:p>
    <w:p w:rsidRDefault="00372AE7" w:rsidP="00372AE7" w:rsidR="00372AE7" w:rsidRPr="00372AE7">
      <w:pPr>
        <w:spacing w:after="0"/>
        <w:rPr>
          <w:rFonts w:cs="Times New Roman" w:eastAsia="Times New Roman"/>
          <w:lang w:eastAsia="hr-HR"/>
        </w:rPr>
      </w:pPr>
      <w:r w:rsidRPr="00372AE7">
        <w:rPr>
          <w:rFonts w:cs="Times New Roman" w:eastAsia="Times New Roman"/>
          <w:lang w:eastAsia="hr-HR"/>
        </w:rPr>
        <w:t xml:space="preserve">    REPUBLIKA HRVATSKA</w:t>
      </w:r>
    </w:p>
    <w:p w:rsidRDefault="00372AE7" w:rsidP="00372AE7" w:rsidR="00372AE7" w:rsidRPr="00372AE7">
      <w:pPr>
        <w:spacing w:after="0"/>
        <w:rPr>
          <w:rFonts w:cs="Times New Roman" w:eastAsia="Times New Roman"/>
          <w:lang w:eastAsia="hr-HR"/>
        </w:rPr>
      </w:pPr>
    </w:p>
    <w:p w:rsidRDefault="00372AE7" w:rsidP="00372AE7" w:rsidR="00372AE7" w:rsidRPr="00372AE7">
      <w:pPr>
        <w:spacing w:after="0"/>
        <w:rPr>
          <w:rFonts w:cs="Times New Roman" w:eastAsia="Times New Roman"/>
          <w:lang w:eastAsia="hr-HR"/>
        </w:rPr>
      </w:pPr>
      <w:r w:rsidRPr="00372AE7">
        <w:rPr>
          <w:rFonts w:cs="Times New Roman" w:eastAsia="Times New Roman"/>
          <w:lang w:eastAsia="hr-HR"/>
        </w:rPr>
        <w:t xml:space="preserve"> TRGOVAČKI SUD U ZAGREBU</w:t>
      </w:r>
    </w:p>
    <w:p w:rsidRDefault="00372AE7" w:rsidP="00372AE7" w:rsidR="00372AE7" w:rsidRPr="00372AE7">
      <w:pPr>
        <w:spacing w:after="0"/>
        <w:rPr>
          <w:rFonts w:cs="Times New Roman" w:eastAsia="Times New Roman"/>
          <w:lang w:eastAsia="hr-HR"/>
        </w:rPr>
      </w:pPr>
      <w:r w:rsidRPr="00372AE7">
        <w:rPr>
          <w:rFonts w:cs="Times New Roman" w:eastAsia="Times New Roman"/>
          <w:lang w:eastAsia="hr-HR"/>
        </w:rPr>
        <w:t xml:space="preserve">          Stalna služba u Karlovcu </w:t>
      </w:r>
    </w:p>
    <w:p w:rsidRDefault="00372AE7" w:rsidP="00372AE7" w:rsidR="00372AE7" w:rsidRPr="00372AE7">
      <w:pPr>
        <w:spacing w:after="0"/>
        <w:rPr>
          <w:rFonts w:cs="Times New Roman" w:eastAsia="Times New Roman"/>
          <w:lang w:eastAsia="hr-HR"/>
        </w:rPr>
      </w:pPr>
      <w:r w:rsidRPr="00372AE7">
        <w:rPr>
          <w:rFonts w:cs="Times New Roman" w:eastAsia="Times New Roman"/>
          <w:lang w:eastAsia="hr-HR"/>
        </w:rPr>
        <w:t xml:space="preserve">  Karlovac, Trg hrvatskih branitelja 1/II</w:t>
      </w:r>
    </w:p>
    <w:p w:rsidRDefault="00372AE7" w:rsidP="00372AE7" w:rsidR="00372AE7" w:rsidRPr="00372AE7">
      <w:pPr>
        <w:tabs>
          <w:tab w:pos="5569" w:val="left"/>
        </w:tabs>
        <w:spacing w:after="0"/>
        <w:rPr>
          <w:rFonts w:cs="Times New Roman" w:eastAsia="Times New Roman"/>
          <w:lang w:eastAsia="hr-HR"/>
        </w:rPr>
      </w:pPr>
      <w:r w:rsidRPr="00372AE7">
        <w:rPr>
          <w:rFonts w:cs="Times New Roman" w:eastAsia="Times New Roman"/>
          <w:lang w:eastAsia="hr-HR"/>
        </w:rPr>
        <w:tab/>
      </w:r>
    </w:p>
    <w:p w:rsidRDefault="00372AE7" w:rsidP="00372AE7" w:rsidR="00372AE7" w:rsidRPr="00372AE7">
      <w:pPr>
        <w:tabs>
          <w:tab w:pos="5569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372AE7">
        <w:rPr>
          <w:rFonts w:cs="Times New Roman" w:eastAsia="Times New Roman"/>
          <w:lang w:eastAsia="hr-HR"/>
        </w:rPr>
        <w:t>R E P U B L I K A   H R V A T S K A</w:t>
      </w:r>
    </w:p>
    <w:p w:rsidRDefault="00372AE7" w:rsidP="00372AE7" w:rsidR="00372AE7" w:rsidRPr="00372AE7">
      <w:pPr>
        <w:tabs>
          <w:tab w:pos="5569" w:val="left"/>
        </w:tabs>
        <w:spacing w:after="0"/>
        <w:rPr>
          <w:rFonts w:cs="Times New Roman" w:eastAsia="Times New Roman"/>
          <w:lang w:eastAsia="hr-HR"/>
        </w:rPr>
      </w:pPr>
    </w:p>
    <w:p w:rsidRDefault="00372AE7" w:rsidP="00372AE7" w:rsidR="00372AE7" w:rsidRPr="00372AE7">
      <w:pPr>
        <w:tabs>
          <w:tab w:pos="5569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372AE7">
        <w:rPr>
          <w:rFonts w:cs="Times New Roman" w:eastAsia="Times New Roman"/>
          <w:lang w:eastAsia="hr-HR"/>
        </w:rPr>
        <w:t>Z A K L J U Č A K</w:t>
      </w:r>
    </w:p>
    <w:p w:rsidRDefault="00372AE7" w:rsidP="00372AE7" w:rsidR="00372AE7" w:rsidRPr="00372AE7">
      <w:pPr>
        <w:tabs>
          <w:tab w:pos="5569" w:val="left"/>
        </w:tabs>
        <w:spacing w:after="0"/>
        <w:rPr>
          <w:rFonts w:cs="Times New Roman" w:eastAsia="Times New Roman"/>
          <w:lang w:eastAsia="hr-HR"/>
        </w:rPr>
      </w:pPr>
    </w:p>
    <w:p w:rsidRDefault="00372AE7" w:rsidP="00372AE7" w:rsidR="00372AE7" w:rsidRPr="00372AE7">
      <w:pPr>
        <w:spacing w:after="0"/>
        <w:jc w:val="both"/>
        <w:rPr>
          <w:rFonts w:cs="Times New Roman" w:eastAsia="Times New Roman"/>
          <w:lang w:eastAsia="hr-HR"/>
        </w:rPr>
      </w:pPr>
      <w:r w:rsidRPr="00372AE7">
        <w:rPr>
          <w:rFonts w:cs="Times New Roman" w:eastAsia="Times New Roman"/>
          <w:lang w:eastAsia="hr-HR"/>
        </w:rPr>
        <w:tab/>
        <w:t>Trgovački sud u Zagrebu, Stalna služba u Karlovcu</w:t>
      </w:r>
      <w:r w:rsidRPr="00372AE7">
        <w:rPr>
          <w:rFonts w:cs="Times New Roman" w:eastAsia="Times New Roman"/>
          <w:b/>
          <w:lang w:eastAsia="hr-HR"/>
        </w:rPr>
        <w:t>,</w:t>
      </w:r>
      <w:r w:rsidRPr="00372AE7">
        <w:rPr>
          <w:rFonts w:cs="Times New Roman" w:eastAsia="Times New Roman"/>
          <w:lang w:eastAsia="hr-HR"/>
        </w:rPr>
        <w:t xml:space="preserve"> po sucu Jadranki Mađeruh, kao stečajnom sucu, u stečajnom postupku nad dužnikom M.S.M. d.o.o. u stečaju, Zagreb, </w:t>
      </w:r>
      <w:proofErr w:type="spellStart"/>
      <w:r w:rsidRPr="00372AE7">
        <w:rPr>
          <w:rFonts w:cs="Times New Roman" w:eastAsia="Times New Roman"/>
          <w:lang w:eastAsia="hr-HR"/>
        </w:rPr>
        <w:t>Vrisnička</w:t>
      </w:r>
      <w:proofErr w:type="spellEnd"/>
      <w:r w:rsidRPr="00372AE7">
        <w:rPr>
          <w:rFonts w:cs="Times New Roman" w:eastAsia="Times New Roman"/>
          <w:lang w:eastAsia="hr-HR"/>
        </w:rPr>
        <w:t xml:space="preserve"> 9b, OIB: 29843085244, 5. veljače 2019.</w:t>
      </w:r>
    </w:p>
    <w:p w:rsidRDefault="00372AE7" w:rsidP="00372AE7" w:rsidR="00372AE7" w:rsidRPr="00372A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72AE7" w:rsidP="00372AE7" w:rsidR="00372AE7" w:rsidRPr="00372AE7">
      <w:pPr>
        <w:spacing w:after="0"/>
        <w:jc w:val="center"/>
        <w:rPr>
          <w:rFonts w:cs="Times New Roman" w:eastAsia="Times New Roman"/>
          <w:lang w:eastAsia="hr-HR"/>
        </w:rPr>
      </w:pPr>
      <w:r w:rsidRPr="00372AE7">
        <w:rPr>
          <w:rFonts w:cs="Times New Roman" w:eastAsia="Times New Roman"/>
          <w:lang w:eastAsia="hr-HR"/>
        </w:rPr>
        <w:t>z a k l j u č i o   j e</w:t>
      </w:r>
    </w:p>
    <w:p w:rsidRDefault="00372AE7" w:rsidP="00372AE7" w:rsidR="00372AE7" w:rsidRPr="00372AE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72AE7" w:rsidP="00372AE7" w:rsidR="00372AE7" w:rsidRPr="00372AE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72AE7">
        <w:rPr>
          <w:rFonts w:cs="Times New Roman" w:eastAsia="Times New Roman"/>
          <w:b/>
          <w:lang w:eastAsia="hr-HR"/>
        </w:rPr>
        <w:t>Skupština vjerovnika</w:t>
      </w:r>
      <w:r w:rsidRPr="00372AE7">
        <w:rPr>
          <w:rFonts w:cs="Times New Roman" w:eastAsia="Times New Roman"/>
          <w:lang w:eastAsia="hr-HR"/>
        </w:rPr>
        <w:t xml:space="preserve"> u stečajnom postupku nad dužnikom M.S.M. d.o.o. u stečaju, Zagreb, </w:t>
      </w:r>
      <w:proofErr w:type="spellStart"/>
      <w:r w:rsidRPr="00372AE7">
        <w:rPr>
          <w:rFonts w:cs="Times New Roman" w:eastAsia="Times New Roman"/>
          <w:lang w:eastAsia="hr-HR"/>
        </w:rPr>
        <w:t>Vrisnička</w:t>
      </w:r>
      <w:proofErr w:type="spellEnd"/>
      <w:r w:rsidRPr="00372AE7">
        <w:rPr>
          <w:rFonts w:cs="Times New Roman" w:eastAsia="Times New Roman"/>
          <w:lang w:eastAsia="hr-HR"/>
        </w:rPr>
        <w:t xml:space="preserve"> 9b, OIB: 29843085244, sazvana za 20. veljače 2019. u 9,30 sati neće se održati u zakazano vrijeme, već se saziva za </w:t>
      </w:r>
      <w:r w:rsidRPr="00372AE7">
        <w:rPr>
          <w:rFonts w:cs="Times New Roman" w:eastAsia="Times New Roman"/>
          <w:b/>
          <w:lang w:eastAsia="hr-HR"/>
        </w:rPr>
        <w:t>20. veljače 2019. u 9,00 sati,</w:t>
      </w:r>
      <w:r w:rsidRPr="00372AE7">
        <w:rPr>
          <w:rFonts w:cs="Times New Roman" w:eastAsia="Times New Roman"/>
          <w:lang w:eastAsia="hr-HR"/>
        </w:rPr>
        <w:t xml:space="preserve">  u zgradi ovog suda u Karlovcu, Trg hrvatskih branitelja 1/II.</w:t>
      </w:r>
    </w:p>
    <w:p w:rsidRDefault="00372AE7" w:rsidP="00372AE7" w:rsidR="00372AE7" w:rsidRPr="00372AE7">
      <w:pPr>
        <w:spacing w:after="0"/>
        <w:ind w:left="1068"/>
        <w:contextualSpacing/>
        <w:jc w:val="both"/>
        <w:rPr>
          <w:rFonts w:cs="Times New Roman" w:eastAsia="Times New Roman"/>
          <w:lang w:eastAsia="hr-HR"/>
        </w:rPr>
      </w:pPr>
    </w:p>
    <w:p w:rsidRDefault="00372AE7" w:rsidP="00372AE7" w:rsidR="00372AE7" w:rsidRPr="00372AE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372AE7">
        <w:rPr>
          <w:rFonts w:cs="Times New Roman" w:eastAsia="Times New Roman"/>
          <w:b/>
          <w:lang w:eastAsia="hr-HR"/>
        </w:rPr>
        <w:t xml:space="preserve">Ročište za diobu </w:t>
      </w:r>
      <w:proofErr w:type="spellStart"/>
      <w:r w:rsidRPr="00372AE7">
        <w:rPr>
          <w:rFonts w:cs="Times New Roman" w:eastAsia="Times New Roman"/>
          <w:b/>
          <w:lang w:eastAsia="hr-HR"/>
        </w:rPr>
        <w:t>kupovnine</w:t>
      </w:r>
      <w:proofErr w:type="spellEnd"/>
      <w:r w:rsidRPr="00372AE7">
        <w:rPr>
          <w:rFonts w:cs="Times New Roman" w:eastAsia="Times New Roman"/>
          <w:lang w:eastAsia="hr-HR"/>
        </w:rPr>
        <w:t xml:space="preserve"> u stečajnom postupku nad dužnikom M.S.M. d.o.o. u stečaju, Zagreb, </w:t>
      </w:r>
      <w:proofErr w:type="spellStart"/>
      <w:r w:rsidRPr="00372AE7">
        <w:rPr>
          <w:rFonts w:cs="Times New Roman" w:eastAsia="Times New Roman"/>
          <w:lang w:eastAsia="hr-HR"/>
        </w:rPr>
        <w:t>Vrisnička</w:t>
      </w:r>
      <w:proofErr w:type="spellEnd"/>
      <w:r w:rsidRPr="00372AE7">
        <w:rPr>
          <w:rFonts w:cs="Times New Roman" w:eastAsia="Times New Roman"/>
          <w:lang w:eastAsia="hr-HR"/>
        </w:rPr>
        <w:t xml:space="preserve"> 9b, OIB: 29843085244, zakazano za 20. veljače 2019. u 9,45 sati, u zgradi ovog suda u Karlovcu, Trg hrvatskih branitelja 1/II, neće se održati u zakazano vrijeme, već se određuje za </w:t>
      </w:r>
      <w:r w:rsidRPr="00372AE7">
        <w:rPr>
          <w:rFonts w:cs="Times New Roman" w:eastAsia="Times New Roman"/>
          <w:b/>
          <w:lang w:eastAsia="hr-HR"/>
        </w:rPr>
        <w:t>20. veljače 2019. u 9,15 sati.</w:t>
      </w:r>
    </w:p>
    <w:p w:rsidRDefault="00372AE7" w:rsidP="00372AE7" w:rsidR="00372A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72AE7">
        <w:rPr>
          <w:rFonts w:cs="Times New Roman" w:eastAsia="Times New Roman"/>
          <w:lang w:eastAsia="hr-HR"/>
        </w:rPr>
        <w:t xml:space="preserve"> </w:t>
      </w:r>
    </w:p>
    <w:p w:rsidRDefault="00372AE7" w:rsidP="00372AE7" w:rsidR="00372AE7" w:rsidRPr="00372A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72AE7" w:rsidP="00372AE7" w:rsidR="00372AE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372AE7">
        <w:rPr>
          <w:rFonts w:cs="Times New Roman" w:eastAsia="Times New Roman"/>
          <w:lang w:eastAsia="hr-HR"/>
        </w:rPr>
        <w:t>Obrazloženje</w:t>
      </w:r>
    </w:p>
    <w:p w:rsidRDefault="00372AE7" w:rsidP="00372AE7" w:rsidR="00372AE7" w:rsidRPr="00372AE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372AE7" w:rsidP="00372AE7" w:rsidR="00372AE7" w:rsidRPr="00372A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72AE7" w:rsidP="00372AE7" w:rsidR="00372AE7" w:rsidRPr="00372A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72AE7">
        <w:rPr>
          <w:rFonts w:cs="Times New Roman" w:eastAsia="Times New Roman"/>
          <w:lang w:eastAsia="hr-HR"/>
        </w:rPr>
        <w:t>Na molbu stečajnog upravitelja, a zbog ranije zakazanog ročišta, odlučeno je kao u izreci zaključka.</w:t>
      </w:r>
    </w:p>
    <w:p w:rsidRDefault="00372AE7" w:rsidP="00372AE7" w:rsidR="00372AE7" w:rsidRPr="00372AE7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</w:p>
    <w:p w:rsidRDefault="00372AE7" w:rsidP="00372AE7" w:rsidR="00372AE7" w:rsidRPr="00372AE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72AE7" w:rsidP="00372AE7" w:rsidR="00372AE7" w:rsidRPr="00372AE7">
      <w:pPr>
        <w:spacing w:after="0"/>
        <w:jc w:val="center"/>
        <w:rPr>
          <w:rFonts w:cs="Times New Roman" w:eastAsia="Times New Roman"/>
          <w:lang w:eastAsia="hr-HR"/>
        </w:rPr>
      </w:pPr>
      <w:r w:rsidRPr="00372AE7">
        <w:rPr>
          <w:rFonts w:cs="Times New Roman" w:eastAsia="Times New Roman"/>
          <w:lang w:eastAsia="hr-HR"/>
        </w:rPr>
        <w:t>U Karlovcu 5. veljače 2019.</w:t>
      </w:r>
    </w:p>
    <w:p w:rsidRDefault="00372AE7" w:rsidP="00372AE7" w:rsidR="00372AE7" w:rsidRPr="00372AE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72AE7" w:rsidP="00372AE7" w:rsidR="00372AE7" w:rsidRPr="00372AE7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372AE7">
        <w:rPr>
          <w:rFonts w:cs="Times New Roman" w:eastAsia="Times New Roman"/>
          <w:lang w:eastAsia="hr-HR"/>
        </w:rPr>
        <w:t xml:space="preserve">        Sudac:</w:t>
      </w:r>
    </w:p>
    <w:p w:rsidRDefault="00372AE7" w:rsidP="00372AE7" w:rsidR="00372AE7">
      <w:pPr>
        <w:spacing w:after="0"/>
        <w:jc w:val="center"/>
        <w:rPr>
          <w:rFonts w:cs="Times New Roman" w:eastAsia="Times New Roman"/>
          <w:lang w:eastAsia="hr-HR"/>
        </w:rPr>
      </w:pPr>
      <w:r w:rsidRPr="00372AE7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 w:rsidRPr="00372AE7">
        <w:rPr>
          <w:rFonts w:cs="Times New Roman" w:eastAsia="Times New Roman"/>
          <w:lang w:eastAsia="hr-HR"/>
        </w:rPr>
        <w:tab/>
        <w:t xml:space="preserve">  Jadranka Mađeruh</w:t>
      </w:r>
      <w:r>
        <w:rPr>
          <w:rFonts w:cs="Times New Roman" w:eastAsia="Times New Roman"/>
          <w:lang w:eastAsia="hr-HR"/>
        </w:rPr>
        <w:t>, v.r.</w:t>
      </w:r>
    </w:p>
    <w:p w:rsidRDefault="00372AE7" w:rsidP="00372AE7" w:rsidR="00372AE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72AE7" w:rsidP="00372AE7" w:rsidR="00372AE7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   Draženka Prpić</w:t>
      </w:r>
    </w:p>
    <w:p w:rsidRDefault="00372AE7" w:rsidP="00372AE7" w:rsidR="00372AE7" w:rsidRPr="00372AE7">
      <w:pPr>
        <w:spacing w:after="0"/>
        <w:jc w:val="center"/>
        <w:rPr>
          <w:rFonts w:cs="Times New Roman" w:eastAsia="Times New Roman"/>
          <w:lang w:eastAsia="hr-HR"/>
        </w:rPr>
      </w:pPr>
    </w:p>
    <w:sectPr w:rsidSect="0032366B" w:rsidR="00372AE7" w:rsidRPr="00372AE7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60A70A6"/>
    <w:multiLevelType w:val="hybridMultilevel"/>
    <w:tmpl w:val="53F8D8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AAD12E2"/>
    <w:multiLevelType w:val="hybridMultilevel"/>
    <w:tmpl w:val="DEAE6F66"/>
    <w:lvl w:tplc="FCC4869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7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43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St-5899/2016-90</izvorni_sadrzaj>
    <derivirana_varijabla naziv="DomainObject.Oznaka_1">St-5899/2016-90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5899</izvorni_sadrzaj>
    <derivirana_varijabla naziv="DomainObject.Predmet.Broj_1">5899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St-5899/2016</izvorni_sadrzaj>
    <derivirana_varijabla naziv="DomainObject.Predmet.OznakaBroj_1">St-5899/2016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M.S.M.-d.o.o. za trgovinu, ugostiteljstvo i turizam u stečaju zastupanog po punomoćniku Mladen Sokolić</izvorni_sadrzaj>
    <derivirana_varijabla naziv="DomainObject.Predmet.ProtustrankaFormated_1">  M.S.M.-d.o.o. za trgovinu, ugostiteljstvo i turizam u stečaju zastupanog po punomoćniku Mladen Sokolić</derivirana_varijabla>
  </DomainObject.Predmet.ProtustrankaFormated>
  <DomainObject.Predmet.ProtustrankaFormatedOIB>
    <izvorni_sadrzaj>  M.S.M.-d.o.o. za trgovinu, ugostiteljstvo i turizam u stečaju, OIB 29843085244 zastupanog po punomoćniku Mladen Sokolić</izvorni_sadrzaj>
    <derivirana_varijabla naziv="DomainObject.Predmet.ProtustrankaFormatedOIB_1">  M.S.M.-d.o.o. za trgovinu, ugostiteljstvo i turizam u stečaju, OIB 29843085244 zastupanog po punomoćniku Mladen Sokolić</derivirana_varijabla>
  </DomainObject.Predmet.ProtustrankaFormatedOIB>
  <DomainObject.Predmet.ProtustrankaFormatedWithAdress>
    <izvorni_sadrzaj> M.S.M.-d.o.o. za trgovinu, ugostiteljstvo i turizam u stečaju, Vrisnička 9B, 10000 Zagreb zastupanog po punomoćniku Mladen Sokolić</izvorni_sadrzaj>
    <derivirana_varijabla naziv="DomainObject.Predmet.ProtustrankaFormatedWithAdress_1"> M.S.M.-d.o.o. za trgovinu, ugostiteljstvo i turizam u stečaju, Vrisnička 9B, 10000 Zagreb zastupanog po punomoćniku Mladen Sokolić</derivirana_varijabla>
  </DomainObject.Predmet.ProtustrankaFormatedWithAdress>
  <DomainObject.Predmet.ProtustrankaFormatedWithAdressOIB>
    <izvorni_sadrzaj> M.S.M.-d.o.o. za trgovinu, ugostiteljstvo i turizam u stečaju, OIB 29843085244, Vrisnička 9B, 10000 Zagreb zastupanog po punomoćniku Mladen Sokolić</izvorni_sadrzaj>
    <derivirana_varijabla naziv="DomainObject.Predmet.ProtustrankaFormatedWithAdressOIB_1"> M.S.M.-d.o.o. za trgovinu, ugostiteljstvo i turizam u stečaju, OIB 29843085244, Vrisnička 9B, 10000 Zagreb zastupanog po punomoćniku Mladen Sokolić</derivirana_varijabla>
  </DomainObject.Predmet.ProtustrankaFormatedWithAdressOIB>
  <DomainObject.Predmet.ProtustrankaWithAdress>
    <izvorni_sadrzaj>M.S.M.-d.o.o. za trgovinu, ugostiteljstvo i turizam u stečaju Vrisnička 9B, 10000 Zagreb</izvorni_sadrzaj>
    <derivirana_varijabla naziv="DomainObject.Predmet.ProtustrankaWithAdress_1">M.S.M.-d.o.o. za trgovinu, ugostiteljstvo i turizam u stečaju Vrisnička 9B, 10000 Zagreb</derivirana_varijabla>
  </DomainObject.Predmet.ProtustrankaWithAdress>
  <DomainObject.Predmet.ProtustrankaWithAdressOIB>
    <izvorni_sadrzaj>M.S.M.-d.o.o. za trgovinu, ugostiteljstvo i turizam u stečaju, OIB 29843085244, Vrisnička 9B, 10000 Zagreb</izvorni_sadrzaj>
    <derivirana_varijabla naziv="DomainObject.Predmet.ProtustrankaWithAdressOIB_1">M.S.M.-d.o.o. za trgovinu, ugostiteljstvo i turizam u stečaju, OIB 29843085244, Vrisnička 9B, 10000 Zagreb</derivirana_varijabla>
  </DomainObject.Predmet.ProtustrankaWithAdressOIB>
  <DomainObject.Predmet.ProtustrankaNazivFormated>
    <izvorni_sadrzaj>M.S.M.-d.o.o. za trgovinu, ugostiteljstvo i turizam u stečaju</izvorni_sadrzaj>
    <derivirana_varijabla naziv="DomainObject.Predmet.ProtustrankaNazivFormated_1">M.S.M.-d.o.o. za trgovinu, ugostiteljstvo i turizam u stečaju</derivirana_varijabla>
  </DomainObject.Predmet.ProtustrankaNazivFormated>
  <DomainObject.Predmet.ProtustrankaNazivFormatedOIB>
    <izvorni_sadrzaj>M.S.M.-d.o.o. za trgovinu, ugostiteljstvo i turizam u stečaju, OIB 29843085244</izvorni_sadrzaj>
    <derivirana_varijabla naziv="DomainObject.Predmet.ProtustrankaNazivFormatedOIB_1">M.S.M.-d.o.o. za trgovinu, ugostiteljstvo i turizam u stečaju, OIB 29843085244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ZOU Dražen Crnković &amp; Alen Pešušić</izvorni_sadrzaj>
    <derivirana_varijabla naziv="DomainObject.Predmet.StrankaFormated_1">  FINA Regionalni centar Zagreb; ZOU Dražen Crnković &amp; Alen Pešušić</derivirana_varijabla>
  </DomainObject.Predmet.StrankaFormated>
  <DomainObject.Predmet.StrankaFormatedOIB>
    <izvorni_sadrzaj>  FINA Regionalni centar Zagreb, OIB 85821130368; ZOU Dražen Crnković &amp; Alen Pešušić</izvorni_sadrzaj>
    <derivirana_varijabla naziv="DomainObject.Predmet.StrankaFormatedOIB_1">  FINA Regionalni centar Zagreb, OIB 85821130368; ZOU Dražen Crnković &amp; Alen Pešušić</derivirana_varijabla>
  </DomainObject.Predmet.StrankaFormatedOIB>
  <DomainObject.Predmet.StrankaFormatedWithAdress>
    <izvorni_sadrzaj> FINA Regionalni centar Zagreb, Trg svibanjskih žrtava 1995 br. 1, 10000 Zagreb; ZOU Dražen Crnković &amp; Alen Pešušić, Vlaška 77, 10000 Zagreb</izvorni_sadrzaj>
    <derivirana_varijabla naziv="DomainObject.Predmet.StrankaFormatedWithAdress_1"> FINA Regionalni centar Zagreb, Trg svibanjskih žrtava 1995 br. 1, 10000 Zagreb; ZOU Dražen Crnković &amp; Alen Pešušić, Vlaška 77, 10000 Zagreb</derivirana_varijabla>
  </DomainObject.Predmet.StrankaFormatedWithAdress>
  <DomainObject.Predmet.StrankaFormatedWithAdressOIB>
    <izvorni_sadrzaj> FINA Regionalni centar Zagreb, OIB 85821130368, Trg svibanjskih žrtava 1995 br. 1, 10000 Zagreb; ZOU Dražen Crnković &amp; Alen Pešušić, Vlaška 77, 10000 Zagreb</izvorni_sadrzaj>
    <derivirana_varijabla naziv="DomainObject.Predmet.StrankaFormatedWithAdressOIB_1"> FINA Regionalni centar Zagreb, OIB 85821130368, Trg svibanjskih žrtava 1995 br. 1, 10000 Zagreb; ZOU Dražen Crnković &amp; Alen Pešušić, Vlaška 77, 10000 Zagreb</derivirana_varijabla>
  </DomainObject.Predmet.StrankaFormatedWithAdressOIB>
  <DomainObject.Predmet.StrankaWithAdress>
    <izvorni_sadrzaj>FINA Regionalni centar Zagreb Trg svibanjskih žrtava 1995 br. 1,10000 Zagreb,ZOU Dražen Crnković &amp; Alen Pešušić Vlaška 77,10000 Zagreb</izvorni_sadrzaj>
    <derivirana_varijabla naziv="DomainObject.Predmet.StrankaWithAdress_1">FINA Regionalni centar Zagreb Trg svibanjskih žrtava 1995 br. 1,10000 Zagreb,ZOU Dražen Crnković &amp; Alen Pešušić Vlaška 77,10000 Zagreb</derivirana_varijabla>
  </DomainObject.Predmet.StrankaWithAdress>
  <DomainObject.Predmet.StrankaWithAdressOIB>
    <izvorni_sadrzaj>FINA Regionalni centar Zagreb, OIB 85821130368, Trg svibanjskih žrtava 1995 br. 1,10000 Zagreb,ZOU Dražen Crnković &amp; Alen Pešušić, Vlaška 77,10000 Zagreb</izvorni_sadrzaj>
    <derivirana_varijabla naziv="DomainObject.Predmet.StrankaWithAdressOIB_1">FINA Regionalni centar Zagreb, OIB 85821130368, Trg svibanjskih žrtava 1995 br. 1,10000 Zagreb,ZOU Dražen Crnković &amp; Alen Pešušić, Vlaška 77,10000 Zagreb</derivirana_varijabla>
  </DomainObject.Predmet.StrankaWithAdressOIB>
  <DomainObject.Predmet.StrankaNazivFormated>
    <izvorni_sadrzaj>FINA Regionalni centar Zagreb,ZOU Dražen Crnković &amp; Alen Pešušić</izvorni_sadrzaj>
    <derivirana_varijabla naziv="DomainObject.Predmet.StrankaNazivFormated_1">FINA Regionalni centar Zagreb,ZOU Dražen Crnković &amp; Alen Pešušić</derivirana_varijabla>
  </DomainObject.Predmet.StrankaNazivFormated>
  <DomainObject.Predmet.StrankaNazivFormatedOIB>
    <izvorni_sadrzaj>FINA Regionalni centar Zagreb, OIB 85821130368,ZOU Dražen Crnković &amp; Alen Pešušić</izvorni_sadrzaj>
    <derivirana_varijabla naziv="DomainObject.Predmet.StrankaNazivFormatedOIB_1">FINA Regionalni centar Zagreb, OIB 85821130368,ZOU Dražen Crnković &amp; Alen Pešušić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ZOU Dražen Crnković &amp; Alen Pešušić</item>
    </izvorni_sadrzaj>
    <derivirana_varijabla naziv="DomainObject.Predmet.StrankaListFormated_1">
      <item>FINA Regionalni centar Zagreb</item>
      <item>ZOU Dražen Crnković &amp; Alen Pešušić</item>
    </derivirana_varijabla>
  </DomainObject.Predmet.StrankaListFormated>
  <DomainObject.Predmet.StrankaListFormatedOIB>
    <izvorni_sadrzaj>
      <item>FINA Regionalni centar Zagreb, OIB 85821130368</item>
      <item>ZOU Dražen Crnković &amp; Alen Pešušić</item>
    </izvorni_sadrzaj>
    <derivirana_varijabla naziv="DomainObject.Predmet.StrankaListFormatedOIB_1">
      <item>FINA Regionalni centar Zagreb, OIB 85821130368</item>
      <item>ZOU Dražen Crnković &amp; Alen Pešušić</item>
    </derivirana_varijabla>
  </DomainObject.Predmet.StrankaListFormatedOIB>
  <DomainObject.Predmet.StrankaListFormatedWithAdress>
    <izvorni_sadrzaj>
      <item>FINA Regionalni centar Zagreb, Trg svibanjskih žrtava 1995 br. 1, 10000 Zagreb</item>
      <item>ZOU Dražen Crnković &amp; Alen Pešušić, Vlaška 77, 10000 Zagreb</item>
    </izvorni_sadrzaj>
    <derivirana_varijabla naziv="DomainObject.Predmet.StrankaListFormatedWithAdress_1">
      <item>FINA Regionalni centar Zagreb, Trg svibanjskih žrtava 1995 br. 1, 10000 Zagreb</item>
      <item>ZOU Dražen Crnković &amp; Alen Pešušić, Vlaška 77,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  <item>ZOU Dražen Crnković &amp; Alen Pešušić, Vlaška 77, 10000 Zagreb</item>
    </izvorni_sadrzaj>
    <derivirana_varijabla naziv="DomainObject.Predmet.StrankaListFormatedWithAdressOIB_1">
      <item>FINA Regionalni centar Zagreb, OIB 85821130368, Trg svibanjskih žrtava 1995 br. 1, 10000 Zagreb</item>
      <item>ZOU Dražen Crnković &amp; Alen Pešušić, Vlaška 77, 10000 Zagreb</item>
    </derivirana_varijabla>
  </DomainObject.Predmet.StrankaListFormatedWithAdressOIB>
  <DomainObject.Predmet.StrankaListNazivFormated>
    <izvorni_sadrzaj>
      <item>FINA Regionalni centar Zagreb</item>
      <item>ZOU Dražen Crnković &amp; Alen Pešušić</item>
    </izvorni_sadrzaj>
    <derivirana_varijabla naziv="DomainObject.Predmet.StrankaListNazivFormated_1">
      <item>FINA Regionalni centar Zagreb</item>
      <item>ZOU Dražen Crnković &amp; Alen Pešušić</item>
    </derivirana_varijabla>
  </DomainObject.Predmet.StrankaListNazivFormated>
  <DomainObject.Predmet.StrankaListNazivFormatedOIB>
    <izvorni_sadrzaj>
      <item>FINA Regionalni centar Zagreb, OIB 85821130368</item>
      <item>ZOU Dražen Crnković &amp; Alen Pešušić</item>
    </izvorni_sadrzaj>
    <derivirana_varijabla naziv="DomainObject.Predmet.StrankaListNazivFormatedOIB_1">
      <item>FINA Regionalni centar Zagreb, OIB 85821130368</item>
      <item>ZOU Dražen Crnković &amp; Alen Pešušić</item>
    </derivirana_varijabla>
  </DomainObject.Predmet.StrankaListNazivFormatedOIB>
  <DomainObject.Predmet.ProtuStrankaListFormated>
    <izvorni_sadrzaj>
      <item>M.S.M.-d.o.o. za trgovinu, ugostiteljstvo i turizam u stečaju zastupanog po punomoćniku Mladen Sokolić</item>
    </izvorni_sadrzaj>
    <derivirana_varijabla naziv="DomainObject.Predmet.ProtuStrankaListFormated_1">
      <item>M.S.M.-d.o.o. za trgovinu, ugostiteljstvo i turizam u stečaju zastupanog po punomoćniku Mladen Sokolić</item>
    </derivirana_varijabla>
  </DomainObject.Predmet.ProtuStrankaListFormated>
  <DomainObject.Predmet.ProtuStrankaListFormatedOIB>
    <izvorni_sadrzaj>
      <item>M.S.M.-d.o.o. za trgovinu, ugostiteljstvo i turizam u stečaju, OIB 29843085244 zastupanog po punomoćniku Mladen Sokolić</item>
    </izvorni_sadrzaj>
    <derivirana_varijabla naziv="DomainObject.Predmet.ProtuStrankaListFormatedOIB_1">
      <item>M.S.M.-d.o.o. za trgovinu, ugostiteljstvo i turizam u stečaju, OIB 29843085244 zastupanog po punomoćniku Mladen Sokolić</item>
    </derivirana_varijabla>
  </DomainObject.Predmet.ProtuStrankaListFormatedOIB>
  <DomainObject.Predmet.ProtuStrankaListFormatedWithAdress>
    <izvorni_sadrzaj>
      <item>M.S.M.-d.o.o. za trgovinu, ugostiteljstvo i turizam u stečaju, Vrisnička 9B, 10000 Zagreb zastupanog po punomoćniku Mladen Sokolić</item>
    </izvorni_sadrzaj>
    <derivirana_varijabla naziv="DomainObject.Predmet.ProtuStrankaListFormatedWithAdress_1">
      <item>M.S.M.-d.o.o. za trgovinu, ugostiteljstvo i turizam u stečaju, Vrisnička 9B, 10000 Zagreb zastupanog po punomoćniku Mladen Sokolić</item>
    </derivirana_varijabla>
  </DomainObject.Predmet.ProtuStrankaListFormatedWithAdress>
  <DomainObject.Predmet.ProtuStrankaListFormatedWithAdressOIB>
    <izvorni_sadrzaj>
      <item>M.S.M.-d.o.o. za trgovinu, ugostiteljstvo i turizam u stečaju, OIB 29843085244, Vrisnička 9B, 10000 Zagreb zastupanog po punomoćniku Mladen Sokolić</item>
    </izvorni_sadrzaj>
    <derivirana_varijabla naziv="DomainObject.Predmet.ProtuStrankaListFormatedWithAdressOIB_1">
      <item>M.S.M.-d.o.o. za trgovinu, ugostiteljstvo i turizam u stečaju, OIB 29843085244, Vrisnička 9B, 10000 Zagreb zastupanog po punomoćniku Mladen Sokolić</item>
    </derivirana_varijabla>
  </DomainObject.Predmet.ProtuStrankaListFormatedWithAdressOIB>
  <DomainObject.Predmet.ProtuStrankaListNazivFormated>
    <izvorni_sadrzaj>
      <item>M.S.M.-d.o.o. za trgovinu, ugostiteljstvo i turizam u stečaju</item>
    </izvorni_sadrzaj>
    <derivirana_varijabla naziv="DomainObject.Predmet.ProtuStrankaListNazivFormated_1">
      <item>M.S.M.-d.o.o. za trgovinu, ugostiteljstvo i turizam u stečaju</item>
    </derivirana_varijabla>
  </DomainObject.Predmet.ProtuStrankaListNazivFormated>
  <DomainObject.Predmet.ProtuStrankaListNazivFormatedOIB>
    <izvorni_sadrzaj>
      <item>M.S.M.-d.o.o. za trgovinu, ugostiteljstvo i turizam u stečaju, OIB 29843085244</item>
    </izvorni_sadrzaj>
    <derivirana_varijabla naziv="DomainObject.Predmet.ProtuStrankaListNazivFormatedOIB_1">
      <item>M.S.M.-d.o.o. za trgovinu, ugostiteljstvo i turizam u stečaju, OIB 29843085244</item>
    </derivirana_varijabla>
  </DomainObject.Predmet.ProtuStrankaListNazivFormatedOIB>
  <DomainObject.Predmet.OstaliListFormated>
    <izvorni_sadrzaj>
      <item>Mladen Sokolić punomoćnik sudionika u postupku M.S.M.-d.o.o. za trgovinu, ugostiteljstvo i turizam u stečaju</item>
      <item>Verica Sokolić</item>
      <item>ŽUPANIJSKO DRŽAVNO ODVJETNIŠTVO  ZAGREB</item>
      <item>Marko Fak</item>
    </izvorni_sadrzaj>
    <derivirana_varijabla naziv="DomainObject.Predmet.OstaliListFormated_1">
      <item>Mladen Sokolić punomoćnik sudionika u postupku M.S.M.-d.o.o. za trgovinu, ugostiteljstvo i turizam u stečaju</item>
      <item>Verica Sokolić</item>
      <item>ŽUPANIJSKO DRŽAVNO ODVJETNIŠTVO  ZAGREB</item>
      <item>Marko Fak</item>
    </derivirana_varijabla>
  </DomainObject.Predmet.OstaliListFormated>
  <DomainObject.Predmet.OstaliListFormatedOIB>
    <izvorni_sadrzaj>
      <item>Mladen Sokolić, OIB 88979769825 punomoćnik sudionika u postupku M.S.M.-d.o.o. za trgovinu, ugostiteljstvo i turizam u stečaju</item>
      <item>Verica Sokolić, OIB 47744851495</item>
      <item>ŽUPANIJSKO DRŽAVNO ODVJETNIŠTVO  ZAGREB</item>
      <item>Marko Fak, OIB 25300508272</item>
    </izvorni_sadrzaj>
    <derivirana_varijabla naziv="DomainObject.Predmet.OstaliListFormatedOIB_1">
      <item>Mladen Sokolić, OIB 88979769825 punomoćnik sudionika u postupku M.S.M.-d.o.o. za trgovinu, ugostiteljstvo i turizam u stečaju</item>
      <item>Verica Sokolić, OIB 47744851495</item>
      <item>ŽUPANIJSKO DRŽAVNO ODVJETNIŠTVO  ZAGREB</item>
      <item>Marko Fak, OIB 25300508272</item>
    </derivirana_varijabla>
  </DomainObject.Predmet.OstaliListFormatedOIB>
  <DomainObject.Predmet.OstaliListFormatedWithAdress>
    <izvorni_sadrzaj>
      <item>Mladen Sokolić, Vrisnička 9b, 10000 Zagreb punomoćnik sudionika u postupku M.S.M.-d.o.o. za trgovinu, ugostiteljstvo i turizam u stečaju</item>
      <item>Verica Sokolić, Vrisnička 9b, 10000 Zagreb</item>
      <item>ŽUPANIJSKO DRŽAVNO ODVJETNIŠTVO  ZAGREB</item>
      <item>Marko Fak, Trg Žrtava Fašizma 5, 10000 Zagreb</item>
    </izvorni_sadrzaj>
    <derivirana_varijabla naziv="DomainObject.Predmet.OstaliListFormatedWithAdress_1">
      <item>Mladen Sokolić, Vrisnička 9b, 10000 Zagreb punomoćnik sudionika u postupku M.S.M.-d.o.o. za trgovinu, ugostiteljstvo i turizam u stečaju</item>
      <item>Verica Sokolić, Vrisnička 9b, 10000 Zagreb</item>
      <item>ŽUPANIJSKO DRŽAVNO ODVJETNIŠTVO  ZAGREB</item>
      <item>Marko Fak, Trg Žrtava Fašizma 5, 10000 Zagreb</item>
    </derivirana_varijabla>
  </DomainObject.Predmet.OstaliListFormatedWithAdress>
  <DomainObject.Predmet.OstaliListFormatedWithAdressOIB>
    <izvorni_sadrzaj>
      <item>Mladen Sokolić, OIB 88979769825, Vrisnička 9b, 10000 Zagreb punomoćnik sudionika u postupku M.S.M.-d.o.o. za trgovinu, ugostiteljstvo i turizam u stečaju</item>
      <item>Verica Sokolić, OIB 47744851495, Vrisnička 9b, 10000 Zagreb</item>
      <item>ŽUPANIJSKO DRŽAVNO ODVJETNIŠTVO  ZAGREB</item>
      <item>Marko Fak, OIB 25300508272, Trg Žrtava Fašizma 5, 10000 Zagreb</item>
    </izvorni_sadrzaj>
    <derivirana_varijabla naziv="DomainObject.Predmet.OstaliListFormatedWithAdressOIB_1">
      <item>Mladen Sokolić, OIB 88979769825, Vrisnička 9b, 10000 Zagreb punomoćnik sudionika u postupku M.S.M.-d.o.o. za trgovinu, ugostiteljstvo i turizam u stečaju</item>
      <item>Verica Sokolić, OIB 47744851495, Vrisnička 9b, 10000 Zagreb</item>
      <item>ŽUPANIJSKO DRŽAVNO ODVJETNIŠTVO  ZAGREB</item>
      <item>Marko Fak, OIB 25300508272, Trg Žrtava Fašizma 5, 10000 Zagreb</item>
    </derivirana_varijabla>
  </DomainObject.Predmet.OstaliListFormatedWithAdressOIB>
  <DomainObject.Predmet.OstaliListNazivFormated>
    <izvorni_sadrzaj>
      <item>Mladen Sokolić</item>
      <item>Verica Sokolić</item>
      <item>ŽUPANIJSKO DRŽAVNO ODVJETNIŠTVO  ZAGREB</item>
      <item>Marko Fak</item>
    </izvorni_sadrzaj>
    <derivirana_varijabla naziv="DomainObject.Predmet.OstaliListNazivFormated_1">
      <item>Mladen Sokolić</item>
      <item>Verica Sokolić</item>
      <item>ŽUPANIJSKO DRŽAVNO ODVJETNIŠTVO  ZAGREB</item>
      <item>Marko Fak</item>
    </derivirana_varijabla>
  </DomainObject.Predmet.OstaliListNazivFormated>
  <DomainObject.Predmet.OstaliListNazivFormatedOIB>
    <izvorni_sadrzaj>
      <item>Mladen Sokolić, OIB 88979769825</item>
      <item>Verica Sokolić, OIB 47744851495</item>
      <item>ŽUPANIJSKO DRŽAVNO ODVJETNIŠTVO  ZAGREB</item>
      <item>Marko Fak, OIB 25300508272</item>
    </izvorni_sadrzaj>
    <derivirana_varijabla naziv="DomainObject.Predmet.OstaliListNazivFormatedOIB_1">
      <item>Mladen Sokolić, OIB 88979769825</item>
      <item>Verica Sokolić, OIB 47744851495</item>
      <item>ŽUPANIJSKO DRŽAVNO ODVJETNIŠTVO  ZAGREB</item>
      <item>Marko Fak, OIB 25300508272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>St-5899/2016-90</izvorni_sadrzaj>
    <derivirana_varijabla naziv="DomainObject.PoslovniBrojDokumenta_1">St-5899/2016-90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M.S.M.-d.o.o. za trgovinu, ugostiteljstvo i turizam u stečaju</izvorni_sadrzaj>
    <derivirana_varijabla naziv="DomainObject.Predmet.ProtustrankaIDrugi_1">M.S.M.-d.o.o. za trgovinu, ugostiteljstvo i turizam u stečaju</derivirana_varijabla>
  </DomainObject.Predmet.ProtustrankaIDrugi>
  <DomainObject.Predmet.StrankaIDrugiAdressOIB>
    <izvorni_sadrzaj>FINA Regionalni centar Zagreb, OIB 85821130368, Trg svibanjskih žrtava 1995 br. 1, 10000 Zagreb i dr.</izvorni_sadrzaj>
    <derivirana_varijabla naziv="DomainObject.Predmet.StrankaIDrugiAdressOIB_1">FINA Regionalni centar Zagreb, OIB 85821130368, Trg svibanjskih žrtava 1995 br. 1, 10000 Zagreb i dr.</derivirana_varijabla>
  </DomainObject.Predmet.StrankaIDrugiAdressOIB>
  <DomainObject.Predmet.ProtustrankaIDrugiAdressOIB>
    <izvorni_sadrzaj>M.S.M.-d.o.o. za trgovinu, ugostiteljstvo i turizam u stečaju, OIB 29843085244, Vrisnička 9B, 10000 Zagreb</izvorni_sadrzaj>
    <derivirana_varijabla naziv="DomainObject.Predmet.ProtustrankaIDrugiAdressOIB_1">M.S.M.-d.o.o. za trgovinu, ugostiteljstvo i turizam u stečaju, OIB 29843085244, Vrisnička 9B,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M.S.M.-d.o.o. za trgovinu, ugostiteljstvo i turizam u stečaju</item>
      <item>FINA Regionalni centar Zagreb</item>
      <item>Mladen Sokolić</item>
      <item>Verica Sokolić</item>
      <item>ŽUPANIJSKO DRŽAVNO ODVJETNIŠTVO  ZAGREB</item>
      <item>Marko Fak</item>
      <item>ZOU Dražen Crnković &amp; Alen Pešušić</item>
    </izvorni_sadrzaj>
    <derivirana_varijabla naziv="DomainObject.Predmet.SudioniciListNaziv_1">
      <item>M.S.M.-d.o.o. za trgovinu, ugostiteljstvo i turizam u stečaju</item>
      <item>FINA Regionalni centar Zagreb</item>
      <item>Mladen Sokolić</item>
      <item>Verica Sokolić</item>
      <item>ŽUPANIJSKO DRŽAVNO ODVJETNIŠTVO  ZAGREB</item>
      <item>Marko Fak</item>
      <item>ZOU Dražen Crnković &amp; Alen Pešušić</item>
    </derivirana_varijabla>
  </DomainObject.Predmet.SudioniciListNaziv>
  <DomainObject.Predmet.SudioniciListAdressOIB>
    <izvorni_sadrzaj>
      <item>M.S.M.-d.o.o. za trgovinu, ugostiteljstvo i turizam u stečaju, OIB 29843085244, Vrisnička 9B,10000 Zagreb</item>
      <item>FINA Regionalni centar Zagreb, OIB 85821130368, Trg svibanjskih žrtava 1995 br. 1,10000 Zagreb</item>
      <item>Mladen Sokolić, OIB 88979769825, Vrisnička 9b,10000 Zagreb</item>
      <item>Verica Sokolić, OIB 47744851495, Vrisnička 9b,10000 Zagreb</item>
      <item>ŽUPANIJSKO DRŽAVNO ODVJETNIŠTVO  ZAGREB</item>
      <item>Marko Fak, OIB 25300508272, Trg Žrtava Fašizma 5,10000 Zagreb</item>
      <item>ZOU Dražen Crnković &amp; Alen Pešušić, Vlaška 77,10000 Zagreb</item>
    </izvorni_sadrzaj>
    <derivirana_varijabla naziv="DomainObject.Predmet.SudioniciListAdressOIB_1">
      <item>M.S.M.-d.o.o. za trgovinu, ugostiteljstvo i turizam u stečaju, OIB 29843085244, Vrisnička 9B,10000 Zagreb</item>
      <item>FINA Regionalni centar Zagreb, OIB 85821130368, Trg svibanjskih žrtava 1995 br. 1,10000 Zagreb</item>
      <item>Mladen Sokolić, OIB 88979769825, Vrisnička 9b,10000 Zagreb</item>
      <item>Verica Sokolić, OIB 47744851495, Vrisnička 9b,10000 Zagreb</item>
      <item>ŽUPANIJSKO DRŽAVNO ODVJETNIŠTVO  ZAGREB</item>
      <item>Marko Fak, OIB 25300508272, Trg Žrtava Fašizma 5,10000 Zagreb</item>
      <item>ZOU Dražen Crnković &amp; Alen Pešušić, Vlaška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F6D1C6-711F-408F-B56D-2676634573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221</properties:Words>
  <properties:Characters>1047</properties:Characters>
  <properties:Lines>43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2019-02-05T12:15:00Z</cp:lastPrinted>
  <dcterms:modified xmlns:xsi="http://www.w3.org/2001/XMLSchema-instance" xsi:type="dcterms:W3CDTF">2019-02-05T12:15:00Z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St-5899/2016-90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