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d219" w14:paraId="420d219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E6B4A">
        <w:t>2560</w:t>
      </w:r>
      <w:r w:rsidR="00DB7254">
        <w:t>/16-</w:t>
      </w:r>
      <w:r w:rsidR="00CE6B4A">
        <w:t>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CE6B4A">
        <w:t xml:space="preserve">Financijska agencija OIB 85821130368, Regionalni centar Osijek, Podružnica Osijek L. Jagera 3 za otvaranje stečajnog postupka nad dužnikom </w:t>
      </w:r>
      <w:r w:rsidR="00CE6B4A">
        <w:rPr>
          <w:b/>
        </w:rPr>
        <w:t>CAT SERVIS j.d.o.o. za usluge i trgovinu, Bizovac, Valpovačka 75, MBS: 030171208</w:t>
      </w:r>
      <w:r w:rsidR="00CE6B4A">
        <w:t xml:space="preserve">, </w:t>
      </w:r>
      <w:r w:rsidR="00CE6B4A">
        <w:rPr>
          <w:b/>
        </w:rPr>
        <w:t>OIB: 85787022480</w:t>
      </w:r>
      <w:r>
        <w:t xml:space="preserve">, dana </w:t>
      </w:r>
      <w:r w:rsidR="00695F57">
        <w:t>16</w:t>
      </w:r>
      <w:r w:rsidR="00CE6B4A">
        <w:t>. ožujka</w:t>
      </w:r>
      <w:r w:rsidR="00684F75">
        <w:t xml:space="preserve"> 2017</w:t>
      </w:r>
      <w:r>
        <w:t>. g.,</w:t>
      </w:r>
    </w:p>
    <w:p w:rsidRDefault="00DB7254" w:rsidP="00DB7254" w:rsidR="00820A1A">
      <w:pPr>
        <w:tabs>
          <w:tab w:pos="3600" w:val="left"/>
        </w:tabs>
        <w:jc w:val="both"/>
      </w:pPr>
      <w:r>
        <w:tab/>
      </w: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CE6B4A">
        <w:rPr>
          <w:b/>
        </w:rPr>
        <w:t>CAT SERVIS j.d.o.o. za usluge i trgovinu, Bizovac, Valpovačka 75, MBS: 030171208</w:t>
      </w:r>
      <w:r w:rsidR="00CE6B4A">
        <w:t xml:space="preserve">, </w:t>
      </w:r>
      <w:r w:rsidR="00CE6B4A">
        <w:rPr>
          <w:b/>
        </w:rPr>
        <w:t>OIB: 85787022480</w:t>
      </w:r>
      <w:r>
        <w:t>.</w:t>
      </w:r>
    </w:p>
    <w:p w:rsidRDefault="00CE6B4A" w:rsidP="00CE6B4A" w:rsidR="00CE6B4A">
      <w:pPr>
        <w:ind w:left="1080"/>
        <w:jc w:val="both"/>
      </w:pPr>
    </w:p>
    <w:p w:rsidRDefault="00820A1A" w:rsidP="00CE6B4A" w:rsidR="00CE6B4A" w:rsidRPr="00DB7254">
      <w:pPr>
        <w:numPr>
          <w:ilvl w:val="0"/>
          <w:numId w:val="17"/>
        </w:numPr>
        <w:jc w:val="both"/>
      </w:pPr>
      <w:r>
        <w:t>Za stečajnog upravitelja određuje se</w:t>
      </w:r>
      <w:r w:rsidR="00CE6B4A">
        <w:t xml:space="preserve"> </w:t>
      </w:r>
      <w:r w:rsidR="00CE6B4A" w:rsidRPr="00CE6B4A">
        <w:rPr>
          <w:b/>
        </w:rPr>
        <w:t>Margareta Bondža, Vinkovci, Lapovačka 30, OIB: 43842887527</w:t>
      </w:r>
      <w:r w:rsidR="00CE6B4A"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CE6B4A">
        <w:rPr>
          <w:b/>
        </w:rPr>
        <w:t>CAT SERVIS j.d.o.o. za usluge i trgovinu, Bizovac, Valpovačka 75, MBS: 030171208</w:t>
      </w:r>
      <w:r w:rsidR="00CE6B4A">
        <w:t xml:space="preserve">, </w:t>
      </w:r>
      <w:r w:rsidR="00CE6B4A">
        <w:rPr>
          <w:b/>
        </w:rPr>
        <w:t>OIB: 85787022480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B01B1A" w:rsidP="00B01B1A" w:rsidR="00B01B1A"/>
    <w:p w:rsidRDefault="00B01B1A" w:rsidP="00B01B1A" w:rsidR="00B01B1A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CE6B4A">
        <w:rPr>
          <w:b/>
        </w:rPr>
        <w:t>2560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CE6B4A" w:rsidP="00CE6B4A" w:rsidR="00CE6B4A">
      <w:pPr>
        <w:pStyle w:val="Odlomakpopisa"/>
      </w:pPr>
    </w:p>
    <w:p w:rsidRDefault="00CE6B4A" w:rsidP="00766DA1" w:rsidR="00CE6B4A">
      <w:pPr>
        <w:jc w:val="both"/>
      </w:pPr>
    </w:p>
    <w:p w:rsidRDefault="00B01B1A" w:rsidP="00B01B1A" w:rsidR="00B01B1A">
      <w:pPr>
        <w:ind w:left="1080"/>
        <w:jc w:val="both"/>
      </w:pPr>
    </w:p>
    <w:p w:rsidRDefault="000907E3" w:rsidP="00AD6A41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lastRenderedPageBreak/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766DA1">
        <w:t>13. listopada 2016</w:t>
      </w:r>
      <w:r>
        <w:t>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CE6B4A">
        <w:rPr>
          <w:b/>
        </w:rPr>
        <w:t>CAT SERVIS j.d.o.o. za usluge i trgovinu, Bizovac, Valpovačka 75, MBS: 030171208</w:t>
      </w:r>
      <w:r w:rsidR="00CE6B4A">
        <w:t xml:space="preserve">, </w:t>
      </w:r>
      <w:r w:rsidR="00CE6B4A">
        <w:rPr>
          <w:b/>
        </w:rPr>
        <w:t xml:space="preserve">OIB: 85787022480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766DA1" w:rsidRPr="00766DA1">
        <w:t>11. listopada 2016. g.</w:t>
      </w:r>
      <w:r w:rsidR="00AD6A41" w:rsidRPr="00766DA1">
        <w:t xml:space="preserve"> </w:t>
      </w:r>
      <w:r w:rsidR="00B82713" w:rsidRPr="00766DA1">
        <w:t xml:space="preserve">u Očevidniku redoslijeda osnova za plaćanje ima evidentirane neizvršene osnove za plaćanje u ukupnom iznosu od </w:t>
      </w:r>
      <w:r w:rsidR="00766DA1">
        <w:t>12.288,46</w:t>
      </w:r>
      <w:r w:rsidR="00B82713" w:rsidRPr="00766DA1">
        <w:t xml:space="preserve"> kn u </w:t>
      </w:r>
      <w:r w:rsidR="00AD6A41" w:rsidRPr="00766DA1">
        <w:t xml:space="preserve">neprekidnom </w:t>
      </w:r>
      <w:r w:rsidR="00B82713" w:rsidRPr="00766DA1">
        <w:t>razdoblju</w:t>
      </w:r>
      <w:r w:rsidR="00AD6A41" w:rsidRPr="00766DA1">
        <w:t xml:space="preserve"> od</w:t>
      </w:r>
      <w:r w:rsidR="00B82713" w:rsidRPr="00766DA1">
        <w:t xml:space="preserve"> </w:t>
      </w:r>
      <w:r w:rsidR="00DB7254" w:rsidRPr="00766DA1">
        <w:t>120</w:t>
      </w:r>
      <w:r w:rsidR="00B82713" w:rsidRPr="00766DA1">
        <w:t xml:space="preserve"> dan</w:t>
      </w:r>
      <w:r w:rsidR="00AD6A41" w:rsidRPr="00766DA1">
        <w:t>a</w:t>
      </w:r>
      <w:r w:rsidR="00C615D3" w:rsidRPr="00766DA1">
        <w:t>.</w:t>
      </w:r>
    </w:p>
    <w:p w:rsidRDefault="00AD6A41" w:rsidP="00B82713" w:rsidR="00AD6A41">
      <w:pPr>
        <w:ind w:firstLine="720"/>
        <w:jc w:val="both"/>
      </w:pPr>
    </w:p>
    <w:p w:rsidRDefault="00AD6A41" w:rsidP="00AD6A41" w:rsidR="00AD6A41">
      <w:pPr>
        <w:ind w:firstLine="720"/>
        <w:jc w:val="both"/>
      </w:pPr>
      <w:r>
        <w:t>Zaključkom ovoga suda broj St-</w:t>
      </w:r>
      <w:r w:rsidR="00766DA1">
        <w:t>2560</w:t>
      </w:r>
      <w:r>
        <w:t xml:space="preserve">/16 od </w:t>
      </w:r>
      <w:r w:rsidR="00766DA1">
        <w:t xml:space="preserve">21. prosinca </w:t>
      </w:r>
      <w:r>
        <w:t>2016. g. pozvan</w:t>
      </w:r>
      <w:r w:rsidR="00766DA1">
        <w:t xml:space="preserve"> je</w:t>
      </w:r>
      <w:r>
        <w:t xml:space="preserve"> zakonski zastupni</w:t>
      </w:r>
      <w:r w:rsidR="00766DA1">
        <w:t>k</w:t>
      </w:r>
      <w:r>
        <w:t xml:space="preserve"> dužnika da u roku od 8 dana podnes</w:t>
      </w:r>
      <w:r w:rsidR="00766DA1">
        <w:t>e</w:t>
      </w:r>
      <w:r>
        <w:t xml:space="preserve"> pisano izvješće o financijsko-gospodarskom stanju dužnika te prokazni popis imovine, pod zakonskim posljedicama.</w:t>
      </w:r>
    </w:p>
    <w:p w:rsidRDefault="00AD6A41" w:rsidP="00AD6A41" w:rsidR="00AD6A41">
      <w:pPr>
        <w:ind w:firstLine="720"/>
        <w:jc w:val="both"/>
      </w:pPr>
    </w:p>
    <w:p w:rsidRDefault="00DB7254" w:rsidP="00AD6A41" w:rsidR="00AD6A41">
      <w:pPr>
        <w:ind w:firstLine="720"/>
        <w:jc w:val="both"/>
      </w:pPr>
      <w:r>
        <w:t xml:space="preserve">Dana </w:t>
      </w:r>
      <w:r w:rsidR="00766DA1">
        <w:t xml:space="preserve">3. veljače 2017. g. </w:t>
      </w:r>
      <w:r w:rsidR="00AD6A41">
        <w:t>dužnik je dostavio</w:t>
      </w:r>
      <w:r w:rsidR="00695F57">
        <w:t xml:space="preserve"> izvješće o financijsko-gospodarskom stanju dužnika te prokazni popis imovine od 3.2.2017. g. ovjerovljen kod javnog bilježnika Hrvatin Šustić iz Osijeka OV-395/17 od 3.2.2017. g.</w:t>
      </w:r>
    </w:p>
    <w:p w:rsidRDefault="000F037F" w:rsidP="00AD6A41" w:rsidR="000F037F">
      <w:pPr>
        <w:ind w:firstLine="720"/>
        <w:jc w:val="both"/>
      </w:pPr>
    </w:p>
    <w:p w:rsidRDefault="00DB7254" w:rsidP="00DB7254" w:rsidR="00AD6A41">
      <w:pPr>
        <w:ind w:firstLine="720"/>
        <w:jc w:val="both"/>
      </w:pPr>
      <w:r>
        <w:t xml:space="preserve">Iz gore navedene dokumentacije </w:t>
      </w:r>
      <w:r w:rsidR="00AD6A41">
        <w:t>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695F57">
        <w:t>2560</w:t>
      </w:r>
      <w:r w:rsidR="00DB7254">
        <w:t xml:space="preserve">/16 od </w:t>
      </w:r>
      <w:r w:rsidR="00695F57">
        <w:t>7. veljače</w:t>
      </w:r>
      <w:r w:rsidR="00DB7254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695F57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695F57">
        <w:t>7. veljače</w:t>
      </w:r>
      <w:r w:rsidR="00DB7254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695F57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695F57">
        <w:t>13.10</w:t>
      </w:r>
      <w:r w:rsidR="00DB7254">
        <w:t>.</w:t>
      </w:r>
      <w:r w:rsidR="00BC4B5E">
        <w:t xml:space="preserve">2016. g., </w:t>
      </w:r>
      <w:r w:rsidR="000F037F">
        <w:t xml:space="preserve">povijesni </w:t>
      </w:r>
      <w:r w:rsidR="00284A60">
        <w:t xml:space="preserve">izvadak iz sudskog registra za dužnika, </w:t>
      </w:r>
      <w:r w:rsidR="00695F57">
        <w:t xml:space="preserve">prokazni popis imovine od 3.2.2017. g. ovjerovljen kod javnog bilježnika Hrvatin Šustić iz Osijeka OV-395/17 od 3.2.2017.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AD6A41" w:rsidR="00BC4B5E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B01B1A" w:rsidR="00B01B1A">
      <w:pPr>
        <w:ind w:firstLine="720"/>
        <w:jc w:val="both"/>
      </w:pPr>
      <w:r>
        <w:t xml:space="preserve">Za stečajnog upravitelja, automatskim odabirom, imenovana je </w:t>
      </w:r>
      <w:r w:rsidR="00766DA1">
        <w:t>Margareta Bondža iz Vinkovaca</w:t>
      </w:r>
      <w:r>
        <w:t xml:space="preserve"> s liste A stečajnih upravitelja za područje nadležnosti ovoga suda a sukladno čl. 84 st. 1 u vezi s čl. 85 st. 2 SZ.</w:t>
      </w:r>
    </w:p>
    <w:p w:rsidRDefault="00B01B1A" w:rsidP="00B01B1A" w:rsidR="00B01B1A">
      <w:pPr>
        <w:ind w:firstLine="720"/>
        <w:jc w:val="both"/>
      </w:pPr>
    </w:p>
    <w:p w:rsidRDefault="00B01B1A" w:rsidP="00B01B1A" w:rsidR="00B01B1A">
      <w:pPr>
        <w:ind w:firstLine="720"/>
        <w:jc w:val="both"/>
      </w:pPr>
    </w:p>
    <w:p w:rsidRDefault="00B01B1A" w:rsidP="00AD6A41" w:rsidR="00B01B1A">
      <w:pPr>
        <w:jc w:val="both"/>
      </w:pPr>
    </w:p>
    <w:p w:rsidRDefault="00820A1A" w:rsidP="006B7A72" w:rsidR="00820A1A">
      <w:pPr>
        <w:jc w:val="center"/>
      </w:pPr>
      <w:r>
        <w:t xml:space="preserve">U Osijeku </w:t>
      </w:r>
      <w:r w:rsidR="00766DA1">
        <w:t>16. ožujka</w:t>
      </w:r>
      <w:r>
        <w:t xml:space="preserve"> 201</w:t>
      </w:r>
      <w:r w:rsidR="00AD6A41">
        <w:t>7</w:t>
      </w:r>
      <w:r>
        <w:t>. g.</w:t>
      </w:r>
    </w:p>
    <w:p w:rsidRDefault="00B01B1A" w:rsidP="006B7A72" w:rsidR="00B01B1A">
      <w:pPr>
        <w:jc w:val="center"/>
      </w:pPr>
    </w:p>
    <w:p w:rsidRDefault="00B01B1A" w:rsidP="006B7A72" w:rsidR="00B01B1A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01B1A" w:rsidP="00820A1A" w:rsidR="00B01B1A">
      <w:pPr>
        <w:jc w:val="both"/>
      </w:pPr>
    </w:p>
    <w:p w:rsidRDefault="00B01B1A" w:rsidP="00820A1A" w:rsidR="00B01B1A">
      <w:pPr>
        <w:jc w:val="both"/>
      </w:pPr>
    </w:p>
    <w:p w:rsidRDefault="00B01B1A" w:rsidP="00820A1A" w:rsidR="00B01B1A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766DA1" w:rsidRPr="00766DA1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766DA1" w:rsidRPr="00766DA1">
        <w:t>Margareta Bondža, Vinkovci, Lapovačka 30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AD6A41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AD6A41" w:rsidR="00820A1A">
      <w:pPr>
        <w:jc w:val="both"/>
      </w:pPr>
      <w:r>
        <w:t>4</w:t>
      </w:r>
      <w:r w:rsidR="00820A1A" w:rsidRPr="00C615D3">
        <w:t>. dužnik</w:t>
      </w:r>
    </w:p>
    <w:p w:rsidRDefault="000F037F" w:rsidP="00AD6A41" w:rsidR="000F037F">
      <w:pPr>
        <w:jc w:val="both"/>
      </w:pPr>
      <w:r>
        <w:t>5. e- oglasna ploča suda</w:t>
      </w:r>
      <w:r w:rsidR="00695F57">
        <w:t xml:space="preserve"> uz izvješće o fin. gos. stanju dužnika s prokaznim popisom imovine (str 9 i 12-21 spisa)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766DA1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766DA1">
        <w:t>16.4.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9AC" w:rsidR="003349AC">
      <w:r>
        <w:separator/>
      </w:r>
    </w:p>
  </w:endnote>
  <w:endnote w:id="0" w:type="continuationSeparator">
    <w:p w:rsidRDefault="003349AC" w:rsidR="00334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9AC" w:rsidR="003349AC">
      <w:r>
        <w:separator/>
      </w:r>
    </w:p>
  </w:footnote>
  <w:footnote w:id="0" w:type="continuationSeparator">
    <w:p w:rsidRDefault="003349AC" w:rsidR="00334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C0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766DA1" w:rsidP="00766DA1" w:rsidR="00766DA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2560/16-7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371C0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21CF3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02B84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1436B"/>
    <w:rsid w:val="00324E7F"/>
    <w:rsid w:val="00331671"/>
    <w:rsid w:val="003349AC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4F75D4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079FB"/>
    <w:rsid w:val="00631AD2"/>
    <w:rsid w:val="00631B6D"/>
    <w:rsid w:val="006451E7"/>
    <w:rsid w:val="00665935"/>
    <w:rsid w:val="0066649B"/>
    <w:rsid w:val="006810E9"/>
    <w:rsid w:val="0068151D"/>
    <w:rsid w:val="00684F75"/>
    <w:rsid w:val="00695F57"/>
    <w:rsid w:val="006A048A"/>
    <w:rsid w:val="006A3974"/>
    <w:rsid w:val="006A3F79"/>
    <w:rsid w:val="006A6E09"/>
    <w:rsid w:val="006B2371"/>
    <w:rsid w:val="006B2E64"/>
    <w:rsid w:val="006B7A72"/>
    <w:rsid w:val="006C0D3B"/>
    <w:rsid w:val="006C527A"/>
    <w:rsid w:val="006E1E8F"/>
    <w:rsid w:val="00720FAE"/>
    <w:rsid w:val="00721F9E"/>
    <w:rsid w:val="00730917"/>
    <w:rsid w:val="007326F3"/>
    <w:rsid w:val="00746576"/>
    <w:rsid w:val="007520FE"/>
    <w:rsid w:val="007560B9"/>
    <w:rsid w:val="00756159"/>
    <w:rsid w:val="00766DA1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1B1A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E6B4A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B7254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13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 SERVIS j.d.o.o. za usluge i trgovinu</izvorni_sadrzaj>
    <derivirana_varijabla naziv="DomainObject.Predmet.ProtustrankaFormated_1">  CAT SERVIS j.d.o.o. za usluge i trgovinu</derivirana_varijabla>
  </DomainObject.Predmet.ProtustrankaFormated>
  <DomainObject.Predmet.ProtustrankaFormatedOIB>
    <izvorni_sadrzaj>  CAT SERVIS j.d.o.o. za usluge i trgovinu, OIB 85787022480</izvorni_sadrzaj>
    <derivirana_varijabla naziv="DomainObject.Predmet.ProtustrankaFormatedOIB_1">  CAT SERVIS j.d.o.o. za usluge i trgovinu, OIB 85787022480</derivirana_varijabla>
  </DomainObject.Predmet.ProtustrankaFormatedOIB>
  <DomainObject.Predmet.ProtustrankaFormatedWithAdress>
    <izvorni_sadrzaj> CAT SERVIS j.d.o.o. za usluge i trgovinu, Valpovačka 75, 31222 Bizovac</izvorni_sadrzaj>
    <derivirana_varijabla naziv="DomainObject.Predmet.ProtustrankaFormatedWithAdress_1"> CAT SERVIS j.d.o.o. za usluge i trgovinu, Valpovačka 75, 31222 Bizovac</derivirana_varijabla>
  </DomainObject.Predmet.ProtustrankaFormatedWithAdress>
  <DomainObject.Predmet.ProtustrankaFormatedWithAdressOIB>
    <izvorni_sadrzaj> CAT SERVIS j.d.o.o. za usluge i trgovinu, OIB 85787022480, Valpovačka 75, 31222 Bizovac</izvorni_sadrzaj>
    <derivirana_varijabla naziv="DomainObject.Predmet.ProtustrankaFormatedWithAdressOIB_1"> CAT SERVIS j.d.o.o. za usluge i trgovinu, OIB 85787022480, Valpovačka 75, 31222 Bizovac</derivirana_varijabla>
  </DomainObject.Predmet.ProtustrankaFormatedWithAdressOIB>
  <DomainObject.Predmet.ProtustrankaWithAdress>
    <izvorni_sadrzaj>CAT SERVIS j.d.o.o. za usluge i trgovinu Valpovačka 75, 31222 Bizovac</izvorni_sadrzaj>
    <derivirana_varijabla naziv="DomainObject.Predmet.ProtustrankaWithAdress_1">CAT SERVIS j.d.o.o. za usluge i trgovinu Valpovačka 75, 31222 Bizovac</derivirana_varijabla>
  </DomainObject.Predmet.ProtustrankaWithAdress>
  <DomainObject.Predmet.ProtustrankaWithAdressOIB>
    <izvorni_sadrzaj>CAT SERVIS j.d.o.o. za usluge i trgovinu, OIB 85787022480, Valpovačka 75, 31222 Bizovac</izvorni_sadrzaj>
    <derivirana_varijabla naziv="DomainObject.Predmet.ProtustrankaWithAdressOIB_1">CAT SERVIS j.d.o.o. za usluge i trgovinu, OIB 85787022480, Valpovačka 75, 31222 Bizovac</derivirana_varijabla>
  </DomainObject.Predmet.ProtustrankaWithAdressOIB>
  <DomainObject.Predmet.ProtustrankaNazivFormated>
    <izvorni_sadrzaj>CAT SERVIS j.d.o.o. za usluge i trgovinu</izvorni_sadrzaj>
    <derivirana_varijabla naziv="DomainObject.Predmet.ProtustrankaNazivFormated_1">CAT SERVIS j.d.o.o. za usluge i trgovinu</derivirana_varijabla>
  </DomainObject.Predmet.ProtustrankaNazivFormated>
  <DomainObject.Predmet.ProtustrankaNazivFormatedOIB>
    <izvorni_sadrzaj>CAT SERVIS j.d.o.o. za usluge i trgovinu, OIB 85787022480</izvorni_sadrzaj>
    <derivirana_varijabla naziv="DomainObject.Predmet.ProtustrankaNazivFormatedOIB_1">CAT SERVIS j.d.o.o. za usluge i trgovinu, OIB 85787022480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CAT SERVIS j.d.o.o. za usluge i trgovinu</item>
    </izvorni_sadrzaj>
    <derivirana_varijabla naziv="DomainObject.Predmet.ProtuStrankaListFormated_1">
      <item>CAT SERVIS j.d.o.o. za usluge i trgovinu</item>
    </derivirana_varijabla>
  </DomainObject.Predmet.ProtuStrankaListFormated>
  <DomainObject.Predmet.ProtuStrankaListFormatedOIB>
    <izvorni_sadrzaj>
      <item>CAT SERVIS j.d.o.o. za usluge i trgovinu, OIB 85787022480</item>
    </izvorni_sadrzaj>
    <derivirana_varijabla naziv="DomainObject.Predmet.ProtuStrankaListFormatedOIB_1">
      <item>CAT SERVIS j.d.o.o. za usluge i trgovinu, OIB 85787022480</item>
    </derivirana_varijabla>
  </DomainObject.Predmet.ProtuStrankaListFormatedOIB>
  <DomainObject.Predmet.ProtuStrankaListFormatedWithAdress>
    <izvorni_sadrzaj>
      <item>CAT SERVIS j.d.o.o. za usluge i trgovinu, Valpovačka 75, 31222 Bizovac</item>
    </izvorni_sadrzaj>
    <derivirana_varijabla naziv="DomainObject.Predmet.ProtuStrankaListFormatedWithAdress_1">
      <item>CAT SERVIS j.d.o.o. za usluge i trgovinu, Valpovačka 75, 31222 Bizovac</item>
    </derivirana_varijabla>
  </DomainObject.Predmet.ProtuStrankaListFormatedWithAdress>
  <DomainObject.Predmet.ProtuStrankaListFormatedWithAdressOIB>
    <izvorni_sadrzaj>
      <item>CAT SERVIS j.d.o.o. za usluge i trgovinu, OIB 85787022480, Valpovačka 75, 31222 Bizovac</item>
    </izvorni_sadrzaj>
    <derivirana_varijabla naziv="DomainObject.Predmet.ProtuStrankaListFormatedWithAdressOIB_1">
      <item>CAT SERVIS j.d.o.o. za usluge i trgovinu, OIB 85787022480, Valpovačka 75, 31222 Bizovac</item>
    </derivirana_varijabla>
  </DomainObject.Predmet.ProtuStrankaListFormatedWithAdressOIB>
  <DomainObject.Predmet.ProtuStrankaListNazivFormated>
    <izvorni_sadrzaj>
      <item>CAT SERVIS j.d.o.o. za usluge i trgovinu</item>
    </izvorni_sadrzaj>
    <derivirana_varijabla naziv="DomainObject.Predmet.ProtuStrankaListNazivFormated_1">
      <item>CAT SERVIS j.d.o.o. za usluge i trgovinu</item>
    </derivirana_varijabla>
  </DomainObject.Predmet.ProtuStrankaListNazivFormated>
  <DomainObject.Predmet.ProtuStrankaListNazivFormatedOIB>
    <izvorni_sadrzaj>
      <item>CAT SERVIS j.d.o.o. za usluge i trgovinu, OIB 85787022480</item>
    </izvorni_sadrzaj>
    <derivirana_varijabla naziv="DomainObject.Predmet.ProtuStrankaListNazivFormatedOIB_1">
      <item>CAT SERVIS j.d.o.o. za usluge i trgovinu, OIB 85787022480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CAT SERVIS j.d.o.o. za usluge i trgovinu</izvorni_sadrzaj>
    <derivirana_varijabla naziv="DomainObject.Predmet.ProtustrankaIDrugi_1">CAT SERVIS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CAT SERVIS j.d.o.o. za usluge i trgovinu, OIB 85787022480, Valpovačka 75, 31222 Bizovac</izvorni_sadrzaj>
    <derivirana_varijabla naziv="DomainObject.Predmet.ProtustrankaIDrugiAdressOIB_1">CAT SERVIS j.d.o.o. za usluge i trgovinu, OIB 85787022480, Valpovačka 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CAT SERVIS j.d.o.o. za usluge i trgovinu</item>
    </izvorni_sadrzaj>
    <derivirana_varijabla naziv="DomainObject.Predmet.SudioniciListNaziv_1">
      <item>FINA RC OSIJEK</item>
      <item>CAT SERVIS j.d.o.o. za usluge i trgovinu</item>
    </derivirana_varijabla>
  </DomainObject.Predmet.SudioniciListNaziv>
  <DomainObject.Predmet.SudioniciListAdressOIB>
    <izvorni_sadrzaj>
      <item>FINA RC OSIJEK, OIB 85821130368</item>
      <item>CAT SERVIS j.d.o.o. za usluge i trgovinu, OIB 85787022480, Valpovačka 75,31222 Bizovac</item>
    </izvorni_sadrzaj>
    <derivirana_varijabla naziv="DomainObject.Predmet.SudioniciListAdressOIB_1">
      <item>FINA RC OSIJEK, OIB 85821130368</item>
      <item>CAT SERVIS j.d.o.o. za usluge i trgovinu, OIB 85787022480, Valpovačka 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85787022480</item>
    </izvorni_sadrzaj>
    <derivirana_varijabla naziv="DomainObject.Predmet.SudioniciListNazivOIB_1">
      <item>, OIB 85821130368</item>
      <item>, OIB 85787022480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1989D-E0E9-4741-9320-A6638E83E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738</properties:Words>
  <properties:Characters>4006</properties:Characters>
  <properties:Lines>163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2017-03-10T11:20:00Z</dcterms:created>
  <dc:creator>dsekulic</dc:creator>
  <cp:lastModifiedBy>Danijela Sekulić</cp:lastModifiedBy>
  <cp:lastPrinted>2017-03-16T07:53:00Z</cp:lastPrinted>
  <dcterms:modified xmlns:xsi="http://www.w3.org/2001/XMLSchema-instance" xsi:type="dcterms:W3CDTF">2017-03-16T07:56:00Z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