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694f" w14:paraId="715694f" w:rsidRDefault="00AE649C" w:rsidP="00FA5B5E" w:rsidR="00AE649C" w:rsidRPr="00B76F3C">
      <w:pPr>
        <w:pStyle w:val="Naslov3"/>
        <w15:collapsed w:val="false"/>
      </w:pPr>
    </w:p>
    <w:p w:rsidRDefault="00394D2B" w:rsidP="00394D2B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 xml:space="preserve">           5 St-257/2016-2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394D2B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F. Supila 4, za otvaranje stečajnog postupka nad dužnikom PROAKTIV društvo s ograničenom odgovornošću za trgovinu i usluge, Bjelovar, Marije Jurić Zagorke 44, MBS: 010054312, OIB: 50078586507, d</w:t>
      </w:r>
      <w:r w:rsidRPr="00394D2B">
        <w:rPr>
          <w:rFonts w:cs="Times New Roman" w:eastAsia="Times New Roman"/>
          <w:noProof/>
          <w:szCs w:val="20"/>
          <w:lang w:eastAsia="hr-HR"/>
        </w:rPr>
        <w:t xml:space="preserve">ana 12.  travnja 2016. 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94D2B">
        <w:rPr>
          <w:rFonts w:cs="Times New Roman" w:eastAsia="Times New Roman"/>
          <w:szCs w:val="20"/>
          <w:lang w:eastAsia="hr-HR"/>
        </w:rPr>
        <w:t>r i j e š i o   j e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4D2B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PROAKTIV društvo s ograničenom odgovornošću za trgovinu i usluge, Bjelovar, Marije Jurić Zagorke 44, MBS: 010054312, OIB: 50078586507.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>II. Dužniku</w:t>
      </w:r>
      <w:r w:rsidRPr="00394D2B">
        <w:rPr>
          <w:rFonts w:cs="Times New Roman" w:eastAsia="Times New Roman"/>
          <w:szCs w:val="20"/>
          <w:lang w:eastAsia="hr-HR"/>
        </w:rPr>
        <w:t xml:space="preserve"> PROAKTIV  društvo s ograničenom odgovornošću za trgovinu i usluge, Bjelovar, Marije Jurić Zagorke 44, </w:t>
      </w:r>
      <w:r w:rsidRPr="00394D2B">
        <w:rPr>
          <w:rFonts w:cs="Times New Roman" w:eastAsia="Times New Roman"/>
          <w:noProof/>
          <w:szCs w:val="20"/>
          <w:lang w:eastAsia="hr-HR"/>
        </w:rPr>
        <w:t>postavlja se privremeni stečajni upravitelj.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>III. Za privremenog stečajnog upravitelja imenuje se Tanasija Marković, dipl. ekonomist iz Daruvara, Vrbovac, Vrbovačka cesta 44, OIB: 15362271646.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4D2B">
        <w:rPr>
          <w:rFonts w:cs="Times New Roman" w:eastAsia="Times New Roman"/>
          <w:szCs w:val="20"/>
          <w:lang w:eastAsia="hr-HR"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4D2B">
        <w:rPr>
          <w:rFonts w:cs="Times New Roman" w:eastAsia="Times New Roman"/>
          <w:szCs w:val="20"/>
          <w:lang w:eastAsia="hr-HR"/>
        </w:rPr>
        <w:t>Dužnik je dužan privremenom stečajnom upravitelju dopustiti uvid u knjige i poslovnu dokumentaciju.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4D2B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4D2B">
        <w:rPr>
          <w:rFonts w:cs="Times New Roman" w:eastAsia="Times New Roman"/>
          <w:szCs w:val="20"/>
          <w:lang w:eastAsia="hr-HR"/>
        </w:rPr>
        <w:t xml:space="preserve">V. Saziva se ročište radi izjašnjenja o prijedlogu i rasprave o uvjetima za otvaranje stečajnog postupka za dan 25. svibnja 2016. u 9,30 sati u ovome sudu u Bjelovaru, Šetalište dr. </w:t>
      </w:r>
      <w:proofErr w:type="spellStart"/>
      <w:r w:rsidRPr="00394D2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94D2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94D2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94D2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4D2B">
        <w:rPr>
          <w:rFonts w:cs="Times New Roman" w:eastAsia="Times New Roman"/>
          <w:szCs w:val="20"/>
          <w:lang w:eastAsia="hr-HR"/>
        </w:rPr>
        <w:t xml:space="preserve">- predlagatelj FINA 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4D2B">
        <w:rPr>
          <w:rFonts w:cs="Times New Roman" w:eastAsia="Times New Roman"/>
          <w:szCs w:val="20"/>
          <w:lang w:eastAsia="hr-HR"/>
        </w:rPr>
        <w:t xml:space="preserve">- zastupnik dužnika po zakonu Bojan </w:t>
      </w:r>
      <w:proofErr w:type="spellStart"/>
      <w:r w:rsidRPr="00394D2B">
        <w:rPr>
          <w:rFonts w:cs="Times New Roman" w:eastAsia="Times New Roman"/>
          <w:szCs w:val="20"/>
          <w:lang w:eastAsia="hr-HR"/>
        </w:rPr>
        <w:t>Cikuša</w:t>
      </w:r>
      <w:proofErr w:type="spellEnd"/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4D2B">
        <w:rPr>
          <w:rFonts w:cs="Times New Roman" w:eastAsia="Times New Roman"/>
          <w:szCs w:val="20"/>
          <w:lang w:eastAsia="hr-HR"/>
        </w:rPr>
        <w:t>- privremeni stečajni upravitelj.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>VI. Rješenje se dostavlja sudskom registru ovog suda.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4D2B">
        <w:rPr>
          <w:rFonts w:cs="Times New Roman" w:eastAsia="Times New Roman"/>
          <w:szCs w:val="20"/>
          <w:lang w:eastAsia="hr-HR"/>
        </w:rPr>
        <w:lastRenderedPageBreak/>
        <w:t xml:space="preserve"> 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 xml:space="preserve">Financijska agencija je, temeljem odredbe čl.110. st.1. Stečajnog zakona (Narodne novine br. 71/15, dalje: SZ), podnijela ovom sudu prijedlog za pokretanje stečajnog postupka nad dužnikom. </w:t>
      </w:r>
      <w:r w:rsidRPr="00394D2B">
        <w:rPr>
          <w:rFonts w:cs="Times New Roman" w:eastAsia="Times New Roman"/>
          <w:szCs w:val="20"/>
          <w:lang w:eastAsia="hr-HR"/>
        </w:rPr>
        <w:t xml:space="preserve">U prijedlogu navodi da na dan 24. ožujka 2016. dužnik u Očevidniku redoslijeda osnova za plaćanje ima evidentirane neizvršene osnove za plaćanje u neprekinutom razdoblju od 120 dana, u ukupnom iznosu od 102.249,56 kn, u koji iznos je uračunata kamata i naknada Financijske agencije za provedbu ovrhe na novčanim sredstvima. Prema podacima koje je FINI dostavio Hrvatski zavod za mirovinsko osiguranje </w:t>
      </w:r>
      <w:r w:rsidRPr="00394D2B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szCs w:val="20"/>
          <w:lang w:eastAsia="hr-HR"/>
        </w:rPr>
        <w:t xml:space="preserve">              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4D2B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szCs w:val="20"/>
          <w:lang w:eastAsia="hr-HR"/>
        </w:rPr>
        <w:t>S</w:t>
      </w:r>
      <w:r w:rsidRPr="00394D2B">
        <w:rPr>
          <w:rFonts w:cs="Times New Roman" w:eastAsia="Times New Roman"/>
          <w:noProof/>
          <w:szCs w:val="20"/>
          <w:lang w:eastAsia="hr-HR"/>
        </w:rPr>
        <w:t>ud smatra da su ispunjeni razlozi iz čl.118. SZ-a da se dužniku postavi privremeni stečajni upravitelj koji će provesti potrebne radnje radi utvrđivanja okolnosti navedenih u toč.IV. izreke ovog rješenja.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szCs w:val="20"/>
          <w:lang w:eastAsia="hr-HR"/>
        </w:rPr>
        <w:t xml:space="preserve">                    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 xml:space="preserve">U Bjelovaru, 12. travnja 2016. 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 xml:space="preserve"> MARIJA PETRINA KUBICA 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>POUKA O PRAVNOM LIJEKU:</w:t>
      </w:r>
      <w:r w:rsidRPr="00394D2B">
        <w:rPr>
          <w:rFonts w:cs="Times New Roman" w:eastAsia="Times New Roman"/>
          <w:szCs w:val="20"/>
          <w:lang w:eastAsia="hr-HR"/>
        </w:rPr>
        <w:t xml:space="preserve"> </w:t>
      </w:r>
      <w:r w:rsidRPr="00394D2B">
        <w:rPr>
          <w:rFonts w:cs="Times New Roman" w:eastAsia="Times New Roman"/>
          <w:noProof/>
          <w:szCs w:val="20"/>
          <w:lang w:eastAsia="hr-HR"/>
        </w:rPr>
        <w:t>Protiv toč.I. ovog rješenja nije dopuštena posebna žalba (čl.115. st.1. SZ-a), dok se protiv toč.II., III. i IV. može izjaviti žalba</w:t>
      </w:r>
      <w:r w:rsidRPr="00394D2B">
        <w:rPr>
          <w:rFonts w:cs="Times New Roman" w:eastAsia="Times New Roman"/>
          <w:szCs w:val="20"/>
          <w:lang w:eastAsia="hr-HR"/>
        </w:rPr>
        <w:t xml:space="preserve"> u roku od 8 dana od dostave</w:t>
      </w:r>
      <w:r w:rsidRPr="00394D2B">
        <w:rPr>
          <w:rFonts w:cs="Times New Roman" w:eastAsia="Times New Roman"/>
          <w:noProof/>
          <w:szCs w:val="20"/>
          <w:lang w:eastAsia="hr-HR"/>
        </w:rPr>
        <w:t xml:space="preserve"> rješenja, Visokom trgovačkom sudu RH u Zagrebu, putem ovoga suda</w:t>
      </w:r>
      <w:r w:rsidRPr="00394D2B">
        <w:rPr>
          <w:rFonts w:cs="Times New Roman" w:eastAsia="Times New Roman"/>
          <w:szCs w:val="20"/>
          <w:lang w:eastAsia="hr-HR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>Rj.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>DNA: FINI putem sudskog dostavljača i e-oglasnom pločom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 xml:space="preserve">         zakonskom zastupniku dužnika uz prijedlog poštom i e-oglasnom pločom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 xml:space="preserve">         privremenom stečajnom upravitelju poštom i e-oglasnom pločom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 xml:space="preserve">         ŽDO Bjelovar e-oglasnom pločom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 xml:space="preserve">         e-oglasna ploča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 xml:space="preserve">         sudskom registru</w:t>
      </w:r>
    </w:p>
    <w:p w:rsidRDefault="00394D2B" w:rsidP="00394D2B" w:rsidR="00394D2B" w:rsidRPr="00394D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4D2B">
        <w:rPr>
          <w:rFonts w:cs="Times New Roman" w:eastAsia="Times New Roman"/>
          <w:noProof/>
          <w:szCs w:val="20"/>
          <w:lang w:eastAsia="hr-HR"/>
        </w:rPr>
        <w:t>Bj.12.4.2016.</w:t>
      </w:r>
      <w:bookmarkStart w:name="_GoBack" w:id="0"/>
      <w:bookmarkEnd w:id="0"/>
    </w:p>
    <w:sectPr w:rsidSect="0032366B" w:rsidR="00394D2B" w:rsidRPr="00394D2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4D2B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St-257/2016-2</izvorni_sadrzaj>
    <derivirana_varijabla naziv="DomainObject.Oznaka_1">St-257/2016-2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PROAKTIV društvo s ograničenom odgovornošću za trgovinu i usluge, Bjelovar</izvorni_sadrzaj>
    <derivirana_varijabla naziv="DomainObject.Predmet.ProtustrankaFormated_1">  PROAKTIV društvo s ograničenom odgovornošću za trgovinu i usluge, Bjelovar</derivirana_varijabla>
  </DomainObject.Predmet.ProtustrankaFormated>
  <DomainObject.Predmet.ProtustrankaFormatedOIB>
    <izvorni_sadrzaj>  PROAKTIV društvo s ograničenom odgovornošću za trgovinu i usluge, Bjelovar, OIB 50078586507</izvorni_sadrzaj>
    <derivirana_varijabla naziv="DomainObject.Predmet.ProtustrankaFormatedOIB_1">  PROAKTIV društvo s ograničenom odgovornošću za trgovinu i usluge, Bjelovar, OIB 50078586507</derivirana_varijabla>
  </DomainObject.Predmet.ProtustrankaFormatedOIB>
  <DomainObject.Predmet.ProtustrankaFormatedWithAdress>
    <izvorni_sadrzaj> PROAKTIV društvo s ograničenom odgovornošću za trgovinu i usluge, Bjelovar, Marije Jurić Zagorke 44, 43000 Bjelovar</izvorni_sadrzaj>
    <derivirana_varijabla naziv="DomainObject.Predmet.ProtustrankaFormatedWithAdress_1"> PROAKTIV društvo s ograničenom odgovornošću za trgovinu i usluge, Bjelovar, Marije Jurić Zagorke 44, 43000 Bjelovar</derivirana_varijabla>
  </DomainObject.Predmet.ProtustrankaFormatedWithAdress>
  <DomainObject.Predmet.ProtustrankaFormatedWithAdressOIB>
    <izvorni_sadrzaj> PROAKTIV društvo s ograničenom odgovornošću za trgovinu i usluge, Bjelovar, OIB 50078586507, Marije Jurić Zagorke 44, 43000 Bjelovar</izvorni_sadrzaj>
    <derivirana_varijabla naziv="DomainObject.Predmet.ProtustrankaFormatedWithAdressOIB_1"> PROAKTIV društvo s ograničenom odgovornošću za trgovinu i usluge, Bjelovar, OIB 50078586507, Marije Jurić Zagorke 44, 43000 Bjelovar</derivirana_varijabla>
  </DomainObject.Predmet.ProtustrankaFormatedWithAdressOIB>
  <DomainObject.Predmet.ProtustrankaWithAdress>
    <izvorni_sadrzaj>PROAKTIV društvo s ograničenom odgovornošću za trgovinu i usluge, Bjelovar Marije Jurić Zagorke 44, 43000 Bjelovar</izvorni_sadrzaj>
    <derivirana_varijabla naziv="DomainObject.Predmet.ProtustrankaWithAdress_1">PROAKTIV društvo s ograničenom odgovornošću za trgovinu i usluge, Bjelovar Marije Jurić Zagorke 44, 43000 Bjelovar</derivirana_varijabla>
  </DomainObject.Predmet.ProtustrankaWithAdress>
  <DomainObject.Predmet.ProtustrankaWithAdressOIB>
    <izvorni_sadrzaj>PROAKTIV društvo s ograničenom odgovornošću za trgovinu i usluge, Bjelovar, OIB 50078586507, Marije Jurić Zagorke 44, 43000 Bjelovar</izvorni_sadrzaj>
    <derivirana_varijabla naziv="DomainObject.Predmet.ProtustrankaWithAdressOIB_1">PROAKTIV društvo s ograničenom odgovornošću za trgovinu i usluge, Bjelovar, OIB 50078586507, Marije Jurić Zagorke 44, 43000 Bjelovar</derivirana_varijabla>
  </DomainObject.Predmet.ProtustrankaWithAdressOIB>
  <DomainObject.Predmet.ProtustrankaNazivFormated>
    <izvorni_sadrzaj>PROAKTIV društvo s ograničenom odgovornošću za trgovinu i usluge, Bjelovar</izvorni_sadrzaj>
    <derivirana_varijabla naziv="DomainObject.Predmet.ProtustrankaNazivFormated_1">PROAKTIV društvo s ograničenom odgovornošću za trgovinu i usluge, Bjelovar</derivirana_varijabla>
  </DomainObject.Predmet.ProtustrankaNazivFormated>
  <DomainObject.Predmet.ProtustrankaNazivFormatedOIB>
    <izvorni_sadrzaj>PROAKTIV društvo s ograničenom odgovornošću za trgovinu i usluge, Bjelovar, OIB 50078586507</izvorni_sadrzaj>
    <derivirana_varijabla naziv="DomainObject.Predmet.ProtustrankaNazivFormatedOIB_1">PROAKTIV društvo s ograničenom odgovornošću za trgovinu i usluge, Bjelovar, OIB 50078586507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PROAKTIV društvo s ograničenom odgovornošću za trgovinu i usluge, Bjelovar</item>
    </izvorni_sadrzaj>
    <derivirana_varijabla naziv="DomainObject.Predmet.ProtuStrankaListFormated_1">
      <item>PROAKTIV društvo s ograničenom odgovornošću za trgovinu i usluge, Bjelovar</item>
    </derivirana_varijabla>
  </DomainObject.Predmet.ProtuStrankaListFormated>
  <DomainObject.Predmet.ProtuStrankaListFormatedOIB>
    <izvorni_sadrzaj>
      <item>PROAKTIV društvo s ograničenom odgovornošću za trgovinu i usluge, Bjelovar, OIB 50078586507</item>
    </izvorni_sadrzaj>
    <derivirana_varijabla naziv="DomainObject.Predmet.ProtuStrankaListFormatedOIB_1">
      <item>PROAKTIV društvo s ograničenom odgovornošću za trgovinu i usluge, Bjelovar, OIB 50078586507</item>
    </derivirana_varijabla>
  </DomainObject.Predmet.ProtuStrankaListFormatedOIB>
  <DomainObject.Predmet.ProtuStrankaListFormatedWithAdress>
    <izvorni_sadrzaj>
      <item>PROAKTIV društvo s ograničenom odgovornošću za trgovinu i usluge, Bjelovar, Marije Jurić Zagorke 44, 43000 Bjelovar</item>
    </izvorni_sadrzaj>
    <derivirana_varijabla naziv="DomainObject.Predmet.ProtuStrankaListFormatedWithAdress_1">
      <item>PROAKTIV društvo s ograničenom odgovornošću za trgovinu i usluge, Bjelovar, Marije Jurić Zagorke 44, 43000 Bjelovar</item>
    </derivirana_varijabla>
  </DomainObject.Predmet.ProtuStrankaListFormatedWithAdress>
  <DomainObject.Predmet.ProtuStrankaListFormatedWithAdressOIB>
    <izvorni_sadrzaj>
      <item>PROAKTIV društvo s ograničenom odgovornošću za trgovinu i usluge, Bjelovar, OIB 50078586507, Marije Jurić Zagorke 44, 43000 Bjelovar</item>
    </izvorni_sadrzaj>
    <derivirana_varijabla naziv="DomainObject.Predmet.ProtuStrankaListFormatedWithAdressOIB_1">
      <item>PROAKTIV društvo s ograničenom odgovornošću za trgovinu i usluge, Bjelovar, OIB 50078586507, Marije Jurić Zagorke 44, 43000 Bjelovar</item>
    </derivirana_varijabla>
  </DomainObject.Predmet.ProtuStrankaListFormatedWithAdressOIB>
  <DomainObject.Predmet.ProtuStrankaListNazivFormated>
    <izvorni_sadrzaj>
      <item>PROAKTIV društvo s ograničenom odgovornošću za trgovinu i usluge, Bjelovar</item>
    </izvorni_sadrzaj>
    <derivirana_varijabla naziv="DomainObject.Predmet.ProtuStrankaListNazivFormated_1">
      <item>PROAKTIV društvo s ograničenom odgovornošću za trgovinu i usluge, Bjelovar</item>
    </derivirana_varijabla>
  </DomainObject.Predmet.ProtuStrankaListNazivFormated>
  <DomainObject.Predmet.ProtuStrankaListNazivFormatedOIB>
    <izvorni_sadrzaj>
      <item>PROAKTIV društvo s ograničenom odgovornošću za trgovinu i usluge, Bjelovar, OIB 50078586507</item>
    </izvorni_sadrzaj>
    <derivirana_varijabla naziv="DomainObject.Predmet.ProtuStrankaListNazivFormatedOIB_1">
      <item>PROAKTIV društvo s ograničenom odgovornošću za trgovinu i usluge, Bjelovar, OIB 50078586507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St-257/2016-2</izvorni_sadrzaj>
    <derivirana_varijabla naziv="DomainObject.PoslovniBrojDokumenta_1">St-257/2016-2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PROAKTIV društvo s ograničenom odgovornošću za trgovinu i usluge, Bjelovar</izvorni_sadrzaj>
    <derivirana_varijabla naziv="DomainObject.Predmet.ProtustrankaIDrugi_1">PROAKTIV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PROAKTIV društvo s ograničenom odgovornošću za trgovinu i usluge, Bjelovar, OIB 50078586507, Marije Jurić Zagorke 44, 43000 Bjelovar</izvorni_sadrzaj>
    <derivirana_varijabla naziv="DomainObject.Predmet.ProtustrankaIDrugiAdressOIB_1">PROAKTIV društvo s ograničenom odgovornošću za trgovinu i usluge, Bjelovar, OIB 50078586507, Marije Jurić Zagorke 44,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PROAKTIV društvo s ograničenom odgovornošću za trgovinu i usluge, Bjelovar</item>
    </izvorni_sadrzaj>
    <derivirana_varijabla naziv="DomainObject.Predmet.SudioniciListNaziv_1">
      <item>FINA, RC ZAGREB, Podružnica Bjelovar</item>
      <item>PROAKTIV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PROAKTIV društvo s ograničenom odgovornošću za trgovinu i usluge, Bjelovar, OIB 50078586507, Marije Jurić Zagorke 44,43000 Bjelovar</item>
    </izvorni_sadrzaj>
    <derivirana_varijabla naziv="DomainObject.Predmet.SudioniciListAdressOIB_1">
      <item>FINA, RC ZAGREB, Podružnica Bjelovar, OIB 85821130368, F. Supila 4,43000 Bjelovar</item>
      <item>PROAKTIV društvo s ograničenom odgovornošću za trgovinu i usluge, Bjelovar, OIB 50078586507, Marije Jurić Zagorke 44,43000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BE9E5-7346-407E-B503-4CCA0C30F4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3538</properties:Characters>
  <properties:Lines>93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2016-04-12T09:19:00Z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St-257/2016-2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