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0e47" w14:paraId="c410e47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144DF9">
        <w:t xml:space="preserve">                        1 St-343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44DF9">
        <w:t>ENM j.d.o.o. za ugostiteljstvo i trgovinu, Virovitica</w:t>
      </w:r>
      <w:r>
        <w:t>,</w:t>
      </w:r>
      <w:r w:rsidR="00144DF9">
        <w:t xml:space="preserve"> S. Radića 30, OIB: 24389413081,</w:t>
      </w:r>
      <w:r>
        <w:t xml:space="preserve">  koji se vodi </w:t>
      </w:r>
      <w:r w:rsidR="00D16990">
        <w:t>kod ovoga suda pod brojem St-151</w:t>
      </w:r>
      <w:r>
        <w:t>/2015, temeljem odredbe čl. 430.,  431. i 434. Stečajnog zakona (Narodne novine 71/15), objavljuje:</w:t>
      </w:r>
    </w:p>
    <w:p w:rsidRDefault="00144DF9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7.974,93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144DF9">
        <w:t>Darko Božić iz Cabune, Pavla Radića 11, OIB: 14054839312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4DF9" w:rsidP="00276ED5" w:rsidR="00276ED5">
      <w:r>
        <w:t>U Bjelovaru, 24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144DF9">
      <w:r>
        <w:t xml:space="preserve">                                                                                                          </w:t>
      </w:r>
      <w:r w:rsidR="00144DF9">
        <w:t>BRANKA PLESKALT</w:t>
      </w:r>
    </w:p>
    <w:p w:rsidRDefault="00276ED5" w:rsidP="00276ED5" w:rsidR="00276ED5">
      <w:pPr>
        <w:pStyle w:val="Bezproreda"/>
      </w:pPr>
      <w:r>
        <w:t>Rj.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144DF9" w:rsidP="00276ED5" w:rsidR="00276ED5">
      <w:pPr>
        <w:pStyle w:val="Bezproreda"/>
      </w:pPr>
      <w:r>
        <w:t>Bjelovar, 24</w:t>
      </w:r>
      <w:r w:rsidR="00276ED5">
        <w:t>. XI 2015.</w:t>
      </w:r>
    </w:p>
    <w:p w:rsidRDefault="00144DF9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44DF9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4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4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ENM j.d.o.o. za ugostiteljstvo i trgovinu, Virovitica</izvorni_sadrzaj>
    <derivirana_varijabla naziv="DomainObject.Predmet.ProtustrankaFormated_1">  ENM j.d.o.o. za ugostiteljstvo i trgovinu, Virovitica</derivirana_varijabla>
  </DomainObject.Predmet.ProtustrankaFormated>
  <DomainObject.Predmet.ProtustrankaFormatedOIB>
    <izvorni_sadrzaj>  ENM j.d.o.o. za ugostiteljstvo i trgovinu, Virovitica, OIB 24389413081</izvorni_sadrzaj>
    <derivirana_varijabla naziv="DomainObject.Predmet.ProtustrankaFormatedOIB_1">  ENM j.d.o.o. za ugostiteljstvo i trgovinu, Virovitica, OIB 24389413081</derivirana_varijabla>
  </DomainObject.Predmet.ProtustrankaFormatedOIB>
  <DomainObject.Predmet.ProtustrankaFormatedWithAdress>
    <izvorni_sadrzaj> ENM j.d.o.o. za ugostiteljstvo i trgovinu, Virovitica, Stjepana Radića 30, 33000 Virovitica</izvorni_sadrzaj>
    <derivirana_varijabla naziv="DomainObject.Predmet.ProtustrankaFormatedWithAdress_1"> ENM j.d.o.o. za ugostiteljstvo i trgovinu, Virovitica, Stjepana Radića 30, 33000 Virovitica</derivirana_varijabla>
  </DomainObject.Predmet.ProtustrankaFormatedWithAdress>
  <DomainObject.Predmet.ProtustrankaFormatedWithAdressOIB>
    <izvorni_sadrzaj> ENM j.d.o.o. za ugostiteljstvo i trgovinu, Virovitica, OIB 24389413081, Stjepana Radića 30, 33000 Virovitica</izvorni_sadrzaj>
    <derivirana_varijabla naziv="DomainObject.Predmet.ProtustrankaFormatedWithAdressOIB_1"> ENM j.d.o.o. za ugostiteljstvo i trgovinu, Virovitica, OIB 24389413081, Stjepana Radića 30, 33000 Virovitica</derivirana_varijabla>
  </DomainObject.Predmet.ProtustrankaFormatedWithAdressOIB>
  <DomainObject.Predmet.ProtustrankaWithAdress>
    <izvorni_sadrzaj>ENM j.d.o.o. za ugostiteljstvo i trgovinu, Virovitica Stjepana Radića 30, 33000 Virovitica</izvorni_sadrzaj>
    <derivirana_varijabla naziv="DomainObject.Predmet.ProtustrankaWithAdress_1">ENM j.d.o.o. za ugostiteljstvo i trgovinu, Virovitica Stjepana Radića 30, 33000 Virovitica</derivirana_varijabla>
  </DomainObject.Predmet.ProtustrankaWithAdress>
  <DomainObject.Predmet.ProtustrankaWithAdressOIB>
    <izvorni_sadrzaj>ENM j.d.o.o. za ugostiteljstvo i trgovinu, Virovitica, OIB 24389413081, Stjepana Radića 30, 33000 Virovitica</izvorni_sadrzaj>
    <derivirana_varijabla naziv="DomainObject.Predmet.ProtustrankaWithAdressOIB_1">ENM j.d.o.o. za ugostiteljstvo i trgovinu, Virovitica, OIB 24389413081, Stjepana Radića 30, 33000 Virovitica</derivirana_varijabla>
  </DomainObject.Predmet.ProtustrankaWithAdressOIB>
  <DomainObject.Predmet.ProtustrankaNazivFormated>
    <izvorni_sadrzaj>ENM j.d.o.o. za ugostiteljstvo i trgovinu, Virovitica</izvorni_sadrzaj>
    <derivirana_varijabla naziv="DomainObject.Predmet.ProtustrankaNazivFormated_1">ENM j.d.o.o. za ugostiteljstvo i trgovinu, Virovitica</derivirana_varijabla>
  </DomainObject.Predmet.ProtustrankaNazivFormated>
  <DomainObject.Predmet.ProtustrankaNazivFormatedOIB>
    <izvorni_sadrzaj>ENM j.d.o.o. za ugostiteljstvo i trgovinu, Virovitica, OIB 24389413081</izvorni_sadrzaj>
    <derivirana_varijabla naziv="DomainObject.Predmet.ProtustrankaNazivFormatedOIB_1">ENM j.d.o.o. za ugostiteljstvo i trgovinu, Virovitica, OIB 24389413081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ENM j.d.o.o. za ugostiteljstvo i trgovinu, Virovitica</item>
    </izvorni_sadrzaj>
    <derivirana_varijabla naziv="DomainObject.Predmet.ProtuStrankaListFormated_1">
      <item>ENM j.d.o.o. za ugostiteljstvo i trgovinu, Virovitica</item>
    </derivirana_varijabla>
  </DomainObject.Predmet.ProtuStrankaListFormated>
  <DomainObject.Predmet.ProtuStrankaListFormatedOIB>
    <izvorni_sadrzaj>
      <item>ENM j.d.o.o. za ugostiteljstvo i trgovinu, Virovitica, OIB 24389413081</item>
    </izvorni_sadrzaj>
    <derivirana_varijabla naziv="DomainObject.Predmet.ProtuStrankaListFormatedOIB_1">
      <item>ENM j.d.o.o. za ugostiteljstvo i trgovinu, Virovitica, OIB 24389413081</item>
    </derivirana_varijabla>
  </DomainObject.Predmet.ProtuStrankaListFormatedOIB>
  <DomainObject.Predmet.ProtuStrankaListFormatedWithAdress>
    <izvorni_sadrzaj>
      <item>ENM j.d.o.o. za ugostiteljstvo i trgovinu, Virovitica, Stjepana Radića 30, 33000 Virovitica</item>
    </izvorni_sadrzaj>
    <derivirana_varijabla naziv="DomainObject.Predmet.ProtuStrankaListFormatedWithAdress_1">
      <item>ENM j.d.o.o. za ugostiteljstvo i trgovinu, Virovitica, Stjepana Radića 30, 33000 Virovitica</item>
    </derivirana_varijabla>
  </DomainObject.Predmet.ProtuStrankaListFormatedWithAdress>
  <DomainObject.Predmet.ProtuStrankaListFormatedWithAdressOIB>
    <izvorni_sadrzaj>
      <item>ENM j.d.o.o. za ugostiteljstvo i trgovinu, Virovitica, OIB 24389413081, Stjepana Radića 30, 33000 Virovitica</item>
    </izvorni_sadrzaj>
    <derivirana_varijabla naziv="DomainObject.Predmet.ProtuStrankaListFormatedWithAdressOIB_1">
      <item>ENM j.d.o.o. za ugostiteljstvo i trgovinu, Virovitica, OIB 24389413081, Stjepana Radića 30, 33000 Virovitica</item>
    </derivirana_varijabla>
  </DomainObject.Predmet.ProtuStrankaListFormatedWithAdressOIB>
  <DomainObject.Predmet.ProtuStrankaListNazivFormated>
    <izvorni_sadrzaj>
      <item>ENM j.d.o.o. za ugostiteljstvo i trgovinu, Virovitica</item>
    </izvorni_sadrzaj>
    <derivirana_varijabla naziv="DomainObject.Predmet.ProtuStrankaListNazivFormated_1">
      <item>ENM j.d.o.o. za ugostiteljstvo i trgovinu, Virovitica</item>
    </derivirana_varijabla>
  </DomainObject.Predmet.ProtuStrankaListNazivFormated>
  <DomainObject.Predmet.ProtuStrankaListNazivFormatedOIB>
    <izvorni_sadrzaj>
      <item>ENM j.d.o.o. za ugostiteljstvo i trgovinu, Virovitica, OIB 24389413081</item>
    </izvorni_sadrzaj>
    <derivirana_varijabla naziv="DomainObject.Predmet.ProtuStrankaListNazivFormatedOIB_1">
      <item>ENM j.d.o.o. za ugostiteljstvo i trgovinu, Virovitica, OIB 24389413081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ENM j.d.o.o. za ugostiteljstvo i trgovinu, Virovitica</izvorni_sadrzaj>
    <derivirana_varijabla naziv="DomainObject.Predmet.ProtustrankaIDrugi_1">ENM j.d.o.o. za ugostiteljstvo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ENM j.d.o.o. za ugostiteljstvo i trgovinu, Virovitica, OIB 24389413081, Stjepana Radića 30, 33000 Virovitica</izvorni_sadrzaj>
    <derivirana_varijabla naziv="DomainObject.Predmet.ProtustrankaIDrugiAdressOIB_1">ENM j.d.o.o. za ugostiteljstvo i trgovinu, Virovitica, OIB 24389413081, Stjepana Radića 30,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ENM j.d.o.o. za ugostiteljstvo i trgovinu, Virovitica</item>
    </izvorni_sadrzaj>
    <derivirana_varijabla naziv="DomainObject.Predmet.SudioniciListNaziv_1">
      <item>FINA, RC ZAGREB, Podružnica Bjelovar</item>
      <item>ENM j.d.o.o. za ugostiteljstvo i trgovinu, Virovitica</item>
    </derivirana_varijabla>
  </DomainObject.Predmet.SudioniciListNaziv>
  <DomainObject.Predmet.SudioniciListAdressOIB>
    <izvorni_sadrzaj>
      <item>FINA, RC ZAGREB, Podružnica Bjelovar, OIB 85821130368, F. Supila 4,43000 Bjelovar</item>
      <item>ENM j.d.o.o. za ugostiteljstvo i trgovinu, Virovitica, OIB 24389413081, Stjepana Radića 30,33000 Virovitica</item>
    </izvorni_sadrzaj>
    <derivirana_varijabla naziv="DomainObject.Predmet.SudioniciListAdressOIB_1">
      <item>FINA, RC ZAGREB, Podružnica Bjelovar, OIB 85821130368, F. Supila 4,43000 Bjelovar</item>
      <item>ENM j.d.o.o. za ugostiteljstvo i trgovinu, Virovitica, OIB 24389413081, Stjepana Radića 30,33000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24389413081</item>
    </izvorni_sadrzaj>
    <derivirana_varijabla naziv="DomainObject.Predmet.SudioniciListNazivOIB_1">
      <item>, OIB 85821130368</item>
      <item>, OIB 24389413081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1628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2015-11-24T07:14:00Z</cp:lastPrinted>
  <dcterms:modified xmlns:xsi="http://www.w3.org/2001/XMLSchema-instance" xsi:type="dcterms:W3CDTF">2015-11-24T07:15:00Z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