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c1c7" w14:paraId="0b4c1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D1E91">
        <w:rPr>
          <w:rFonts w:hAnsi="Times New Roman" w:ascii="Times New Roman"/>
          <w:szCs w:val="24"/>
          <w:lang w:val="hr-HR"/>
        </w:rPr>
        <w:t xml:space="preserve">ŠIBENSKO SVJETLO d.o.o., OIB: 48407980759, </w:t>
      </w:r>
      <w:proofErr w:type="spellStart"/>
      <w:r w:rsidR="000D1E91">
        <w:rPr>
          <w:rFonts w:hAnsi="Times New Roman" w:ascii="Times New Roman"/>
          <w:szCs w:val="24"/>
          <w:lang w:val="hr-HR"/>
        </w:rPr>
        <w:t>Kraljiška</w:t>
      </w:r>
      <w:proofErr w:type="spellEnd"/>
      <w:r w:rsidR="000D1E91">
        <w:rPr>
          <w:rFonts w:hAnsi="Times New Roman" w:ascii="Times New Roman"/>
          <w:szCs w:val="24"/>
          <w:lang w:val="hr-HR"/>
        </w:rPr>
        <w:t xml:space="preserve"> 17,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D1E91">
        <w:rPr>
          <w:rFonts w:hAnsi="Times New Roman" w:ascii="Times New Roman"/>
          <w:szCs w:val="24"/>
        </w:rPr>
        <w:t xml:space="preserve">ŠIBENSKO SVJETLO d.o.o., OIB: 48407980759, </w:t>
      </w:r>
      <w:proofErr w:type="spellStart"/>
      <w:r w:rsidR="000D1E91">
        <w:rPr>
          <w:rFonts w:hAnsi="Times New Roman" w:ascii="Times New Roman"/>
          <w:szCs w:val="24"/>
        </w:rPr>
        <w:t>Kraljiška</w:t>
      </w:r>
      <w:proofErr w:type="spellEnd"/>
      <w:r w:rsidR="000D1E91">
        <w:rPr>
          <w:rFonts w:hAnsi="Times New Roman" w:ascii="Times New Roman"/>
          <w:szCs w:val="24"/>
        </w:rPr>
        <w:t xml:space="preserve"> 17, 10000 Zagreb</w:t>
      </w:r>
      <w:r w:rsidR="001F7DF5">
        <w:rPr>
          <w:rFonts w:hAnsi="Times New Roman" w:ascii="Times New Roman"/>
          <w:szCs w:val="24"/>
        </w:rPr>
        <w:t>.</w:t>
      </w:r>
    </w:p>
    <w:p w:rsidRDefault="00ED4417" w:rsidP="001F7DF5" w:rsidR="00ED441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62326C">
        <w:rPr>
          <w:rFonts w:hAnsi="Times New Roman" w:ascii="Times New Roman"/>
          <w:szCs w:val="24"/>
        </w:rPr>
        <w:t xml:space="preserve">Berislav Maksimović, OIB: 57300759557 iz Varaždina, </w:t>
      </w:r>
      <w:proofErr w:type="spellStart"/>
      <w:r w:rsidR="0062326C">
        <w:rPr>
          <w:rFonts w:hAnsi="Times New Roman" w:ascii="Times New Roman"/>
          <w:szCs w:val="24"/>
        </w:rPr>
        <w:t>Hrašćica</w:t>
      </w:r>
      <w:proofErr w:type="spellEnd"/>
      <w:r w:rsidR="0062326C">
        <w:rPr>
          <w:rFonts w:hAnsi="Times New Roman" w:ascii="Times New Roman"/>
          <w:szCs w:val="24"/>
        </w:rPr>
        <w:t>, Braće Radić 1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D1E91">
        <w:rPr>
          <w:rFonts w:hAnsi="Times New Roman" w:ascii="Times New Roman"/>
          <w:szCs w:val="24"/>
          <w:lang w:val="hr-HR"/>
        </w:rPr>
        <w:t xml:space="preserve">ŠIBENSKO SVJETLO d.o.o., OIB: 48407980759, </w:t>
      </w:r>
      <w:proofErr w:type="spellStart"/>
      <w:r w:rsidR="000D1E91">
        <w:rPr>
          <w:rFonts w:hAnsi="Times New Roman" w:ascii="Times New Roman"/>
          <w:szCs w:val="24"/>
          <w:lang w:val="hr-HR"/>
        </w:rPr>
        <w:t>Kraljiška</w:t>
      </w:r>
      <w:proofErr w:type="spellEnd"/>
      <w:r w:rsidR="000D1E91">
        <w:rPr>
          <w:rFonts w:hAnsi="Times New Roman" w:ascii="Times New Roman"/>
          <w:szCs w:val="24"/>
          <w:lang w:val="hr-HR"/>
        </w:rPr>
        <w:t xml:space="preserve"> 17, 10000 Zagreb.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D441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ED4417" w:rsidP="00111BF6" w:rsidR="00ED44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D4417" w:rsidP="00111BF6" w:rsidR="00ED44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2D1D43">
          <w:rPr>
            <w:rFonts w:hAnsi="Times New Roman" w:ascii="Times New Roman"/>
            <w:lang w:val="hr-HR"/>
          </w:rPr>
          <w:t>7342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2D1D43">
      <w:rPr>
        <w:rFonts w:hAnsi="Times New Roman" w:ascii="Times New Roman"/>
        <w:lang w:val="hr-HR"/>
      </w:rPr>
      <w:t>7342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5EF1"/>
    <w:rsid w:val="00146C66"/>
    <w:rsid w:val="0016410B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864"/>
    <w:rsid w:val="0062326C"/>
    <w:rsid w:val="00631061"/>
    <w:rsid w:val="0063504C"/>
    <w:rsid w:val="006356C5"/>
    <w:rsid w:val="00646ACE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1550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B7D4F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4417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4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4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4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4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4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D441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4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4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4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4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4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D441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7342</izvorni_sadrzaj>
    <derivirana_varijabla naziv="DomainObject.Predmet.Broj_1">7342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St-7342/2015</izvorni_sadrzaj>
    <derivirana_varijabla naziv="DomainObject.Predmet.OznakaBroj_1">St-7342/2015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ŠIBENSKO SVJETLO d.o.o. zastupanog po punomoćniku NICHOLAS THIERRY SEVERIN MOLLER</izvorni_sadrzaj>
    <derivirana_varijabla naziv="DomainObject.Predmet.ProtustrankaFormated_1">  ŠIBENSKO SVJETLO d.o.o. zastupanog po punomoćniku NICHOLAS THIERRY SEVERIN MOLLER</derivirana_varijabla>
  </DomainObject.Predmet.ProtustrankaFormated>
  <DomainObject.Predmet.ProtustrankaFormatedOIB>
    <izvorni_sadrzaj>  ŠIBENSKO SVJETLO d.o.o., OIB 48407980759 zastupanog po punomoćniku NICHOLAS THIERRY SEVERIN MOLLER</izvorni_sadrzaj>
    <derivirana_varijabla naziv="DomainObject.Predmet.ProtustrankaFormatedOIB_1">  ŠIBENSKO SVJETLO d.o.o., OIB 48407980759 zastupanog po punomoćniku NICHOLAS THIERRY SEVERIN MOLLER</derivirana_varijabla>
  </DomainObject.Predmet.ProtustrankaFormatedOIB>
  <DomainObject.Predmet.ProtustrankaFormatedWithAdress>
    <izvorni_sadrzaj> ŠIBENSKO SVJETLO d.o.o., Krajiška 17, 10000 Zagreb zastupanog po punomoćniku NICHOLAS THIERRY SEVERIN MOLLER</izvorni_sadrzaj>
    <derivirana_varijabla naziv="DomainObject.Predmet.ProtustrankaFormatedWithAdress_1"> ŠIBENSKO SVJETLO d.o.o., Krajiška 17, 10000 Zagreb zastupanog po punomoćniku NICHOLAS THIERRY SEVERIN MOLLER</derivirana_varijabla>
  </DomainObject.Predmet.ProtustrankaFormatedWithAdress>
  <DomainObject.Predmet.ProtustrankaFormatedWithAdressOIB>
    <izvorni_sadrzaj> ŠIBENSKO SVJETLO d.o.o., OIB 48407980759, Krajiška 17, 10000 Zagreb zastupanog po punomoćniku NICHOLAS THIERRY SEVERIN MOLLER</izvorni_sadrzaj>
    <derivirana_varijabla naziv="DomainObject.Predmet.ProtustrankaFormatedWithAdressOIB_1"> ŠIBENSKO SVJETLO d.o.o., OIB 48407980759, Krajiška 17, 10000 Zagreb zastupanog po punomoćniku NICHOLAS THIERRY SEVERIN MOLLER</derivirana_varijabla>
  </DomainObject.Predmet.ProtustrankaFormatedWithAdressOIB>
  <DomainObject.Predmet.ProtustrankaWithAdress>
    <izvorni_sadrzaj>ŠIBENSKO SVJETLO d.o.o. Krajiška 17, 10000 Zagreb</izvorni_sadrzaj>
    <derivirana_varijabla naziv="DomainObject.Predmet.ProtustrankaWithAdress_1">ŠIBENSKO SVJETLO d.o.o. Krajiška 17, 10000 Zagreb</derivirana_varijabla>
  </DomainObject.Predmet.ProtustrankaWithAdress>
  <DomainObject.Predmet.ProtustrankaWithAdressOIB>
    <izvorni_sadrzaj>ŠIBENSKO SVJETLO d.o.o., OIB 48407980759, Krajiška 17, 10000 Zagreb</izvorni_sadrzaj>
    <derivirana_varijabla naziv="DomainObject.Predmet.ProtustrankaWithAdressOIB_1">ŠIBENSKO SVJETLO d.o.o., OIB 48407980759, Krajiška 17, 10000 Zagreb</derivirana_varijabla>
  </DomainObject.Predmet.ProtustrankaWithAdressOIB>
  <DomainObject.Predmet.ProtustrankaNazivFormated>
    <izvorni_sadrzaj>ŠIBENSKO SVJETLO d.o.o.</izvorni_sadrzaj>
    <derivirana_varijabla naziv="DomainObject.Predmet.ProtustrankaNazivFormated_1">ŠIBENSKO SVJETLO d.o.o.</derivirana_varijabla>
  </DomainObject.Predmet.ProtustrankaNazivFormated>
  <DomainObject.Predmet.ProtustrankaNazivFormatedOIB>
    <izvorni_sadrzaj>ŠIBENSKO SVJETLO d.o.o., OIB 48407980759</izvorni_sadrzaj>
    <derivirana_varijabla naziv="DomainObject.Predmet.ProtustrankaNazivFormatedOIB_1">ŠIBENSKO SVJETLO d.o.o., OIB 48407980759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ŠIBENSKO SVJETLO d.o.o. zastupanog po punomoćniku NICHOLAS THIERRY SEVERIN MOLLER</item>
    </izvorni_sadrzaj>
    <derivirana_varijabla naziv="DomainObject.Predmet.ProtuStrankaListFormated_1">
      <item>ŠIBENSKO SVJETLO d.o.o. zastupanog po punomoćniku NICHOLAS THIERRY SEVERIN MOLLER</item>
    </derivirana_varijabla>
  </DomainObject.Predmet.ProtuStrankaListFormated>
  <DomainObject.Predmet.ProtuStrankaListFormatedOIB>
    <izvorni_sadrzaj>
      <item>ŠIBENSKO SVJETLO d.o.o., OIB 48407980759 zastupanog po punomoćniku NICHOLAS THIERRY SEVERIN MOLLER</item>
    </izvorni_sadrzaj>
    <derivirana_varijabla naziv="DomainObject.Predmet.ProtuStrankaListFormatedOIB_1">
      <item>ŠIBENSKO SVJETLO d.o.o., OIB 48407980759 zastupanog po punomoćniku NICHOLAS THIERRY SEVERIN MOLLER</item>
    </derivirana_varijabla>
  </DomainObject.Predmet.ProtuStrankaListFormatedOIB>
  <DomainObject.Predmet.ProtuStrankaListFormatedWithAdress>
    <izvorni_sadrzaj>
      <item>ŠIBENSKO SVJETLO d.o.o., Krajiška 17, 10000 Zagreb zastupanog po punomoćniku NICHOLAS THIERRY SEVERIN MOLLER</item>
    </izvorni_sadrzaj>
    <derivirana_varijabla naziv="DomainObject.Predmet.ProtuStrankaListFormatedWithAdress_1">
      <item>ŠIBENSKO SVJETLO d.o.o., Krajiška 17, 10000 Zagreb zastupanog po punomoćniku NICHOLAS THIERRY SEVERIN MOLLER</item>
    </derivirana_varijabla>
  </DomainObject.Predmet.ProtuStrankaListFormatedWithAdress>
  <DomainObject.Predmet.ProtuStrankaListFormatedWithAdressOIB>
    <izvorni_sadrzaj>
      <item>ŠIBENSKO SVJETLO d.o.o., OIB 48407980759, Krajiška 17, 10000 Zagreb zastupanog po punomoćniku NICHOLAS THIERRY SEVERIN MOLLER</item>
    </izvorni_sadrzaj>
    <derivirana_varijabla naziv="DomainObject.Predmet.ProtuStrankaListFormatedWithAdressOIB_1">
      <item>ŠIBENSKO SVJETLO d.o.o., OIB 48407980759, Krajiška 17, 10000 Zagreb zastupanog po punomoćniku NICHOLAS THIERRY SEVERIN MOLLER</item>
    </derivirana_varijabla>
  </DomainObject.Predmet.ProtuStrankaListFormatedWithAdressOIB>
  <DomainObject.Predmet.ProtuStrankaListNazivFormated>
    <izvorni_sadrzaj>
      <item>ŠIBENSKO SVJETLO d.o.o.</item>
    </izvorni_sadrzaj>
    <derivirana_varijabla naziv="DomainObject.Predmet.ProtuStrankaListNazivFormated_1">
      <item>ŠIBENSKO SVJETLO d.o.o.</item>
    </derivirana_varijabla>
  </DomainObject.Predmet.ProtuStrankaListNazivFormated>
  <DomainObject.Predmet.ProtuStrankaListNazivFormatedOIB>
    <izvorni_sadrzaj>
      <item>ŠIBENSKO SVJETLO d.o.o., OIB 48407980759</item>
    </izvorni_sadrzaj>
    <derivirana_varijabla naziv="DomainObject.Predmet.ProtuStrankaListNazivFormatedOIB_1">
      <item>ŠIBENSKO SVJETLO d.o.o., OIB 48407980759</item>
    </derivirana_varijabla>
  </DomainObject.Predmet.ProtuStrankaListNazivFormatedOIB>
  <DomainObject.Predmet.OstaliListFormated>
    <izvorni_sadrzaj>
      <item>NICHOLAS THIERRY SEVERIN MOLLER punomoćnik sudionika u postupku ŠIBENSKO SVJETLO d.o.o.</item>
    </izvorni_sadrzaj>
    <derivirana_varijabla naziv="DomainObject.Predmet.OstaliListFormated_1">
      <item>NICHOLAS THIERRY SEVERIN MOLLER punomoćnik sudionika u postupku ŠIBENSKO SVJETLO d.o.o.</item>
    </derivirana_varijabla>
  </DomainObject.Predmet.OstaliListFormated>
  <DomainObject.Predmet.OstaliListFormatedOIB>
    <izvorni_sadrzaj>
      <item>NICHOLAS THIERRY SEVERIN MOLLER, OIB 73544339579 punomoćnik sudionika u postupku ŠIBENSKO SVJETLO d.o.o.</item>
    </izvorni_sadrzaj>
    <derivirana_varijabla naziv="DomainObject.Predmet.OstaliListFormatedOIB_1">
      <item>NICHOLAS THIERRY SEVERIN MOLLER, OIB 73544339579 punomoćnik sudionika u postupku ŠIBENSKO SVJETLO d.o.o.</item>
    </derivirana_varijabla>
  </DomainObject.Predmet.OstaliListFormatedOIB>
  <DomainObject.Predmet.OstaliListFormatedWithAdress>
    <izvorni_sadrzaj>
      <item>NICHOLAS THIERRY SEVERIN MOLLER, Standvesen 149, Hellerup punomoćnik sudionika u postupku ŠIBENSKO SVJETLO d.o.o.</item>
    </izvorni_sadrzaj>
    <derivirana_varijabla naziv="DomainObject.Predmet.OstaliListFormatedWithAdress_1">
      <item>NICHOLAS THIERRY SEVERIN MOLLER, Standvesen 149, Hellerup punomoćnik sudionika u postupku ŠIBENSKO SVJETLO d.o.o.</item>
    </derivirana_varijabla>
  </DomainObject.Predmet.OstaliListFormatedWithAdress>
  <DomainObject.Predmet.OstaliListFormatedWithAdressOIB>
    <izvorni_sadrzaj>
      <item>NICHOLAS THIERRY SEVERIN MOLLER, OIB 73544339579, Standvesen 149, Hellerup punomoćnik sudionika u postupku ŠIBENSKO SVJETLO d.o.o.</item>
    </izvorni_sadrzaj>
    <derivirana_varijabla naziv="DomainObject.Predmet.OstaliListFormatedWithAdressOIB_1">
      <item>NICHOLAS THIERRY SEVERIN MOLLER, OIB 73544339579, Standvesen 149, Hellerup punomoćnik sudionika u postupku ŠIBENSKO SVJETLO d.o.o.</item>
    </derivirana_varijabla>
  </DomainObject.Predmet.OstaliListFormatedWithAdressOIB>
  <DomainObject.Predmet.OstaliListNazivFormated>
    <izvorni_sadrzaj>
      <item>NICHOLAS THIERRY SEVERIN MOLLER</item>
    </izvorni_sadrzaj>
    <derivirana_varijabla naziv="DomainObject.Predmet.OstaliListNazivFormated_1">
      <item>NICHOLAS THIERRY SEVERIN MOLLER</item>
    </derivirana_varijabla>
  </DomainObject.Predmet.OstaliListNazivFormated>
  <DomainObject.Predmet.OstaliListNazivFormatedOIB>
    <izvorni_sadrzaj>
      <item>NICHOLAS THIERRY SEVERIN MOLLER, OIB 73544339579</item>
    </izvorni_sadrzaj>
    <derivirana_varijabla naziv="DomainObject.Predmet.OstaliListNazivFormatedOIB_1">
      <item>NICHOLAS THIERRY SEVERIN MOLLER, OIB 73544339579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ŠIBENSKO SVJETLO d.o.o.</izvorni_sadrzaj>
    <derivirana_varijabla naziv="DomainObject.Predmet.ProtustrankaIDrugi_1">ŠIBENSKO SVJETLO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ŠIBENSKO SVJETLO d.o.o., OIB 48407980759, Krajiška 17, 10000 Zagreb</izvorni_sadrzaj>
    <derivirana_varijabla naziv="DomainObject.Predmet.ProtustrankaIDrugiAdressOIB_1">ŠIBENSKO SVJETLO d.o.o., OIB 48407980759, Krajiška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ŠIBENSKO SVJETLO d.o.o.</item>
      <item>FINA Regionalni centar Zagreb</item>
      <item>NICHOLAS THIERRY SEVERIN MOLLER</item>
    </izvorni_sadrzaj>
    <derivirana_varijabla naziv="DomainObject.Predmet.SudioniciListNaziv_1">
      <item>ŠIBENSKO SVJETLO d.o.o.</item>
      <item>FINA Regionalni centar Zagreb</item>
      <item>NICHOLAS THIERRY SEVERIN MOLLER</item>
    </derivirana_varijabla>
  </DomainObject.Predmet.SudioniciListNaziv>
  <DomainObject.Predmet.SudioniciListAdressOIB>
    <izvorni_sadrzaj>
      <item>ŠIBENSKO SVJETLO d.o.o., OIB 48407980759, Krajiška 17,10000 Zagreb</item>
      <item>FINA Regionalni centar Zagreb, OIB 85821130368, Trg svibanjskih žrtava 1995. br 1,10000 Zagreb</item>
      <item>NICHOLAS THIERRY SEVERIN MOLLER, OIB 73544339579, Standvesen 149,Hellerup</item>
    </izvorni_sadrzaj>
    <derivirana_varijabla naziv="DomainObject.Predmet.SudioniciListAdressOIB_1">
      <item>ŠIBENSKO SVJETLO d.o.o., OIB 48407980759, Krajiška 17,10000 Zagreb</item>
      <item>FINA Regionalni centar Zagreb, OIB 85821130368, Trg svibanjskih žrtava 1995. br 1,10000 Zagreb</item>
      <item>NICHOLAS THIERRY SEVERIN MOLLER, OIB 73544339579, Standvesen 149,Hellerup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48407980759</item>
      <item>, OIB 85821130368</item>
      <item>, OIB 73544339579</item>
    </izvorni_sadrzaj>
    <derivirana_varijabla naziv="DomainObject.Predmet.SudioniciListNazivOIB_1">
      <item>, OIB 48407980759</item>
      <item>, OIB 85821130368</item>
      <item>, OIB 73544339579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B6D55-1687-4124-B125-2303201AA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1834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2016-04-22T10:36:00Z</dcterms:created>
  <dc:creator>Sudsko vijeæe</dc:creator>
  <cp:lastModifiedBy>Tamara Hržić</cp:lastModifiedBy>
  <cp:lastPrinted>2016-04-25T09:41:00Z</cp:lastPrinted>
  <dcterms:modified xmlns:xsi="http://www.w3.org/2001/XMLSchema-instance" xsi:type="dcterms:W3CDTF">2016-04-25T09:41:00Z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