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2f7e8" w14:paraId="6f2f7e8" w:rsidRDefault="005539C7" w:rsidP="00910611" w:rsidR="005539C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39C7" w:rsidP="00910611" w:rsidR="005539C7">
      <w:r>
        <w:rPr>
          <w:rFonts w:eastAsia="MS Mincho"/>
        </w:rPr>
        <w:t>REPUBLIKA HRVATSKA</w:t>
      </w:r>
    </w:p>
    <w:p w:rsidRDefault="005539C7" w:rsidP="00910611" w:rsidR="005539C7">
      <w:r>
        <w:rPr>
          <w:rFonts w:eastAsia="MS Mincho"/>
        </w:rPr>
        <w:t>TRGOVAČKI SUD U RIJECI</w:t>
      </w:r>
    </w:p>
    <w:p w:rsidRDefault="005539C7" w:rsidR="005539C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539C7" w:rsidP="00910611" w:rsidR="005539C7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F77BE2">
        <w:t>4</w:t>
      </w:r>
      <w:r w:rsidR="002B5594">
        <w:t>7</w:t>
      </w:r>
      <w:r w:rsidR="00C92FD8">
        <w:t>/16</w:t>
      </w:r>
      <w:r w:rsidR="00B416A5">
        <w:t xml:space="preserve">, temeljem odredbe čl.430. Stečajnog zakona (NN 71/15), dana </w:t>
      </w:r>
      <w:r w:rsidR="00964233">
        <w:t>10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E0440D">
        <w:rPr>
          <w:b/>
          <w:bCs/>
        </w:rPr>
        <w:t>EKO – CENTAR CAPUT INSULAE – BELI, ISTRAŽIVAČKO – EDUKACIJSKI CENTAR ZA ZAŠTITU PRIRODE, Rijeka, Ede Jardasa 35, OIB 77314918179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934574">
        <w:t>01. rujna</w:t>
      </w:r>
      <w:r>
        <w:t xml:space="preserve"> 2015. godine iznosi </w:t>
      </w:r>
      <w:r w:rsidR="00E0440D">
        <w:rPr>
          <w:b/>
        </w:rPr>
        <w:t>51.782,60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964233">
        <w:t>10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539C7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</w:r>
      <w:r w:rsidR="005539C7">
        <w:t xml:space="preserve">  </w:t>
      </w:r>
      <w:r w:rsidRPr="006515DF"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F43C56" w:rsidP="00070EDE" w:rsidR="00F43C56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964233">
        <w:rPr>
          <w:sz w:val="20"/>
          <w:szCs w:val="20"/>
        </w:rPr>
        <w:t>10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39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2B5594">
      <w:t>47</w:t>
    </w:r>
    <w:r w:rsidR="00C92FD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47BC"/>
    <w:rsid w:val="00236E02"/>
    <w:rsid w:val="00240A4A"/>
    <w:rsid w:val="002432D7"/>
    <w:rsid w:val="0026031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539C7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39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9C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9C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9C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9C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39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9C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9C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9C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9C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St-47/2016</izvorni_sadrzaj>
    <derivirana_varijabla naziv="DomainObject.Predmet.OznakaBroj_1">St-47/2016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Eko-centar CAPUT INSULAE - BELI istraživačko-edukacijski centar za zaštitu prirode</izvorni_sadrzaj>
    <derivirana_varijabla naziv="DomainObject.Predmet.ProtustrankaFormated_1">  Eko-centar CAPUT INSULAE - BELI istraživačko-edukacijski centar za zaštitu prirode</derivirana_varijabla>
  </DomainObject.Predmet.ProtustrankaFormated>
  <DomainObject.Predmet.ProtustrankaFormatedOIB>
    <izvorni_sadrzaj>  Eko-centar CAPUT INSULAE - BELI istraživačko-edukacijski centar za zaštitu prirode, OIB 77314918179</izvorni_sadrzaj>
    <derivirana_varijabla naziv="DomainObject.Predmet.ProtustrankaFormatedOIB_1">  Eko-centar CAPUT INSULAE - BELI istraživačko-edukacijski centar za zaštitu prirode, OIB 77314918179</derivirana_varijabla>
  </DomainObject.Predmet.ProtustrankaFormatedOIB>
  <DomainObject.Predmet.ProtustrankaFormatedWithAdress>
    <izvorni_sadrzaj> Eko-centar CAPUT INSULAE - BELI istraživačko-edukacijski centar za zaštitu prirode, Ede Jardasa 35, 51000 Rijeka</izvorni_sadrzaj>
    <derivirana_varijabla naziv="DomainObject.Predmet.ProtustrankaFormatedWithAdress_1"> Eko-centar CAPUT INSULAE - BELI istraživačko-edukacijski centar za zaštitu prirode, Ede Jardasa 35, 51000 Rijeka</derivirana_varijabla>
  </DomainObject.Predmet.ProtustrankaFormatedWithAdress>
  <DomainObject.Predmet.ProtustrankaFormatedWithAdressOIB>
    <izvorni_sadrzaj> Eko-centar CAPUT INSULAE - BELI istraživačko-edukacijski centar za zaštitu prirode, OIB 77314918179, Ede Jardasa 35, 51000 Rijeka</izvorni_sadrzaj>
    <derivirana_varijabla naziv="DomainObject.Predmet.ProtustrankaFormatedWithAdressOIB_1"> Eko-centar CAPUT INSULAE - BELI istraživačko-edukacijski centar za zaštitu prirode, OIB 77314918179, Ede Jardasa 35, 51000 Rijeka</derivirana_varijabla>
  </DomainObject.Predmet.ProtustrankaFormatedWithAdressOIB>
  <DomainObject.Predmet.ProtustrankaWithAdress>
    <izvorni_sadrzaj>Eko-centar CAPUT INSULAE - BELI istraživačko-edukacijski centar za zaštitu prirode Ede Jardasa 35, 51000 Rijeka</izvorni_sadrzaj>
    <derivirana_varijabla naziv="DomainObject.Predmet.ProtustrankaWithAdress_1">Eko-centar CAPUT INSULAE - BELI istraživačko-edukacijski centar za zaštitu prirode Ede Jardasa 35, 51000 Rijeka</derivirana_varijabla>
  </DomainObject.Predmet.ProtustrankaWithAdress>
  <DomainObject.Predmet.ProtustrankaWithAdressOIB>
    <izvorni_sadrzaj>Eko-centar CAPUT INSULAE - BELI istraživačko-edukacijski centar za zaštitu prirode, OIB 77314918179, Ede Jardasa 35, 51000 Rijeka</izvorni_sadrzaj>
    <derivirana_varijabla naziv="DomainObject.Predmet.ProtustrankaWithAdressOIB_1">Eko-centar CAPUT INSULAE - BELI istraživačko-edukacijski centar za zaštitu prirode, OIB 77314918179, Ede Jardasa 35, 51000 Rijeka</derivirana_varijabla>
  </DomainObject.Predmet.ProtustrankaWithAdressOIB>
  <DomainObject.Predmet.ProtustrankaNazivFormated>
    <izvorni_sadrzaj>Eko-centar CAPUT INSULAE - BELI istraživačko-edukacijski centar za zaštitu prirode</izvorni_sadrzaj>
    <derivirana_varijabla naziv="DomainObject.Predmet.ProtustrankaNazivFormated_1">Eko-centar CAPUT INSULAE - BELI istraživačko-edukacijski centar za zaštitu prirode</derivirana_varijabla>
  </DomainObject.Predmet.ProtustrankaNazivFormated>
  <DomainObject.Predmet.ProtustrankaNazivFormatedOIB>
    <izvorni_sadrzaj>Eko-centar CAPUT INSULAE - BELI istraživačko-edukacijski centar za zaštitu prirode, OIB 77314918179</izvorni_sadrzaj>
    <derivirana_varijabla naziv="DomainObject.Predmet.ProtustrankaNazivFormatedOIB_1">Eko-centar CAPUT INSULAE - BELI istraživačko-edukacijski centar za zaštitu prirode, OIB 77314918179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Eko-centar CAPUT INSULAE - BELI istraživačko-edukacijski centar za zaštitu prirode</item>
    </izvorni_sadrzaj>
    <derivirana_varijabla naziv="DomainObject.Predmet.ProtuStrankaListFormated_1">
      <item>Eko-centar CAPUT INSULAE - BELI istraživačko-edukacijski centar za zaštitu prirode</item>
    </derivirana_varijabla>
  </DomainObject.Predmet.ProtuStrankaListFormated>
  <DomainObject.Predmet.ProtuStrankaListFormatedOIB>
    <izvorni_sadrzaj>
      <item>Eko-centar CAPUT INSULAE - BELI istraživačko-edukacijski centar za zaštitu prirode, OIB 77314918179</item>
    </izvorni_sadrzaj>
    <derivirana_varijabla naziv="DomainObject.Predmet.ProtuStrankaListFormatedOIB_1">
      <item>Eko-centar CAPUT INSULAE - BELI istraživačko-edukacijski centar za zaštitu prirode, OIB 77314918179</item>
    </derivirana_varijabla>
  </DomainObject.Predmet.ProtuStrankaListFormatedOIB>
  <DomainObject.Predmet.ProtuStrankaListFormatedWithAdress>
    <izvorni_sadrzaj>
      <item>Eko-centar CAPUT INSULAE - BELI istraživačko-edukacijski centar za zaštitu prirode, Ede Jardasa 35, 51000 Rijeka</item>
    </izvorni_sadrzaj>
    <derivirana_varijabla naziv="DomainObject.Predmet.ProtuStrankaListFormatedWithAdress_1">
      <item>Eko-centar CAPUT INSULAE - BELI istraživačko-edukacijski centar za zaštitu prirode, Ede Jardasa 35, 51000 Rijeka</item>
    </derivirana_varijabla>
  </DomainObject.Predmet.ProtuStrankaListFormatedWithAdress>
  <DomainObject.Predmet.ProtuStrankaListFormatedWithAdressOIB>
    <izvorni_sadrzaj>
      <item>Eko-centar CAPUT INSULAE - BELI istraživačko-edukacijski centar za zaštitu prirode, OIB 77314918179, Ede Jardasa 35, 51000 Rijeka</item>
    </izvorni_sadrzaj>
    <derivirana_varijabla naziv="DomainObject.Predmet.ProtuStrankaListFormatedWithAdressOIB_1">
      <item>Eko-centar CAPUT INSULAE - BELI istraživačko-edukacijski centar za zaštitu prirode, OIB 77314918179, Ede Jardasa 35, 51000 Rijeka</item>
    </derivirana_varijabla>
  </DomainObject.Predmet.ProtuStrankaListFormatedWithAdressOIB>
  <DomainObject.Predmet.ProtuStrankaListNazivFormated>
    <izvorni_sadrzaj>
      <item>Eko-centar CAPUT INSULAE - BELI istraživačko-edukacijski centar za zaštitu prirode</item>
    </izvorni_sadrzaj>
    <derivirana_varijabla naziv="DomainObject.Predmet.ProtuStrankaListNazivFormated_1">
      <item>Eko-centar CAPUT INSULAE - BELI istraživačko-edukacijski centar za zaštitu prirode</item>
    </derivirana_varijabla>
  </DomainObject.Predmet.ProtuStrankaListNazivFormated>
  <DomainObject.Predmet.ProtuStrankaListNazivFormatedOIB>
    <izvorni_sadrzaj>
      <item>Eko-centar CAPUT INSULAE - BELI istraživačko-edukacijski centar za zaštitu prirode, OIB 77314918179</item>
    </izvorni_sadrzaj>
    <derivirana_varijabla naziv="DomainObject.Predmet.ProtuStrankaListNazivFormatedOIB_1">
      <item>Eko-centar CAPUT INSULAE - BELI istraživačko-edukacijski centar za zaštitu prirode, OIB 77314918179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Eko-centar CAPUT INSULAE - BELI istraživačko-edukacijski centar za zaštitu prirode</izvorni_sadrzaj>
    <derivirana_varijabla naziv="DomainObject.Predmet.ProtustrankaIDrugi_1">Eko-centar CAPUT INSULAE - BELI istraživačko-edukacijski centar za zaštitu prirode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Eko-centar CAPUT INSULAE - BELI istraživačko-edukacijski centar za zaštitu prirode, OIB 77314918179, Ede Jardasa 35, 51000 Rijeka</izvorni_sadrzaj>
    <derivirana_varijabla naziv="DomainObject.Predmet.ProtustrankaIDrugiAdressOIB_1">Eko-centar CAPUT INSULAE - BELI istraživačko-edukacijski centar za zaštitu prirode, OIB 77314918179, Ede Jardasa 35,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Eko-centar CAPUT INSULAE - BELI istraživačko-edukacijski centar za zaštitu prirode</item>
    </izvorni_sadrzaj>
    <derivirana_varijabla naziv="DomainObject.Predmet.SudioniciListNaziv_1">
      <item>FINA  Rijeka</item>
      <item>Eko-centar CAPUT INSULAE - BELI istraživačko-edukacijski centar za zaštitu prirode</item>
    </derivirana_varijabla>
  </DomainObject.Predmet.SudioniciListNaziv>
  <DomainObject.Predmet.SudioniciListAdressOIB>
    <izvorni_sadrzaj>
      <item>FINA  Rijeka, OIB 85821130368, Frana Kurelca 8,51000 Rijeka</item>
      <item>Eko-centar CAPUT INSULAE - BELI istraživačko-edukacijski centar za zaštitu prirode, OIB 77314918179, Ede Jardasa 35,51000 Rijeka</item>
    </izvorni_sadrzaj>
    <derivirana_varijabla naziv="DomainObject.Predmet.SudioniciListAdressOIB_1">
      <item>FINA  Rijeka, OIB 85821130368, Frana Kurelca 8,51000 Rijeka</item>
      <item>Eko-centar CAPUT INSULAE - BELI istraživačko-edukacijski centar za zaštitu prirode, OIB 77314918179, Ede Jardasa 35,51000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77314918179</item>
    </izvorni_sadrzaj>
    <derivirana_varijabla naziv="DomainObject.Predmet.SudioniciListNazivOIB_1">
      <item>, OIB 85821130368</item>
      <item>, OIB 77314918179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132107-63EF-449A-8CFC-AEE1974C97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1438</properties:Characters>
  <properties:Lines>58</properties:Lines>
  <properties:Paragraphs>22</properties:Paragraphs>
  <properties:TotalTime>882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2016-03-10T10:54:00Z</cp:lastPrinted>
  <dcterms:modified xmlns:xsi="http://www.w3.org/2001/XMLSchema-instance" xsi:type="dcterms:W3CDTF">2016-03-10T10:54:00Z</dcterms:modified>
  <cp:revision>127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