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961d" w14:paraId="1d9961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0227D">
        <w:rPr>
          <w:lang w:val="hr-HR"/>
        </w:rPr>
        <w:t>97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0227D">
        <w:rPr>
          <w:lang w:val="hr-HR"/>
        </w:rPr>
        <w:t>DEA - N</w:t>
      </w:r>
      <w:r w:rsidR="001156A8">
        <w:rPr>
          <w:lang w:val="hr-HR"/>
        </w:rPr>
        <w:t>O</w:t>
      </w:r>
      <w:r w:rsidR="00B0227D">
        <w:rPr>
          <w:lang w:val="hr-HR"/>
        </w:rPr>
        <w:t>VA</w:t>
      </w:r>
      <w:r w:rsidR="00DB4919">
        <w:rPr>
          <w:lang w:val="hr-HR"/>
        </w:rPr>
        <w:t xml:space="preserve"> 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1156A8">
        <w:rPr>
          <w:lang w:val="hr-HR"/>
        </w:rPr>
        <w:t xml:space="preserve"> </w:t>
      </w:r>
      <w:r w:rsidR="00B97F89">
        <w:rPr>
          <w:lang w:val="hr-HR"/>
        </w:rPr>
        <w:t>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B0227D">
        <w:rPr>
          <w:lang w:val="hr-HR"/>
        </w:rPr>
        <w:t xml:space="preserve"> za trgovinu, proizvodnju i promet, </w:t>
      </w:r>
      <w:r w:rsidR="00424F0B">
        <w:rPr>
          <w:lang w:val="hr-HR"/>
        </w:rPr>
        <w:t xml:space="preserve"> </w:t>
      </w:r>
      <w:r w:rsidR="00B0227D">
        <w:rPr>
          <w:lang w:val="hr-HR"/>
        </w:rPr>
        <w:t xml:space="preserve">Dežanovac, Dežanovac 118,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B0227D">
        <w:rPr>
          <w:lang w:val="hr-HR"/>
        </w:rPr>
        <w:t>55580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0227D">
        <w:rPr>
          <w:lang w:val="hr-HR"/>
        </w:rPr>
        <w:t>23303748693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0227D">
        <w:rPr>
          <w:lang w:val="hr-HR"/>
        </w:rPr>
        <w:t>97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0227D">
        <w:rPr>
          <w:lang w:val="hr-HR"/>
        </w:rPr>
        <w:t>41.058,75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714F6">
        <w:rPr>
          <w:lang w:val="hr-HR"/>
        </w:rPr>
        <w:t xml:space="preserve"> </w:t>
      </w:r>
      <w:r w:rsidR="00B0227D">
        <w:rPr>
          <w:lang w:val="hr-HR"/>
        </w:rPr>
        <w:t xml:space="preserve">Zlatko Shejbal, iz Deženovca, Deženovac 38, </w:t>
      </w:r>
      <w:r w:rsidR="00DB4919">
        <w:rPr>
          <w:lang w:val="hr-HR"/>
        </w:rPr>
        <w:t xml:space="preserve"> </w:t>
      </w:r>
      <w:r w:rsidR="00B0227D">
        <w:rPr>
          <w:lang w:val="hr-HR"/>
        </w:rPr>
        <w:t>te Tihomir Shejbla, iz Deženovca, Deženovac 38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F2D" w:rsidR="00017F2D">
      <w:r>
        <w:separator/>
      </w:r>
    </w:p>
  </w:endnote>
  <w:endnote w:id="0" w:type="continuationSeparator">
    <w:p w:rsidRDefault="00017F2D" w:rsidR="00017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F2D" w:rsidR="00017F2D">
      <w:r>
        <w:separator/>
      </w:r>
    </w:p>
  </w:footnote>
  <w:footnote w:id="0" w:type="continuationSeparator">
    <w:p w:rsidRDefault="00017F2D" w:rsidR="00017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17F2D"/>
    <w:rsid w:val="00020AD1"/>
    <w:rsid w:val="00047906"/>
    <w:rsid w:val="00071E80"/>
    <w:rsid w:val="00080DAD"/>
    <w:rsid w:val="000E2229"/>
    <w:rsid w:val="000E2494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7587E"/>
    <w:rsid w:val="00985844"/>
    <w:rsid w:val="009F1B25"/>
    <w:rsid w:val="009F6757"/>
    <w:rsid w:val="00A475FF"/>
    <w:rsid w:val="00AB4255"/>
    <w:rsid w:val="00AB61B9"/>
    <w:rsid w:val="00B0227D"/>
    <w:rsid w:val="00B24E12"/>
    <w:rsid w:val="00B53C1D"/>
    <w:rsid w:val="00B714F6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33EDB"/>
    <w:rsid w:val="00D46E25"/>
    <w:rsid w:val="00D7647D"/>
    <w:rsid w:val="00D81A66"/>
    <w:rsid w:val="00DB4919"/>
    <w:rsid w:val="00DB6FDF"/>
    <w:rsid w:val="00DC7979"/>
    <w:rsid w:val="00E0254F"/>
    <w:rsid w:val="00E97333"/>
    <w:rsid w:val="00EC2C0D"/>
    <w:rsid w:val="00F12ADC"/>
    <w:rsid w:val="00F178C7"/>
    <w:rsid w:val="00F260F1"/>
    <w:rsid w:val="00F7033E"/>
    <w:rsid w:val="00FA2809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B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1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B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1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DEA-NOVA društvo s ograničenom odgovornošću za trgovinu, proizvodnju i promet Dežanovac</izvorni_sadrzaj>
    <derivirana_varijabla naziv="DomainObject.Predmet.ProtustrankaFormated_1">  DEA-NOVA društvo s ograničenom odgovornošću za trgovinu, proizvodnju i promet Dežanovac</derivirana_varijabla>
  </DomainObject.Predmet.ProtustrankaFormated>
  <DomainObject.Predmet.ProtustrankaFormatedOIB>
    <izvorni_sadrzaj>  DEA-NOVA društvo s ograničenom odgovornošću za trgovinu, proizvodnju i promet Dežanovac, OIB 23303748693</izvorni_sadrzaj>
    <derivirana_varijabla naziv="DomainObject.Predmet.ProtustrankaFormatedOIB_1">  DEA-NOVA društvo s ograničenom odgovornošću za trgovinu, proizvodnju i promet Dežanovac, OIB 23303748693</derivirana_varijabla>
  </DomainObject.Predmet.ProtustrankaFormatedOIB>
  <DomainObject.Predmet.ProtustrankaFormatedWithAdress>
    <izvorni_sadrzaj> DEA-NOVA društvo s ograničenom odgovornošću za trgovinu, proizvodnju i promet Dežanovac, Dežanovac 118, 43500 Dežanovac</izvorni_sadrzaj>
    <derivirana_varijabla naziv="DomainObject.Predmet.ProtustrankaFormatedWithAdress_1"> DEA-NOVA društvo s ograničenom odgovornošću za trgovinu, proizvodnju i promet Dežanovac, Dežanovac 118, 43500 Dežanovac</derivirana_varijabla>
  </DomainObject.Predmet.ProtustrankaFormatedWithAdress>
  <DomainObject.Predmet.ProtustrankaFormatedWithAdressOIB>
    <izvorni_sadrzaj> DEA-NOVA društvo s ograničenom odgovornošću za trgovinu, proizvodnju i promet Dežanovac, OIB 23303748693, Dežanovac 118, 43500 Dežanovac</izvorni_sadrzaj>
    <derivirana_varijabla naziv="DomainObject.Predmet.ProtustrankaFormatedWithAdressOIB_1"> DEA-NOVA društvo s ograničenom odgovornošću za trgovinu, proizvodnju i promet Dežanovac, OIB 23303748693, Dežanovac 118, 43500 Dežanovac</derivirana_varijabla>
  </DomainObject.Predmet.ProtustrankaFormatedWithAdressOIB>
  <DomainObject.Predmet.ProtustrankaWithAdress>
    <izvorni_sadrzaj>DEA-NOVA društvo s ograničenom odgovornošću za trgovinu, proizvodnju i promet Dežanovac Dežanovac 118, 43500 Dežanovac</izvorni_sadrzaj>
    <derivirana_varijabla naziv="DomainObject.Predmet.ProtustrankaWithAdress_1">DEA-NOVA društvo s ograničenom odgovornošću za trgovinu, proizvodnju i promet Dežanovac Dežanovac 118, 43500 Dežanovac</derivirana_varijabla>
  </DomainObject.Predmet.ProtustrankaWithAdress>
  <DomainObject.Predmet.ProtustrankaWithAdressOIB>
    <izvorni_sadrzaj>DEA-NOVA društvo s ograničenom odgovornošću za trgovinu, proizvodnju i promet Dežanovac, OIB 23303748693, Dežanovac 118, 43500 Dežanovac</izvorni_sadrzaj>
    <derivirana_varijabla naziv="DomainObject.Predmet.ProtustrankaWithAdressOIB_1">DEA-NOVA društvo s ograničenom odgovornošću za trgovinu, proizvodnju i promet Dežanovac, OIB 23303748693, Dežanovac 118, 43500 Dežanovac</derivirana_varijabla>
  </DomainObject.Predmet.ProtustrankaWithAdressOIB>
  <DomainObject.Predmet.ProtustrankaNazivFormated>
    <izvorni_sadrzaj>DEA-NOVA društvo s ograničenom odgovornošću za trgovinu, proizvodnju i promet Dežanovac</izvorni_sadrzaj>
    <derivirana_varijabla naziv="DomainObject.Predmet.ProtustrankaNazivFormated_1">DEA-NOVA društvo s ograničenom odgovornošću za trgovinu, proizvodnju i promet Dežanovac</derivirana_varijabla>
  </DomainObject.Predmet.ProtustrankaNazivFormated>
  <DomainObject.Predmet.ProtustrankaNazivFormatedOIB>
    <izvorni_sadrzaj>DEA-NOVA društvo s ograničenom odgovornošću za trgovinu, proizvodnju i promet Dežanovac, OIB 23303748693</izvorni_sadrzaj>
    <derivirana_varijabla naziv="DomainObject.Predmet.ProtustrankaNazivFormatedOIB_1">DEA-NOVA društvo s ograničenom odgovornošću za trgovinu, proizvodnju i promet Dežanovac, OIB 23303748693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DEA-NOVA društvo s ograničenom odgovornošću za trgovinu, proizvodnju i promet Dežanovac</item>
    </izvorni_sadrzaj>
    <derivirana_varijabla naziv="DomainObject.Predmet.ProtuStrankaListFormated_1">
      <item>DEA-NOVA društvo s ograničenom odgovornošću za trgovinu, proizvodnju i promet Dežanovac</item>
    </derivirana_varijabla>
  </DomainObject.Predmet.ProtuStrankaListFormated>
  <DomainObject.Predmet.ProtuStrankaListFormatedOIB>
    <izvorni_sadrzaj>
      <item>DEA-NOVA društvo s ograničenom odgovornošću za trgovinu, proizvodnju i promet Dežanovac, OIB 23303748693</item>
    </izvorni_sadrzaj>
    <derivirana_varijabla naziv="DomainObject.Predmet.ProtuStrankaListFormatedOIB_1">
      <item>DEA-NOVA društvo s ograničenom odgovornošću za trgovinu, proizvodnju i promet Dežanovac, OIB 23303748693</item>
    </derivirana_varijabla>
  </DomainObject.Predmet.ProtuStrankaListFormatedOIB>
  <DomainObject.Predmet.ProtuStrankaListFormatedWithAdress>
    <izvorni_sadrzaj>
      <item>DEA-NOVA društvo s ograničenom odgovornošću za trgovinu, proizvodnju i promet Dežanovac, Dežanovac 118, 43500 Dežanovac</item>
    </izvorni_sadrzaj>
    <derivirana_varijabla naziv="DomainObject.Predmet.ProtuStrankaListFormatedWithAdress_1">
      <item>DEA-NOVA društvo s ograničenom odgovornošću za trgovinu, proizvodnju i promet Dežanovac, Dežanovac 118, 43500 Dežanovac</item>
    </derivirana_varijabla>
  </DomainObject.Predmet.ProtuStrankaListFormatedWithAdress>
  <DomainObject.Predmet.ProtuStrankaListFormatedWithAdressOIB>
    <izvorni_sadrzaj>
      <item>DEA-NOVA društvo s ograničenom odgovornošću za trgovinu, proizvodnju i promet Dežanovac, OIB 23303748693, Dežanovac 118, 43500 Dežanovac</item>
    </izvorni_sadrzaj>
    <derivirana_varijabla naziv="DomainObject.Predmet.ProtuStrankaListFormatedWithAdressOIB_1">
      <item>DEA-NOVA društvo s ograničenom odgovornošću za trgovinu, proizvodnju i promet Dežanovac, OIB 23303748693, Dežanovac 118, 43500 Dežanovac</item>
    </derivirana_varijabla>
  </DomainObject.Predmet.ProtuStrankaListFormatedWithAdressOIB>
  <DomainObject.Predmet.ProtuStrankaListNazivFormated>
    <izvorni_sadrzaj>
      <item>DEA-NOVA društvo s ograničenom odgovornošću za trgovinu, proizvodnju i promet Dežanovac</item>
    </izvorni_sadrzaj>
    <derivirana_varijabla naziv="DomainObject.Predmet.ProtuStrankaListNazivFormated_1">
      <item>DEA-NOVA društvo s ograničenom odgovornošću za trgovinu, proizvodnju i promet Dežanovac</item>
    </derivirana_varijabla>
  </DomainObject.Predmet.ProtuStrankaListNazivFormated>
  <DomainObject.Predmet.ProtuStrankaListNazivFormatedOIB>
    <izvorni_sadrzaj>
      <item>DEA-NOVA društvo s ograničenom odgovornošću za trgovinu, proizvodnju i promet Dežanovac, OIB 23303748693</item>
    </izvorni_sadrzaj>
    <derivirana_varijabla naziv="DomainObject.Predmet.ProtuStrankaListNazivFormatedOIB_1">
      <item>DEA-NOVA društvo s ograničenom odgovornošću za trgovinu, proizvodnju i promet Dežanovac, OIB 23303748693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DEA-NOVA društvo s ograničenom odgovornošću za trgovinu, proizvodnju i promet Dežanovac</izvorni_sadrzaj>
    <derivirana_varijabla naziv="DomainObject.Predmet.ProtustrankaIDrugi_1">DEA-NOVA društvo s ograničenom odgovornošću za trgovinu, proizvodnju i promet Dežanovac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DEA-NOVA društvo s ograničenom odgovornošću za trgovinu, proizvodnju i promet Dežanovac, OIB 23303748693, Dežanovac 118, 43500 Dežanovac</izvorni_sadrzaj>
    <derivirana_varijabla naziv="DomainObject.Predmet.ProtustrankaIDrugiAdressOIB_1">DEA-NOVA društvo s ograničenom odgovornošću za trgovinu, proizvodnju i promet Dežanovac, OIB 23303748693, Dežanovac 118,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DEA-NOVA društvo s ograničenom odgovornošću za trgovinu, proizvodnju i promet Dežanovac</item>
    </izvorni_sadrzaj>
    <derivirana_varijabla naziv="DomainObject.Predmet.SudioniciListNaziv_1">
      <item>FINA, RC ZAGREB, Podružnica Bjelovar</item>
      <item>DEA-NOVA društvo s ograničenom odgovornošću za trgovinu, proizvodnju i promet Dežanovac</item>
    </derivirana_varijabla>
  </DomainObject.Predmet.SudioniciListNaziv>
  <DomainObject.Predmet.SudioniciListAdressOIB>
    <izvorni_sadrzaj>
      <item>FINA, RC ZAGREB, Podružnica Bjelovar, OIB 85821130368, F. Supila 4,43000 Bjelovar</item>
      <item>DEA-NOVA društvo s ograničenom odgovornošću za trgovinu, proizvodnju i promet Dežanovac, OIB 23303748693, Dežanovac 118,43500 Dežanovac</item>
    </izvorni_sadrzaj>
    <derivirana_varijabla naziv="DomainObject.Predmet.SudioniciListAdressOIB_1">
      <item>FINA, RC ZAGREB, Podružnica Bjelovar, OIB 85821130368, F. Supila 4,43000 Bjelovar</item>
      <item>DEA-NOVA društvo s ograničenom odgovornošću za trgovinu, proizvodnju i promet Dežanovac, OIB 23303748693, Dežanovac 118,43500 Dežanovac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23303748693</item>
    </izvorni_sadrzaj>
    <derivirana_varijabla naziv="DomainObject.Predmet.SudioniciListNazivOIB_1">
      <item>, OIB 85821130368</item>
      <item>, OIB 23303748693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1775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2015-11-11T11:55:00Z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